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8220" w14:paraId="02a8220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124D25">
        <w:rPr>
          <w:lang w:val="hr-HR"/>
        </w:rPr>
        <w:t>St-7</w:t>
      </w:r>
      <w:r w:rsidR="00802B00">
        <w:rPr>
          <w:lang w:val="hr-HR"/>
        </w:rPr>
        <w:t>9/16</w:t>
      </w:r>
      <w:r w:rsidR="00E66FC5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124D25">
        <w:t xml:space="preserve"> NEXUS ACCESSORIES j.d.o.o., OIB: 24109962536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124D25">
        <w:t>dištem u Dravska 7 A</w:t>
      </w:r>
      <w:r w:rsidR="002F24AF">
        <w:t>,</w:t>
      </w:r>
      <w:r w:rsidR="00802B00">
        <w:t xml:space="preserve"> 42000 Varaždin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802B00">
        <w:t>16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124D25">
        <w:t>NEXUS ACCESSORIES j.d.o.o., OIB: 24109962536 sa sjedištem u Dravska 7 A, 42000 Varaždin</w:t>
      </w:r>
      <w:r w:rsidR="00124D25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124D25">
        <w:t>2.785,45</w:t>
      </w:r>
      <w:r w:rsidR="00124D25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124D25">
        <w:t xml:space="preserve"> NEXUS ACCESSORIES j.d.o.o., OIB: 24109962536 sa sjedištem u Dravska 7 A,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44610C">
        <w:rPr>
          <w:lang w:val="hr-HR"/>
        </w:rPr>
        <w:t>ana 19</w:t>
      </w:r>
      <w:r w:rsidR="00802B00">
        <w:rPr>
          <w:lang w:val="hr-HR"/>
        </w:rPr>
        <w:t>.0</w:t>
      </w:r>
      <w:r w:rsidR="0029395B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124D25">
        <w:t>NEXUS ACCESSORIES j.d.o.o., OIB: 24109962536 sa sjedištem u Dravska 7 A,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>je u ukupnom iznosu od 2.785,45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2B00">
        <w:rPr>
          <w:lang w:val="hr-HR"/>
        </w:rPr>
        <w:t>16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4610C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A" w:rsidP="007F64E0" w:rsidR="00CB326A">
      <w:r>
        <w:separator/>
      </w:r>
    </w:p>
  </w:endnote>
  <w:endnote w:id="0" w:type="continuationSeparator">
    <w:p w:rsidRDefault="00CB326A" w:rsidP="007F64E0" w:rsidR="00CB3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A" w:rsidP="007F64E0" w:rsidR="00CB326A">
      <w:r>
        <w:separator/>
      </w:r>
    </w:p>
  </w:footnote>
  <w:footnote w:id="0" w:type="continuationSeparator">
    <w:p w:rsidRDefault="00CB326A" w:rsidP="007F64E0" w:rsidR="00CB3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726676">
      <w:rPr>
        <w:lang w:val="hr-HR"/>
      </w:rPr>
      <w:t>St-7</w:t>
    </w:r>
    <w:r w:rsidR="00802B00">
      <w:rPr>
        <w:lang w:val="hr-HR"/>
      </w:rPr>
      <w:t>9/16</w:t>
    </w:r>
    <w:r w:rsidR="00E66FC5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35CE" w:rsidRPr="00D135CE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24D25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4610C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326A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35CE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3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13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NEXUS ACCESSORIES jednostavno društvo s ograničenom odgovornošću za trgovinu i usluge</izvorni_sadrzaj>
    <derivirana_varijabla naziv="DomainObject.Predmet.ProtustrankaFormated_1">  NEXUS ACCESSORIES jednostavno društvo s ograničenom odgovornošću za trgovinu i usluge</derivirana_varijabla>
  </DomainObject.Predmet.ProtustrankaFormated>
  <DomainObject.Predmet.ProtustrankaFormatedOIB>
    <izvorni_sadrzaj>  NEXUS ACCESSORIES jednostavno društvo s ograničenom odgovornošću za trgovinu i usluge, OIB 24109962536</izvorni_sadrzaj>
    <derivirana_varijabla naziv="DomainObject.Predmet.ProtustrankaFormatedOIB_1">  NEXUS ACCESSORIES jednostavno društvo s ograničenom odgovornošću za trgovinu i usluge, OIB 24109962536</derivirana_varijabla>
  </DomainObject.Predmet.ProtustrankaFormatedOIB>
  <DomainObject.Predmet.ProtustrankaFormatedWithAdress>
    <izvorni_sadrzaj> NEXUS ACCESSORIES jednostavno društvo s ograničenom odgovornošću za trgovinu i usluge, Dravska 7/A, 42000 Varaždin</izvorni_sadrzaj>
    <derivirana_varijabla naziv="DomainObject.Predmet.ProtustrankaFormatedWithAdress_1"> NEXUS ACCESSORIES jednostavno društvo s ograničenom odgovornošću za trgovinu i usluge, Dravska 7/A, 42000 Varaždin</derivirana_varijabla>
  </DomainObject.Predmet.ProtustrankaFormatedWithAdress>
  <DomainObject.Predmet.ProtustrankaFormatedWithAdressOIB>
    <izvorni_sadrzaj> NEXUS ACCESSORIES jednostavno društvo s ograničenom odgovornošću za trgovinu i usluge, OIB 24109962536, Dravska 7/A, 42000 Varaždin</izvorni_sadrzaj>
    <derivirana_varijabla naziv="DomainObject.Predmet.ProtustrankaFormatedWithAdressOIB_1"> NEXUS ACCESSORIES jednostavno društvo s ograničenom odgovornošću za trgovinu i usluge, OIB 24109962536, Dravska 7/A, 42000 Varaždin</derivirana_varijabla>
  </DomainObject.Predmet.ProtustrankaFormatedWithAdressOIB>
  <DomainObject.Predmet.ProtustrankaWithAdress>
    <izvorni_sadrzaj>NEXUS ACCESSORIES jednostavno društvo s ograničenom odgovornošću za trgovinu i usluge Dravska 7/A, 42000 Varaždin</izvorni_sadrzaj>
    <derivirana_varijabla naziv="DomainObject.Predmet.ProtustrankaWithAdress_1">NEXUS ACCESSORIES jednostavno društvo s ograničenom odgovornošću za trgovinu i usluge Dravska 7/A, 42000 Varaždin</derivirana_varijabla>
  </DomainObject.Predmet.ProtustrankaWithAdress>
  <DomainObject.Predmet.ProtustrankaWithAdressOIB>
    <izvorni_sadrzaj>NEXUS ACCESSORIES jednostavno društvo s ograničenom odgovornošću za trgovinu i usluge, OIB 24109962536, Dravska 7/A, 42000 Varaždin</izvorni_sadrzaj>
    <derivirana_varijabla naziv="DomainObject.Predmet.ProtustrankaWithAdressOIB_1">NEXUS ACCESSORIES jednostavno društvo s ograničenom odgovornošću za trgovinu i usluge, OIB 24109962536, Dravska 7/A, 42000 Varaždin</derivirana_varijabla>
  </DomainObject.Predmet.ProtustrankaWithAdressOIB>
  <DomainObject.Predmet.ProtustrankaNazivFormated>
    <izvorni_sadrzaj>NEXUS ACCESSORIES jednostavno društvo s ograničenom odgovornošću za trgovinu i usluge</izvorni_sadrzaj>
    <derivirana_varijabla naziv="DomainObject.Predmet.ProtustrankaNazivFormated_1">NEXUS ACCESSORIES jednostavno društvo s ograničenom odgovornošću za trgovinu i usluge</derivirana_varijabla>
  </DomainObject.Predmet.ProtustrankaNazivFormated>
  <DomainObject.Predmet.ProtustrankaNazivFormatedOIB>
    <izvorni_sadrzaj>NEXUS ACCESSORIES jednostavno društvo s ograničenom odgovornošću za trgovinu i usluge, OIB 24109962536</izvorni_sadrzaj>
    <derivirana_varijabla naziv="DomainObject.Predmet.ProtustrankaNazivFormatedOIB_1">NEXUS ACCESSORIES jednostavno društvo s ograničenom odgovornošću za trgovinu i usluge, OIB 24109962536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2785.45</izvorni_sadrzaj>
    <derivirana_varijabla naziv="DomainObject.Predmet.TrenutnaVrijednost_1">2785.45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NEXUS ACCESSORIES jednostavno društvo s ograničenom odgovornošću za trgovinu i usluge</item>
    </izvorni_sadrzaj>
    <derivirana_varijabla naziv="DomainObject.Predmet.ProtuStrankaListFormated_1">
      <item>NEXUS ACCESSORIES jednostavno društvo s ograničenom odgovornošću za trgovinu i usluge</item>
    </derivirana_varijabla>
  </DomainObject.Predmet.ProtuStrankaListFormated>
  <DomainObject.Predmet.ProtuStrankaListFormatedOIB>
    <izvorni_sadrzaj>
      <item>NEXUS ACCESSORIES jednostavno društvo s ograničenom odgovornošću za trgovinu i usluge, OIB 24109962536</item>
    </izvorni_sadrzaj>
    <derivirana_varijabla naziv="DomainObject.Predmet.ProtuStrankaListFormatedOIB_1">
      <item>NEXUS ACCESSORIES jednostavno društvo s ograničenom odgovornošću za trgovinu i usluge, OIB 24109962536</item>
    </derivirana_varijabla>
  </DomainObject.Predmet.ProtuStrankaListFormatedOIB>
  <DomainObject.Predmet.ProtuStrankaListFormatedWithAdress>
    <izvorni_sadrzaj>
      <item>NEXUS ACCESSORIES jednostavno društvo s ograničenom odgovornošću za trgovinu i usluge, Dravska 7/A, 42000 Varaždin</item>
    </izvorni_sadrzaj>
    <derivirana_varijabla naziv="DomainObject.Predmet.ProtuStrankaListFormatedWithAdress_1">
      <item>NEXUS ACCESSORIES jednostavno društvo s ograničenom odgovornošću za trgovinu i usluge, Dravska 7/A, 42000 Varaždin</item>
    </derivirana_varijabla>
  </DomainObject.Predmet.ProtuStrankaListFormatedWithAdress>
  <DomainObject.Predmet.ProtuStrankaListFormatedWithAdressOIB>
    <izvorni_sadrzaj>
      <item>NEXUS ACCESSORIES jednostavno društvo s ograničenom odgovornošću za trgovinu i usluge, OIB 24109962536, Dravska 7/A, 42000 Varaždin</item>
    </izvorni_sadrzaj>
    <derivirana_varijabla naziv="DomainObject.Predmet.ProtuStrankaListFormatedWithAdressOIB_1">
      <item>NEXUS ACCESSORIES jednostavno društvo s ograničenom odgovornošću za trgovinu i usluge, OIB 24109962536, Dravska 7/A, 42000 Varaždin</item>
    </derivirana_varijabla>
  </DomainObject.Predmet.ProtuStrankaListFormatedWithAdressOIB>
  <DomainObject.Predmet.ProtuStrankaListNazivFormated>
    <izvorni_sadrzaj>
      <item>NEXUS ACCESSORIES jednostavno društvo s ograničenom odgovornošću za trgovinu i usluge</item>
    </izvorni_sadrzaj>
    <derivirana_varijabla naziv="DomainObject.Predmet.ProtuStrankaListNazivFormated_1">
      <item>NEXUS ACCESSORIES jednostavno društvo s ograničenom odgovornošću za trgovinu i usluge</item>
    </derivirana_varijabla>
  </DomainObject.Predmet.ProtuStrankaListNazivFormated>
  <DomainObject.Predmet.ProtuStrankaListNazivFormatedOIB>
    <izvorni_sadrzaj>
      <item>NEXUS ACCESSORIES jednostavno društvo s ograničenom odgovornošću za trgovinu i usluge, OIB 24109962536</item>
    </izvorni_sadrzaj>
    <derivirana_varijabla naziv="DomainObject.Predmet.ProtuStrankaListNazivFormatedOIB_1">
      <item>NEXUS ACCESSORIES jednostavno društvo s ograničenom odgovornošću za trgovinu i usluge, OIB 24109962536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NEXUS ACCESSORIES jednostavno društvo s ograničenom odgovornošću za trgovinu i usluge</izvorni_sadrzaj>
    <derivirana_varijabla naziv="DomainObject.Predmet.ProtustrankaIDrugi_1">NEXUS ACCESSORIES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NEXUS ACCESSORIES jednostavno društvo s ograničenom odgovornošću za trgovinu i usluge, OIB 24109962536, Dravska 7/A, 42000 Varaždin</izvorni_sadrzaj>
    <derivirana_varijabla naziv="DomainObject.Predmet.ProtustrankaIDrugiAdressOIB_1">NEXUS ACCESSORIES jednostavno društvo s ograničenom odgovornošću za trgovinu i usluge, OIB 24109962536, Dravska 7/A,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NEXUS ACCESSORIES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NEXUS ACCESSORIES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NEXUS ACCESSORIES jednostavno društvo s ograničenom odgovornošću za trgovinu i usluge, OIB 24109962536, Dravska 7/A,42000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NEXUS ACCESSORIES jednostavno društvo s ograničenom odgovornošću za trgovinu i usluge, OIB 24109962536, Dravska 7/A,42000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24109962536</item>
      <item>, OIB null</item>
      <item>, OIB null</item>
    </izvorni_sadrzaj>
    <derivirana_varijabla naziv="DomainObject.Predmet.SudioniciListNazivOIB_1">
      <item>, OIB 85821130368</item>
      <item>, OIB 24109962536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2307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2016-03-16T11:11:00Z</dcterms:created>
  <dc:creator>user</dc:creator>
  <cp:lastModifiedBy>Maja Marčec</cp:lastModifiedBy>
  <cp:lastPrinted>2016-03-16T12:43:00Z</cp:lastPrinted>
  <dcterms:modified xmlns:xsi="http://www.w3.org/2001/XMLSchema-instance" xsi:type="dcterms:W3CDTF">2016-03-16T13:01:00Z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