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c87e" w14:paraId="73bc87e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2C3267">
        <w:t>3253/17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2C3267">
        <w:t xml:space="preserve"> (pp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2C3267">
        <w:t>MEATPRODUKT d.o.o., Sveti Ivan Zelina, Tomaševec 1B, OIB: 94134757417</w:t>
      </w:r>
      <w:r w:rsidR="00805B01" w:rsidRPr="00805B01">
        <w:t>,</w:t>
      </w:r>
      <w:r w:rsidR="00805B01">
        <w:t xml:space="preserve"> </w:t>
      </w:r>
      <w:r w:rsidR="002C3267">
        <w:t xml:space="preserve"> dana 2</w:t>
      </w:r>
      <w:r>
        <w:t xml:space="preserve">. </w:t>
      </w:r>
      <w:r w:rsidR="002C3267">
        <w:t>listopada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p w:rsidRDefault="002C3267" w:rsidP="005554E0" w:rsidR="002C3267"/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53"/>
        <w:gridCol w:w="2946"/>
        <w:gridCol w:w="1455"/>
        <w:gridCol w:w="1688"/>
        <w:gridCol w:w="1653"/>
      </w:tblGrid>
      <w:tr w:rsidTr="00734AF3" w:rsidR="00361793">
        <w:trPr>
          <w:trHeight w:val="154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Ime i prezime /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UTVRĐENI IZNOS TRAŽBINE (kn)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Ulica grada Vukovara 70,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186,27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GRAD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49654336134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Trg Ante Starčevića 12,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29.678,50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HALLER AG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Am Kanal 2-4, 49549 Ladbergen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968.998,03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HEP ELEKTRA d.o.o. za opskrbu električnom energijom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43965974818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Ulica grada Vukovara 37,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97.486,65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HRVATSKE ŠUME društvo s ograničenom odgovornošću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69693144506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Ulica Kneza Branimira 1,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644,00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IBA-PROMET društvo s oganičenom odgovornošću za proizvodnju i trgovinu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13644430822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Tomaševec bb,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3.993.017,51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INTERFIN GmbH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57226925682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Am Kanal 2-4, 49549 Ladbergen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973.285,80</w:t>
            </w:r>
          </w:p>
        </w:tc>
      </w:tr>
      <w:tr w:rsidTr="00734AF3" w:rsidR="00361793">
        <w:trPr>
          <w:trHeight w:val="78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RH, MINISTARSTVO FINANCIJA - POREZNA UPRAVA - PODRUČNI URED ZAGREBAČKA ŽUPANIJA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Avenija Dubrovnik 26,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1.241.538,09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TOMISLAV TRCAK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88477087653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Polonje 101, 10383 Polonje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1.808.714,27</w:t>
            </w:r>
          </w:p>
        </w:tc>
      </w:tr>
      <w:tr w:rsidTr="00734AF3" w:rsidR="00361793">
        <w:trPr>
          <w:trHeight w:val="87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VODOOPSKRBA I ODVODNJA ZAGREBAČKE ŽUPANIJE društvo s ograničenom odgovornošću za vodoopskrbu i odvodnju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54189804734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Koledovčina ulica 1,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39.349,41</w:t>
            </w:r>
          </w:p>
        </w:tc>
      </w:tr>
      <w:tr w:rsidTr="00734AF3" w:rsidR="00361793">
        <w:trPr>
          <w:trHeight w:val="13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---------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ZELINSKE KOMUNALIJE društvo s ograničenom odgovornošću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55460105464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Katarine Krizmanić 1,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4.816,35</w:t>
            </w:r>
          </w:p>
        </w:tc>
      </w:tr>
    </w:tbl>
    <w:p w:rsidRDefault="002C3267" w:rsidP="005554E0" w:rsidR="002C3267"/>
    <w:p w:rsidRDefault="004F05B3" w:rsidP="004F05B3" w:rsidR="004F05B3">
      <w:pPr>
        <w:tabs>
          <w:tab w:pos="527" w:val="left"/>
        </w:tabs>
      </w:pPr>
      <w:r>
        <w:tab/>
      </w: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361793">
        <w:t>, 2</w:t>
      </w:r>
      <w:r>
        <w:t xml:space="preserve">. </w:t>
      </w:r>
      <w:r w:rsidR="00361793">
        <w:t>listopada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A51374">
        <w:t>,v.r.</w:t>
      </w:r>
    </w:p>
    <w:p w:rsidRDefault="00A51374" w:rsidP="005554E0" w:rsidR="00A51374">
      <w:pPr>
        <w:pStyle w:val="Odlomakpopisa"/>
      </w:pPr>
    </w:p>
    <w:p w:rsidRDefault="00A51374" w:rsidP="005554E0" w:rsidR="00A51374">
      <w:pPr>
        <w:pStyle w:val="Odlomakpopisa"/>
      </w:pPr>
    </w:p>
    <w:p w:rsidRDefault="00A51374" w:rsidP="00A51374" w:rsidR="00A51374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51374" w:rsidP="00A51374" w:rsidR="00A51374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A51374" w:rsidP="005554E0" w:rsidR="00A51374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1374">
          <w:rPr>
            <w:noProof/>
          </w:rPr>
          <w:t>2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C3267">
      <w:t>3253/17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30C96"/>
    <w:rsid w:val="002B4A0D"/>
    <w:rsid w:val="002C3267"/>
    <w:rsid w:val="002C3FE4"/>
    <w:rsid w:val="003539D3"/>
    <w:rsid w:val="00361793"/>
    <w:rsid w:val="003879BA"/>
    <w:rsid w:val="004A740A"/>
    <w:rsid w:val="004F05B3"/>
    <w:rsid w:val="005217C4"/>
    <w:rsid w:val="005554E0"/>
    <w:rsid w:val="0061578B"/>
    <w:rsid w:val="00625AE8"/>
    <w:rsid w:val="00734AF3"/>
    <w:rsid w:val="00790EEB"/>
    <w:rsid w:val="00805B01"/>
    <w:rsid w:val="008B3374"/>
    <w:rsid w:val="00902D03"/>
    <w:rsid w:val="009F0886"/>
    <w:rsid w:val="00A51374"/>
    <w:rsid w:val="00AB47D1"/>
    <w:rsid w:val="00AF646B"/>
    <w:rsid w:val="00BA7BC0"/>
    <w:rsid w:val="00C013F8"/>
    <w:rsid w:val="00CE2860"/>
    <w:rsid w:val="00E4453E"/>
    <w:rsid w:val="00E724B4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51374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5137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51374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5137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957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1691</properties:Characters>
  <properties:Lines>157</properties:Lines>
  <properties:Paragraphs>77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2018-10-02T12:20:00Z</dcterms:created>
  <dc:creator>Monika Grbac</dc:creator>
  <cp:lastModifiedBy>Monika Grbac</cp:lastModifiedBy>
  <cp:lastPrinted>2018-10-02T12:25:00Z</cp:lastPrinted>
  <dcterms:modified xmlns:xsi="http://www.w3.org/2001/XMLSchema-instance" xsi:type="dcterms:W3CDTF">2018-10-02T12:26:00Z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(st-3253-17.docx)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