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27bc" w14:paraId="46c27bc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753280" w:rsidRPr="00753280">
        <w:rPr>
          <w:b/>
          <w:sz w:val="24"/>
        </w:rPr>
        <w:t>MAUER j.d.o.o.</w:t>
      </w:r>
      <w:r w:rsidR="00842007">
        <w:rPr>
          <w:b/>
          <w:sz w:val="24"/>
        </w:rPr>
        <w:t xml:space="preserve">, </w:t>
      </w:r>
      <w:r w:rsidR="00753280" w:rsidRPr="00753280">
        <w:rPr>
          <w:b/>
          <w:sz w:val="24"/>
        </w:rPr>
        <w:t>Vinkovci</w:t>
      </w:r>
      <w:r w:rsidR="0027788F" w:rsidRPr="0027788F">
        <w:rPr>
          <w:b/>
          <w:sz w:val="24"/>
        </w:rPr>
        <w:t xml:space="preserve">, </w:t>
      </w:r>
      <w:r w:rsidR="00753280" w:rsidRPr="00753280">
        <w:rPr>
          <w:b/>
          <w:sz w:val="24"/>
        </w:rPr>
        <w:t>Vrtna 27</w:t>
      </w:r>
      <w:r w:rsidRPr="009C396C">
        <w:rPr>
          <w:b/>
          <w:sz w:val="24"/>
        </w:rPr>
        <w:t xml:space="preserve">, OIB: </w:t>
      </w:r>
      <w:r w:rsidR="00753280" w:rsidRPr="00753280">
        <w:rPr>
          <w:b/>
          <w:sz w:val="24"/>
        </w:rPr>
        <w:t>60010566892</w:t>
      </w:r>
      <w:r w:rsidRPr="009C396C">
        <w:rPr>
          <w:b/>
          <w:sz w:val="24"/>
        </w:rPr>
        <w:t xml:space="preserve">, MBS: </w:t>
      </w:r>
      <w:r w:rsidR="00753280" w:rsidRPr="00753280">
        <w:rPr>
          <w:b/>
          <w:sz w:val="24"/>
        </w:rPr>
        <w:t>030135575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2F3798">
        <w:rPr>
          <w:sz w:val="24"/>
        </w:rPr>
        <w:t>7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753280" w:rsidRPr="00753280">
        <w:t xml:space="preserve">Damir </w:t>
      </w:r>
      <w:proofErr w:type="spellStart"/>
      <w:r w:rsidR="00753280" w:rsidRPr="00753280">
        <w:t>Mauer</w:t>
      </w:r>
      <w:proofErr w:type="spellEnd"/>
      <w:r w:rsidR="00753280" w:rsidRPr="00753280">
        <w:t>, OIB: 80645930185</w:t>
      </w:r>
      <w:r w:rsidR="00926738" w:rsidRPr="009C396C">
        <w:t xml:space="preserve">, </w:t>
      </w:r>
      <w:r w:rsidR="00753280" w:rsidRPr="00753280">
        <w:t>Vinkovci, Vrtna ulica 27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753280">
        <w:rPr>
          <w:b/>
        </w:rPr>
        <w:t>MAUER j.d.o.o., Vinkovci, Vrtna 27, OIB: 60010566892, MBS: 030135575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753280">
        <w:t xml:space="preserve">Damir </w:t>
      </w:r>
      <w:proofErr w:type="spellStart"/>
      <w:r w:rsidR="00753280">
        <w:t>Mauer</w:t>
      </w:r>
      <w:proofErr w:type="spellEnd"/>
      <w:r w:rsidR="00753280">
        <w:t>, Vinkovci, Vrtna ulica 27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753280">
        <w:t xml:space="preserve">Damir </w:t>
      </w:r>
      <w:proofErr w:type="spellStart"/>
      <w:r w:rsidR="00753280">
        <w:t>Mauer</w:t>
      </w:r>
      <w:proofErr w:type="spellEnd"/>
      <w:r w:rsidR="00753280">
        <w:t>, Vinkovci, Vrtna ulica 27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753280">
        <w:t xml:space="preserve">Damir </w:t>
      </w:r>
      <w:proofErr w:type="spellStart"/>
      <w:r w:rsidR="00753280">
        <w:t>Mauer</w:t>
      </w:r>
      <w:proofErr w:type="spellEnd"/>
      <w:r w:rsidR="00753280">
        <w:t>, Vinkovci, Vrtna ulica 27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1830BB">
        <w:rPr>
          <w:sz w:val="24"/>
        </w:rPr>
        <w:t>7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753280">
        <w:t xml:space="preserve">Damir </w:t>
      </w:r>
      <w:proofErr w:type="spellStart"/>
      <w:r w:rsidR="00753280">
        <w:t>Mauer</w:t>
      </w:r>
      <w:proofErr w:type="spellEnd"/>
      <w:r w:rsidR="00753280">
        <w:t>, Vinkovci, Vrtna ulica 27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542022">
        <w:t>7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6AA" w:rsidR="000926AA">
      <w:r>
        <w:separator/>
      </w:r>
    </w:p>
  </w:endnote>
  <w:endnote w:id="0" w:type="continuationSeparator">
    <w:p w:rsidRDefault="000926AA" w:rsidR="00092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6AA" w:rsidR="000926AA">
      <w:r>
        <w:separator/>
      </w:r>
    </w:p>
  </w:footnote>
  <w:footnote w:id="0" w:type="continuationSeparator">
    <w:p w:rsidRDefault="000926AA" w:rsidR="000926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085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</w:t>
    </w:r>
    <w:r w:rsidR="00336A06">
      <w:t>9</w:t>
    </w:r>
    <w:r w:rsidR="007333D1">
      <w:t>1</w:t>
    </w:r>
    <w:r w:rsidR="00336A06">
      <w:t>4</w:t>
    </w:r>
    <w:r w:rsidR="00391517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336A06">
      <w:t>9</w:t>
    </w:r>
    <w:r w:rsidR="007333D1">
      <w:t>1</w:t>
    </w:r>
    <w:r w:rsidR="00336A06">
      <w:t>4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26AA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855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33D1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3280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08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308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08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8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8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08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308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08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8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8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MAUER jednostavno društvo s ograničenom odgovornošću za trgovinu i usluge</izvorni_sadrzaj>
    <derivirana_varijabla naziv="DomainObject.Predmet.ProtustrankaFormated_1">  MAUER jednostavno društvo s ograničenom odgovornošću za trgovinu i usluge</derivirana_varijabla>
  </DomainObject.Predmet.ProtustrankaFormated>
  <DomainObject.Predmet.ProtustrankaFormatedOIB>
    <izvorni_sadrzaj>  MAUER jednostavno društvo s ograničenom odgovornošću za trgovinu i usluge, OIB 60010566892</izvorni_sadrzaj>
    <derivirana_varijabla naziv="DomainObject.Predmet.ProtustrankaFormatedOIB_1">  MAUER jednostavno društvo s ograničenom odgovornošću za trgovinu i usluge, OIB 60010566892</derivirana_varijabla>
  </DomainObject.Predmet.ProtustrankaFormatedOIB>
  <DomainObject.Predmet.ProtustrankaFormatedWithAdress>
    <izvorni_sadrzaj> MAUER jednostavno društvo s ograničenom odgovornošću za trgovinu i usluge, Vrtna 27, 32100 Vinkovci</izvorni_sadrzaj>
    <derivirana_varijabla naziv="DomainObject.Predmet.ProtustrankaFormatedWithAdress_1"> MAUER jednostavno društvo s ograničenom odgovornošću za trgovinu i usluge, Vrtna 27, 32100 Vinkovci</derivirana_varijabla>
  </DomainObject.Predmet.ProtustrankaFormatedWithAdress>
  <DomainObject.Predmet.ProtustrankaFormatedWithAdressOIB>
    <izvorni_sadrzaj> MAUER jednostavno društvo s ograničenom odgovornošću za trgovinu i usluge, OIB 60010566892, Vrtna 27, 32100 Vinkovci</izvorni_sadrzaj>
    <derivirana_varijabla naziv="DomainObject.Predmet.ProtustrankaFormatedWithAdressOIB_1"> MAUER jednostavno društvo s ograničenom odgovornošću za trgovinu i usluge, OIB 60010566892, Vrtna 27, 32100 Vinkovci</derivirana_varijabla>
  </DomainObject.Predmet.ProtustrankaFormatedWithAdressOIB>
  <DomainObject.Predmet.ProtustrankaWithAdress>
    <izvorni_sadrzaj>MAUER jednostavno društvo s ograničenom odgovornošću za trgovinu i usluge Vrtna 27, 32100 Vinkovci</izvorni_sadrzaj>
    <derivirana_varijabla naziv="DomainObject.Predmet.ProtustrankaWithAdress_1">MAUER jednostavno društvo s ograničenom odgovornošću za trgovinu i usluge Vrtna 27, 32100 Vinkovci</derivirana_varijabla>
  </DomainObject.Predmet.ProtustrankaWithAdress>
  <DomainObject.Predmet.ProtustrankaWithAdressOIB>
    <izvorni_sadrzaj>MAUER jednostavno društvo s ograničenom odgovornošću za trgovinu i usluge, OIB 60010566892, Vrtna 27, 32100 Vinkovci</izvorni_sadrzaj>
    <derivirana_varijabla naziv="DomainObject.Predmet.ProtustrankaWithAdressOIB_1">MAUER jednostavno društvo s ograničenom odgovornošću za trgovinu i usluge, OIB 60010566892, Vrtna 27, 32100 Vinkovci</derivirana_varijabla>
  </DomainObject.Predmet.ProtustrankaWithAdressOIB>
  <DomainObject.Predmet.ProtustrankaNazivFormated>
    <izvorni_sadrzaj>MAUER jednostavno društvo s ograničenom odgovornošću za trgovinu i usluge</izvorni_sadrzaj>
    <derivirana_varijabla naziv="DomainObject.Predmet.ProtustrankaNazivFormated_1">MAUER jednostavno društvo s ograničenom odgovornošću za trgovinu i usluge</derivirana_varijabla>
  </DomainObject.Predmet.ProtustrankaNazivFormated>
  <DomainObject.Predmet.ProtustrankaNazivFormatedOIB>
    <izvorni_sadrzaj>MAUER jednostavno društvo s ograničenom odgovornošću za trgovinu i usluge, OIB 60010566892</izvorni_sadrzaj>
    <derivirana_varijabla naziv="DomainObject.Predmet.ProtustrankaNazivFormatedOIB_1">MAUER jednostavno društvo s ograničenom odgovornošću za trgovinu i usluge, OIB 60010566892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MAUER jednostavno društvo s ograničenom odgovornošću za trgovinu i usluge</item>
    </izvorni_sadrzaj>
    <derivirana_varijabla naziv="DomainObject.Predmet.ProtuStrankaListFormated_1">
      <item>MAUER jednostavno društvo s ograničenom odgovornošću za trgovinu i usluge</item>
    </derivirana_varijabla>
  </DomainObject.Predmet.ProtuStrankaListFormated>
  <DomainObject.Predmet.ProtuStrankaListFormatedOIB>
    <izvorni_sadrzaj>
      <item>MAUER jednostavno društvo s ograničenom odgovornošću za trgovinu i usluge, OIB 60010566892</item>
    </izvorni_sadrzaj>
    <derivirana_varijabla naziv="DomainObject.Predmet.ProtuStrankaListFormatedOIB_1">
      <item>MAUER jednostavno društvo s ograničenom odgovornošću za trgovinu i usluge, OIB 60010566892</item>
    </derivirana_varijabla>
  </DomainObject.Predmet.ProtuStrankaListFormatedOIB>
  <DomainObject.Predmet.ProtuStrankaListFormatedWithAdress>
    <izvorni_sadrzaj>
      <item>MAUER jednostavno društvo s ograničenom odgovornošću za trgovinu i usluge, Vrtna 27, 32100 Vinkovci</item>
    </izvorni_sadrzaj>
    <derivirana_varijabla naziv="DomainObject.Predmet.ProtuStrankaListFormatedWithAdress_1">
      <item>MAUER jednostavno društvo s ograničenom odgovornošću za trgovinu i usluge, Vrtna 27, 32100 Vinkovci</item>
    </derivirana_varijabla>
  </DomainObject.Predmet.ProtuStrankaListFormatedWithAdress>
  <DomainObject.Predmet.ProtuStrankaListFormatedWithAdressOIB>
    <izvorni_sadrzaj>
      <item>MAUER jednostavno društvo s ograničenom odgovornošću za trgovinu i usluge, OIB 60010566892, Vrtna 27, 32100 Vinkovci</item>
    </izvorni_sadrzaj>
    <derivirana_varijabla naziv="DomainObject.Predmet.ProtuStrankaListFormatedWithAdressOIB_1">
      <item>MAUER jednostavno društvo s ograničenom odgovornošću za trgovinu i usluge, OIB 60010566892, Vrtna 27, 32100 Vinkovci</item>
    </derivirana_varijabla>
  </DomainObject.Predmet.ProtuStrankaListFormatedWithAdressOIB>
  <DomainObject.Predmet.ProtuStrankaListNazivFormated>
    <izvorni_sadrzaj>
      <item>MAUER jednostavno društvo s ograničenom odgovornošću za trgovinu i usluge</item>
    </izvorni_sadrzaj>
    <derivirana_varijabla naziv="DomainObject.Predmet.ProtuStrankaListNazivFormated_1">
      <item>MAUER jednostavno društvo s ograničenom odgovornošću za trgovinu i usluge</item>
    </derivirana_varijabla>
  </DomainObject.Predmet.ProtuStrankaListNazivFormated>
  <DomainObject.Predmet.ProtuStrankaListNazivFormatedOIB>
    <izvorni_sadrzaj>
      <item>MAUER jednostavno društvo s ograničenom odgovornošću za trgovinu i usluge, OIB 60010566892</item>
    </izvorni_sadrzaj>
    <derivirana_varijabla naziv="DomainObject.Predmet.ProtuStrankaListNazivFormatedOIB_1">
      <item>MAUER jednostavno društvo s ograničenom odgovornošću za trgovinu i usluge, OIB 60010566892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MAUER jednostavno društvo s ograničenom odgovornošću za trgovinu i usluge</izvorni_sadrzaj>
    <derivirana_varijabla naziv="DomainObject.Predmet.ProtustrankaIDrugi_1">MAUER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MAUER jednostavno društvo s ograničenom odgovornošću za trgovinu i usluge, OIB 60010566892, Vrtna 27, 32100 Vinkovci</izvorni_sadrzaj>
    <derivirana_varijabla naziv="DomainObject.Predmet.ProtustrankaIDrugiAdressOIB_1">MAUER jednostavno društvo s ograničenom odgovornošću za trgovinu i usluge, OIB 60010566892, Vrtna 27,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MAUER jednostavno društvo s ograničenom odgovornošću za trgovinu i usluge</item>
    </izvorni_sadrzaj>
    <derivirana_varijabla naziv="DomainObject.Predmet.SudioniciListNaziv_1">
      <item>FINA RC OSIJEK</item>
      <item>MAUER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MAUER jednostavno društvo s ograničenom odgovornošću za trgovinu i usluge, OIB 60010566892, Vrtna 27,32100 Vinkovci</item>
    </izvorni_sadrzaj>
    <derivirana_varijabla naziv="DomainObject.Predmet.SudioniciListAdressOIB_1">
      <item>FINA RC OSIJEK, OIB 85821130368</item>
      <item>MAUER jednostavno društvo s ograničenom odgovornošću za trgovinu i usluge, OIB 60010566892, Vrtna 27,32100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60010566892</item>
    </izvorni_sadrzaj>
    <derivirana_varijabla naziv="DomainObject.Predmet.SudioniciListNazivOIB_1">
      <item>, OIB 85821130368</item>
      <item>, OIB 60010566892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B16CD-4537-422E-BA46-94E57758D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431</properties:Words>
  <properties:Characters>2116</properties:Characters>
  <properties:Lines>102</properties:Lines>
  <properties:Paragraphs>23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2016-09-27T11:54:00Z</dcterms:modified>
  <cp:revision>167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