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a41a" w14:paraId="7f0a41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F4B66">
        <w:t>753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F4B66">
        <w:t>BULETIN</w:t>
      </w:r>
      <w:r w:rsidR="005D174A">
        <w:t xml:space="preserve"> d</w:t>
      </w:r>
      <w:r w:rsidR="00C653AB">
        <w:t>.o.o.,</w:t>
      </w:r>
      <w:r w:rsidR="003D7BA4">
        <w:t xml:space="preserve"> Spl</w:t>
      </w:r>
      <w:r w:rsidR="00DF4B66">
        <w:t>it, Put Sirobuje 53</w:t>
      </w:r>
      <w:r w:rsidR="00800AD4">
        <w:t xml:space="preserve">, </w:t>
      </w:r>
      <w:r w:rsidR="00D75071">
        <w:t>OIB</w:t>
      </w:r>
      <w:r w:rsidR="00DD3385">
        <w:t xml:space="preserve">: </w:t>
      </w:r>
      <w:r w:rsidR="00DF4B66">
        <w:t>36188657972</w:t>
      </w:r>
      <w:r w:rsidR="00961651">
        <w:t>,</w:t>
      </w:r>
      <w:r w:rsidR="00C653AB">
        <w:t xml:space="preserve"> MBS: </w:t>
      </w:r>
      <w:r w:rsidR="00DF4B66">
        <w:t>060232653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F4B66" w:rsidRPr="00DF4B66">
        <w:t>BULETIN d.o.o., Split, Put Sirobuje 53, OIB: 36188657972, MBS: 060232653,</w:t>
      </w:r>
      <w:r w:rsidR="00DF4B66">
        <w:t xml:space="preserve"> </w:t>
      </w:r>
      <w:r w:rsidR="00DD3385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F4B66">
        <w:t xml:space="preserve"> 2186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73.788,91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DF4B66">
        <w:t>ju</w:t>
      </w:r>
      <w:r>
        <w:t xml:space="preserve"> se </w:t>
      </w:r>
      <w:r w:rsidR="00D36A52">
        <w:t>o</w:t>
      </w:r>
      <w:r w:rsidR="00BA4DDF">
        <w:t>vlašten</w:t>
      </w:r>
      <w:r w:rsidR="00DF4B66">
        <w:t>e</w:t>
      </w:r>
      <w:r w:rsidR="00346928">
        <w:t xml:space="preserve">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DF4B66">
        <w:t>53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F4B66">
        <w:t>e</w:t>
      </w:r>
      <w:r w:rsidR="003D3A71">
        <w:t xml:space="preserve"> ovlašten</w:t>
      </w:r>
      <w:r w:rsidR="00DF4B66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F4B66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46928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212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87515"/>
    <w:rsid w:val="00CB223B"/>
    <w:rsid w:val="00CB5D90"/>
    <w:rsid w:val="00CF2246"/>
    <w:rsid w:val="00D02BB5"/>
    <w:rsid w:val="00D23F17"/>
    <w:rsid w:val="00D242DA"/>
    <w:rsid w:val="00D36A52"/>
    <w:rsid w:val="00D41B73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St-1753/2015</izvorni_sadrzaj>
    <derivirana_varijabla naziv="DomainObject.Predmet.OznakaBroj_1">St-1753/2015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BULETIN za trgovinu i usluge, društvo s ograničenom odgovornošću</izvorni_sadrzaj>
    <derivirana_varijabla naziv="DomainObject.Predmet.ProtustrankaFormated_1">  BULETIN za trgovinu i usluge, društvo s ograničenom odgovornošću</derivirana_varijabla>
  </DomainObject.Predmet.ProtustrankaFormated>
  <DomainObject.Predmet.ProtustrankaFormatedOIB>
    <izvorni_sadrzaj>  BULETIN za trgovinu i usluge, društvo s ograničenom odgovornošću, OIB 36188657972</izvorni_sadrzaj>
    <derivirana_varijabla naziv="DomainObject.Predmet.ProtustrankaFormatedOIB_1">  BULETIN za trgovinu i usluge, društvo s ograničenom odgovornošću, OIB 36188657972</derivirana_varijabla>
  </DomainObject.Predmet.ProtustrankaFormatedOIB>
  <DomainObject.Predmet.ProtustrankaFormatedWithAdress>
    <izvorni_sadrzaj> BULETIN za trgovinu i usluge, društvo s ograničenom odgovornošću, Put Sirobuje 53, 21000 Split</izvorni_sadrzaj>
    <derivirana_varijabla naziv="DomainObject.Predmet.ProtustrankaFormatedWithAdress_1"> BULETIN za trgovinu i usluge, društvo s ograničenom odgovornošću, Put Sirobuje 53, 21000 Split</derivirana_varijabla>
  </DomainObject.Predmet.ProtustrankaFormatedWithAdress>
  <DomainObject.Predmet.ProtustrankaFormatedWithAdressOIB>
    <izvorni_sadrzaj> BULETIN za trgovinu i usluge, društvo s ograničenom odgovornošću, OIB 36188657972, Put Sirobuje 53, 21000 Split</izvorni_sadrzaj>
    <derivirana_varijabla naziv="DomainObject.Predmet.ProtustrankaFormatedWithAdressOIB_1"> BULETIN za trgovinu i usluge, društvo s ograničenom odgovornošću, OIB 36188657972, Put Sirobuje 53, 21000 Split</derivirana_varijabla>
  </DomainObject.Predmet.ProtustrankaFormatedWithAdressOIB>
  <DomainObject.Predmet.ProtustrankaWithAdress>
    <izvorni_sadrzaj>BULETIN za trgovinu i usluge, društvo s ograničenom odgovornošću Put Sirobuje 53, 21000 Split</izvorni_sadrzaj>
    <derivirana_varijabla naziv="DomainObject.Predmet.ProtustrankaWithAdress_1">BULETIN za trgovinu i usluge, društvo s ograničenom odgovornošću Put Sirobuje 53, 21000 Split</derivirana_varijabla>
  </DomainObject.Predmet.ProtustrankaWithAdress>
  <DomainObject.Predmet.ProtustrankaWithAdressOIB>
    <izvorni_sadrzaj>BULETIN za trgovinu i usluge, društvo s ograničenom odgovornošću, OIB 36188657972, Put Sirobuje 53, 21000 Split</izvorni_sadrzaj>
    <derivirana_varijabla naziv="DomainObject.Predmet.ProtustrankaWithAdressOIB_1">BULETIN za trgovinu i usluge, društvo s ograničenom odgovornošću, OIB 36188657972, Put Sirobuje 53, 21000 Split</derivirana_varijabla>
  </DomainObject.Predmet.ProtustrankaWithAdressOIB>
  <DomainObject.Predmet.ProtustrankaNazivFormated>
    <izvorni_sadrzaj>BULETIN za trgovinu i usluge, društvo s ograničenom odgovornošću</izvorni_sadrzaj>
    <derivirana_varijabla naziv="DomainObject.Predmet.ProtustrankaNazivFormated_1">BULETIN za trgovinu i usluge, društvo s ograničenom odgovornošću</derivirana_varijabla>
  </DomainObject.Predmet.ProtustrankaNazivFormated>
  <DomainObject.Predmet.ProtustrankaNazivFormatedOIB>
    <izvorni_sadrzaj>BULETIN za trgovinu i usluge, društvo s ograničenom odgovornošću, OIB 36188657972</izvorni_sadrzaj>
    <derivirana_varijabla naziv="DomainObject.Predmet.ProtustrankaNazivFormatedOIB_1">BULETIN za trgovinu i usluge, društvo s ograničenom odgovornošću, OIB 36188657972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73788.91</izvorni_sadrzaj>
    <derivirana_varijabla naziv="DomainObject.Predmet.TrenutnaVrijednost_1">73788.91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BULETIN za trgovinu i usluge, društvo s ograničenom odgovornošću</item>
    </izvorni_sadrzaj>
    <derivirana_varijabla naziv="DomainObject.Predmet.ProtuStrankaListFormated_1">
      <item>BULETIN za trgovinu i usluge, društvo s ograničenom odgovornošću</item>
    </derivirana_varijabla>
  </DomainObject.Predmet.ProtuStrankaListFormated>
  <DomainObject.Predmet.ProtuStrankaListFormatedOIB>
    <izvorni_sadrzaj>
      <item>BULETIN za trgovinu i usluge, društvo s ograničenom odgovornošću, OIB 36188657972</item>
    </izvorni_sadrzaj>
    <derivirana_varijabla naziv="DomainObject.Predmet.ProtuStrankaListFormatedOIB_1">
      <item>BULETIN za trgovinu i usluge, društvo s ograničenom odgovornošću, OIB 36188657972</item>
    </derivirana_varijabla>
  </DomainObject.Predmet.ProtuStrankaListFormatedOIB>
  <DomainObject.Predmet.ProtuStrankaListFormatedWithAdress>
    <izvorni_sadrzaj>
      <item>BULETIN za trgovinu i usluge, društvo s ograničenom odgovornošću, Put Sirobuje 53, 21000 Split</item>
    </izvorni_sadrzaj>
    <derivirana_varijabla naziv="DomainObject.Predmet.ProtuStrankaListFormatedWithAdress_1">
      <item>BULETIN za trgovinu i usluge, društvo s ograničenom odgovornošću, Put Sirobuje 53, 21000 Split</item>
    </derivirana_varijabla>
  </DomainObject.Predmet.ProtuStrankaListFormatedWithAdress>
  <DomainObject.Predmet.ProtuStrankaListFormatedWithAdressOIB>
    <izvorni_sadrzaj>
      <item>BULETIN za trgovinu i usluge, društvo s ograničenom odgovornošću, OIB 36188657972, Put Sirobuje 53, 21000 Split</item>
    </izvorni_sadrzaj>
    <derivirana_varijabla naziv="DomainObject.Predmet.ProtuStrankaListFormatedWithAdressOIB_1">
      <item>BULETIN za trgovinu i usluge, društvo s ograničenom odgovornošću, OIB 36188657972, Put Sirobuje 53, 21000 Split</item>
    </derivirana_varijabla>
  </DomainObject.Predmet.ProtuStrankaListFormatedWithAdressOIB>
  <DomainObject.Predmet.ProtuStrankaListNazivFormated>
    <izvorni_sadrzaj>
      <item>BULETIN za trgovinu i usluge, društvo s ograničenom odgovornošću</item>
    </izvorni_sadrzaj>
    <derivirana_varijabla naziv="DomainObject.Predmet.ProtuStrankaListNazivFormated_1">
      <item>BULETIN za trgovinu i usluge, društvo s ograničenom odgovornošću</item>
    </derivirana_varijabla>
  </DomainObject.Predmet.ProtuStrankaListNazivFormated>
  <DomainObject.Predmet.ProtuStrankaListNazivFormatedOIB>
    <izvorni_sadrzaj>
      <item>BULETIN za trgovinu i usluge, društvo s ograničenom odgovornošću, OIB 36188657972</item>
    </izvorni_sadrzaj>
    <derivirana_varijabla naziv="DomainObject.Predmet.ProtuStrankaListNazivFormatedOIB_1">
      <item>BULETIN za trgovinu i usluge, društvo s ograničenom odgovornošću, OIB 36188657972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BULETIN za trgovinu i usluge, društvo s ograničenom odgovornošću</izvorni_sadrzaj>
    <derivirana_varijabla naziv="DomainObject.Predmet.ProtustrankaIDrugi_1">BULETIN za trgovinu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BULETIN za trgovinu i usluge, društvo s ograničenom odgovornošću, OIB 36188657972, Put Sirobuje 53, 21000 Split</izvorni_sadrzaj>
    <derivirana_varijabla naziv="DomainObject.Predmet.ProtustrankaIDrugiAdressOIB_1">BULETIN za trgovinu i usluge, društvo s ograničenom odgovornošću, OIB 36188657972, Put Sirobuje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BULETIN za trgovinu i usluge, društvo s ograničenom odgovornošću</item>
      <item>FINANCIJSKA AGENCIJA RC SPLIT</item>
    </izvorni_sadrzaj>
    <derivirana_varijabla naziv="DomainObject.Predmet.SudioniciListNaziv_1">
      <item>BULETIN za trgovinu i usluge, društvo s ograničenom odgovornošću</item>
      <item>FINANCIJSKA AGENCIJA RC SPLIT</item>
    </derivirana_varijabla>
  </DomainObject.Predmet.SudioniciListNaziv>
  <DomainObject.Predmet.SudioniciListAdressOIB>
    <izvorni_sadrzaj>
      <item>BULETIN za trgovinu i usluge, društvo s ograničenom odgovornošću, OIB 36188657972, Put Sirobuje 53,21000 Split</item>
      <item>FINANCIJSKA AGENCIJA RC SPLIT, OIB 85821130368, Mažuranićevo šetalište 24b,21000 Split</item>
    </izvorni_sadrzaj>
    <derivirana_varijabla naziv="DomainObject.Predmet.SudioniciListAdressOIB_1">
      <item>BULETIN za trgovinu i usluge, društvo s ograničenom odgovornošću, OIB 36188657972, Put Sirobuje 53,21000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36188657972</item>
      <item>, OIB 85821130368</item>
    </izvorni_sadrzaj>
    <derivirana_varijabla naziv="DomainObject.Predmet.SudioniciListNazivOIB_1">
      <item>, OIB 36188657972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2016-01-18T07:57:00Z</dcterms:created>
  <dc:creator>Lari Glavaš</dc:creator>
  <cp:lastModifiedBy>Lari Glavaš</cp:lastModifiedBy>
  <cp:lastPrinted>2016-01-18T07:57:00Z</cp:lastPrinted>
  <dcterms:modified xmlns:xsi="http://www.w3.org/2001/XMLSchema-instance" xsi:type="dcterms:W3CDTF">2016-01-18T07:57:00Z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