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a83b" w14:paraId="02ea83b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E96FB4">
        <w:t>653/16-</w:t>
      </w:r>
      <w:r w:rsidR="000609EA">
        <w:t>13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E96FB4" w:rsidP="0011363F" w:rsidR="00B12A5E">
      <w:pPr>
        <w:ind w:firstLine="708"/>
        <w:jc w:val="both"/>
      </w:pPr>
      <w:r>
        <w:t>Trgovački sud u Osijeku, po sucu Jadranki Herman, kao stečajnom sucu, povodom prijedloga FINANCIJSKE AGENCIJE Regionalni centar Osijek, Podružnica Osijek, Lorenza Jegera 3, za otvaranje stečajnog  postupka nad dužnikom  TIRIA j.d.o.o., za ugostiteljstvo i usluge, Osijek, Kralja Petra Svačića 2/B, MBS: 030157888, OIB: 58264600830</w:t>
      </w:r>
      <w:r w:rsidR="0011363F">
        <w:rPr>
          <w:bCs/>
        </w:rPr>
        <w:t xml:space="preserve">, </w:t>
      </w:r>
      <w:r w:rsidR="00B12A5E">
        <w:rPr>
          <w:bCs/>
        </w:rPr>
        <w:t>dana 14. ožujka 2017.,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 xml:space="preserve">e stečajni postupak nad dužnikom </w:t>
      </w:r>
      <w:r w:rsidR="00E96FB4">
        <w:t>TIRIA j.d.o.o., za ugostiteljstvo i usluge, Osijek, Kralja Petra Svačića 2/B, MBS: 030157888, OIB: 58264600830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E96FB4">
        <w:t>653</w:t>
      </w:r>
      <w:r w:rsidR="00DA348A">
        <w:t>-2016</w:t>
      </w:r>
      <w:r>
        <w:t xml:space="preserve"> kod Hrva</w:t>
      </w:r>
      <w:r w:rsidR="00EF7939">
        <w:t xml:space="preserve">tske poštanske banke iznos od </w:t>
      </w:r>
      <w:r w:rsidR="00E96FB4">
        <w:t>2</w:t>
      </w:r>
      <w:r w:rsidR="00B12A5E">
        <w:t>5.8</w:t>
      </w:r>
      <w:r>
        <w:t>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0609EA" w:rsidP="00EF7939" w:rsidR="00FD1F08">
      <w:pPr>
        <w:ind w:firstLine="708"/>
        <w:jc w:val="both"/>
      </w:pPr>
      <w:r>
        <w:rPr>
          <w:bCs/>
        </w:rPr>
        <w:t xml:space="preserve">Predlagatelj FINA je dana 18. ožujka 2017. podnijela ovom sudu prijedlog za pokretanje stečajnog postupka nad dužnikom </w:t>
      </w:r>
      <w:r>
        <w:t>TIRIA j.d.o.o., za ugostiteljstvo i usluge, Osijek, Kralja Petra Svačića 2/B, MBS: 030157888, OIB: 58264600830, temeljem odredbe članka 110. stav 1. Stečajnog zakona (Narodne novine 71/15) 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0609EA" w:rsidP="00EF7939" w:rsidR="000609EA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0609EA" w:rsidP="000609EA" w:rsidR="000609EA">
      <w:pPr>
        <w:jc w:val="right"/>
      </w:pPr>
      <w:r>
        <w:t>13 St-653/16-13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>
        <w:t>1</w:t>
      </w:r>
      <w:r w:rsidR="00BF312F">
        <w:t>4. ožujka 2017.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E96FB4">
        <w:t>2</w:t>
      </w:r>
      <w:r w:rsidR="00BF312F">
        <w:t>5.8</w:t>
      </w:r>
      <w:r w:rsidR="00865CEE">
        <w:t>00,00 kn, (troškovi sređivanja knjigovodstvene dokumentacije, troškovi stečajnog upravitelja</w:t>
      </w:r>
      <w:r w:rsidR="0020763D">
        <w:t>, knjigovodstveni</w:t>
      </w:r>
      <w:r w:rsidR="00865CEE">
        <w:t xml:space="preserve">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5787E">
        <w:t>1</w:t>
      </w:r>
      <w:r w:rsidR="00BF312F">
        <w:t xml:space="preserve">4. ožujak 2017.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96FB4" w:rsidP="00E96FB4" w:rsidR="00E96FB4">
      <w:pPr>
        <w:pStyle w:val="Tijeloteksta"/>
        <w:numPr>
          <w:ilvl w:val="0"/>
          <w:numId w:val="11"/>
        </w:numPr>
        <w:jc w:val="left"/>
      </w:pPr>
      <w:r>
        <w:t>Predlagatelj- FINA Regionalni centar Osijek,  Osijek, L. Jagera 1</w:t>
      </w:r>
      <w:r w:rsidR="0020763D">
        <w:t>,</w:t>
      </w:r>
    </w:p>
    <w:p w:rsidRDefault="00E96FB4" w:rsidP="00E96FB4" w:rsidR="00E96FB4">
      <w:pPr>
        <w:pStyle w:val="Tijeloteksta"/>
        <w:numPr>
          <w:ilvl w:val="0"/>
          <w:numId w:val="11"/>
        </w:numPr>
        <w:jc w:val="left"/>
      </w:pPr>
      <w:r>
        <w:t xml:space="preserve">Dužnik – TIRIA j.d.o.o., za ugostiteljstvo i usluge, Osijek, Kralja Petra Svačića 2/B, </w:t>
      </w:r>
    </w:p>
    <w:p w:rsidRDefault="00E96FB4" w:rsidP="00E96FB4" w:rsidR="00E96FB4">
      <w:pPr>
        <w:pStyle w:val="Tijeloteksta"/>
        <w:numPr>
          <w:ilvl w:val="0"/>
          <w:numId w:val="11"/>
        </w:numPr>
        <w:jc w:val="left"/>
      </w:pPr>
      <w:r>
        <w:t xml:space="preserve">Privremeni stečajni upravitelj </w:t>
      </w:r>
      <w:r w:rsidR="0020763D">
        <w:t>Marijana Božić, Osijek,</w:t>
      </w:r>
    </w:p>
    <w:p w:rsidRDefault="00E96FB4" w:rsidP="00E96FB4" w:rsidR="00E96FB4">
      <w:pPr>
        <w:pStyle w:val="Tijeloteksta"/>
        <w:numPr>
          <w:ilvl w:val="0"/>
          <w:numId w:val="11"/>
        </w:numPr>
      </w:pPr>
      <w:r>
        <w:t>zz dužnika Tihana Vrkić, Osijek, Kralja Petra Svačića 2/B, OIB: 56946923043,</w:t>
      </w:r>
    </w:p>
    <w:p w:rsidRDefault="00E96FB4" w:rsidP="00E96FB4" w:rsidR="00E96FB4">
      <w:pPr>
        <w:pStyle w:val="Tijeloteksta"/>
        <w:numPr>
          <w:ilvl w:val="0"/>
          <w:numId w:val="11"/>
        </w:numPr>
      </w:pPr>
      <w:r>
        <w:t>ŽDO Osijek</w:t>
      </w:r>
      <w:r w:rsidR="0020763D">
        <w:t>,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>e-oglasna ploča</w:t>
      </w:r>
      <w:r w:rsidR="0020763D">
        <w:t>,</w:t>
      </w:r>
      <w:r>
        <w:t xml:space="preserve"> 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>kal. 14/4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09EA"/>
    <w:rsid w:val="00081DAA"/>
    <w:rsid w:val="000B0BE5"/>
    <w:rsid w:val="000D5D8B"/>
    <w:rsid w:val="000E4C48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0763D"/>
    <w:rsid w:val="0021289B"/>
    <w:rsid w:val="002348D6"/>
    <w:rsid w:val="00267128"/>
    <w:rsid w:val="00275D9D"/>
    <w:rsid w:val="00280570"/>
    <w:rsid w:val="002937FB"/>
    <w:rsid w:val="002B4E79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96FB4"/>
    <w:rsid w:val="00EA7A61"/>
    <w:rsid w:val="00EB3125"/>
    <w:rsid w:val="00ED2E04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2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2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TIRIA j.d.o.o. za ugostiteljstvo i usluge</izvorni_sadrzaj>
    <derivirana_varijabla naziv="DomainObject.Predmet.ProtustrankaFormated_1">  TIRIA j.d.o.o. za ugostiteljstvo i usluge</derivirana_varijabla>
  </DomainObject.Predmet.ProtustrankaFormated>
  <DomainObject.Predmet.ProtustrankaFormatedOIB>
    <izvorni_sadrzaj>  TIRIA j.d.o.o. za ugostiteljstvo i usluge, OIB 58264600830</izvorni_sadrzaj>
    <derivirana_varijabla naziv="DomainObject.Predmet.ProtustrankaFormatedOIB_1">  TIRIA j.d.o.o. za ugostiteljstvo i usluge, OIB 58264600830</derivirana_varijabla>
  </DomainObject.Predmet.ProtustrankaFormatedOIB>
  <DomainObject.Predmet.ProtustrankaFormatedWithAdress>
    <izvorni_sadrzaj> TIRIA j.d.o.o. za ugostiteljstvo i usluge, Kralja Petra Svačića 2B, 31000 Osijek</izvorni_sadrzaj>
    <derivirana_varijabla naziv="DomainObject.Predmet.ProtustrankaFormatedWithAdress_1"> TIRIA j.d.o.o. za ugostiteljstvo i usluge, Kralja Petra Svačića 2B, 31000 Osijek</derivirana_varijabla>
  </DomainObject.Predmet.ProtustrankaFormatedWithAdress>
  <DomainObject.Predmet.ProtustrankaFormatedWithAdressOIB>
    <izvorni_sadrzaj> TIRIA j.d.o.o. za ugostiteljstvo i usluge, OIB 58264600830, Kralja Petra Svačića 2B, 31000 Osijek</izvorni_sadrzaj>
    <derivirana_varijabla naziv="DomainObject.Predmet.ProtustrankaFormatedWithAdressOIB_1"> TIRIA j.d.o.o. za ugostiteljstvo i usluge, OIB 58264600830, Kralja Petra Svačića 2B, 31000 Osijek</derivirana_varijabla>
  </DomainObject.Predmet.ProtustrankaFormatedWithAdressOIB>
  <DomainObject.Predmet.ProtustrankaWithAdress>
    <izvorni_sadrzaj>TIRIA j.d.o.o. za ugostiteljstvo i usluge Kralja Petra Svačića 2B, 31000 Osijek</izvorni_sadrzaj>
    <derivirana_varijabla naziv="DomainObject.Predmet.ProtustrankaWithAdress_1">TIRIA j.d.o.o. za ugostiteljstvo i usluge Kralja Petra Svačića 2B, 31000 Osijek</derivirana_varijabla>
  </DomainObject.Predmet.ProtustrankaWithAdress>
  <DomainObject.Predmet.ProtustrankaWithAdressOIB>
    <izvorni_sadrzaj>TIRIA j.d.o.o. za ugostiteljstvo i usluge, OIB 58264600830, Kralja Petra Svačića 2B, 31000 Osijek</izvorni_sadrzaj>
    <derivirana_varijabla naziv="DomainObject.Predmet.ProtustrankaWithAdressOIB_1">TIRIA j.d.o.o. za ugostiteljstvo i usluge, OIB 58264600830, Kralja Petra Svačića 2B, 31000 Osijek</derivirana_varijabla>
  </DomainObject.Predmet.ProtustrankaWithAdressOIB>
  <DomainObject.Predmet.ProtustrankaNazivFormated>
    <izvorni_sadrzaj>TIRIA j.d.o.o. za ugostiteljstvo i usluge</izvorni_sadrzaj>
    <derivirana_varijabla naziv="DomainObject.Predmet.ProtustrankaNazivFormated_1">TIRIA j.d.o.o. za ugostiteljstvo i usluge</derivirana_varijabla>
  </DomainObject.Predmet.ProtustrankaNazivFormated>
  <DomainObject.Predmet.ProtustrankaNazivFormatedOIB>
    <izvorni_sadrzaj>TIRIA j.d.o.o. za ugostiteljstvo i usluge, OIB 58264600830</izvorni_sadrzaj>
    <derivirana_varijabla naziv="DomainObject.Predmet.ProtustrankaNazivFormatedOIB_1">TIRIA j.d.o.o. za ugostiteljstvo i usluge, OIB 58264600830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TIRIA j.d.o.o. za ugostiteljstvo i usluge</item>
    </izvorni_sadrzaj>
    <derivirana_varijabla naziv="DomainObject.Predmet.ProtuStrankaListFormated_1">
      <item>TIRIA j.d.o.o. za ugostiteljstvo i usluge</item>
    </derivirana_varijabla>
  </DomainObject.Predmet.ProtuStrankaListFormated>
  <DomainObject.Predmet.ProtuStrankaListFormatedOIB>
    <izvorni_sadrzaj>
      <item>TIRIA j.d.o.o. za ugostiteljstvo i usluge, OIB 58264600830</item>
    </izvorni_sadrzaj>
    <derivirana_varijabla naziv="DomainObject.Predmet.ProtuStrankaListFormatedOIB_1">
      <item>TIRIA j.d.o.o. za ugostiteljstvo i usluge, OIB 58264600830</item>
    </derivirana_varijabla>
  </DomainObject.Predmet.ProtuStrankaListFormatedOIB>
  <DomainObject.Predmet.ProtuStrankaListFormatedWithAdress>
    <izvorni_sadrzaj>
      <item>TIRIA j.d.o.o. za ugostiteljstvo i usluge, Kralja Petra Svačića 2B, 31000 Osijek</item>
    </izvorni_sadrzaj>
    <derivirana_varijabla naziv="DomainObject.Predmet.ProtuStrankaListFormatedWithAdress_1">
      <item>TIRIA j.d.o.o. za ugostiteljstvo i usluge, Kralja Petra Svačića 2B, 31000 Osijek</item>
    </derivirana_varijabla>
  </DomainObject.Predmet.ProtuStrankaListFormatedWithAdress>
  <DomainObject.Predmet.ProtuStrankaListFormatedWithAdressOIB>
    <izvorni_sadrzaj>
      <item>TIRIA j.d.o.o. za ugostiteljstvo i usluge, OIB 58264600830, Kralja Petra Svačića 2B, 31000 Osijek</item>
    </izvorni_sadrzaj>
    <derivirana_varijabla naziv="DomainObject.Predmet.ProtuStrankaListFormatedWithAdressOIB_1">
      <item>TIRIA j.d.o.o. za ugostiteljstvo i usluge, OIB 58264600830, Kralja Petra Svačića 2B, 31000 Osijek</item>
    </derivirana_varijabla>
  </DomainObject.Predmet.ProtuStrankaListFormatedWithAdressOIB>
  <DomainObject.Predmet.ProtuStrankaListNazivFormated>
    <izvorni_sadrzaj>
      <item>TIRIA j.d.o.o. za ugostiteljstvo i usluge</item>
    </izvorni_sadrzaj>
    <derivirana_varijabla naziv="DomainObject.Predmet.ProtuStrankaListNazivFormated_1">
      <item>TIRIA j.d.o.o. za ugostiteljstvo i usluge</item>
    </derivirana_varijabla>
  </DomainObject.Predmet.ProtuStrankaListNazivFormated>
  <DomainObject.Predmet.ProtuStrankaListNazivFormatedOIB>
    <izvorni_sadrzaj>
      <item>TIRIA j.d.o.o. za ugostiteljstvo i usluge, OIB 58264600830</item>
    </izvorni_sadrzaj>
    <derivirana_varijabla naziv="DomainObject.Predmet.ProtuStrankaListNazivFormatedOIB_1">
      <item>TIRIA j.d.o.o. za ugostiteljstvo i usluge, OIB 58264600830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TIRIA j.d.o.o. za ugostiteljstvo i usluge</izvorni_sadrzaj>
    <derivirana_varijabla naziv="DomainObject.Predmet.ProtustrankaIDrugi_1">TIRIA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TIRIA j.d.o.o. za ugostiteljstvo i usluge, OIB 58264600830, Kralja Petra Svačića 2B, 31000 Osijek</izvorni_sadrzaj>
    <derivirana_varijabla naziv="DomainObject.Predmet.ProtustrankaIDrugiAdressOIB_1">TIRIA j.d.o.o. za ugostiteljstvo i usluge, OIB 58264600830, Kralja Petra Svačića 2B,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TIRIA j.d.o.o. za ugostiteljstvo i usluge</item>
    </izvorni_sadrzaj>
    <derivirana_varijabla naziv="DomainObject.Predmet.SudioniciListNaziv_1">
      <item>FINA RC OSIJEK</item>
      <item>TIRIA j.d.o.o. za ugostiteljstvo i usluge</item>
    </derivirana_varijabla>
  </DomainObject.Predmet.SudioniciListNaziv>
  <DomainObject.Predmet.SudioniciListAdressOIB>
    <izvorni_sadrzaj>
      <item>FINA RC OSIJEK, OIB 85821130368</item>
      <item>TIRIA j.d.o.o. za ugostiteljstvo i usluge, OIB 58264600830, Kralja Petra Svačića 2B,31000 Osijek</item>
    </izvorni_sadrzaj>
    <derivirana_varijabla naziv="DomainObject.Predmet.SudioniciListAdressOIB_1">
      <item>FINA RC OSIJEK, OIB 85821130368</item>
      <item>TIRIA j.d.o.o. za ugostiteljstvo i usluge, OIB 58264600830, Kralja Petra Svačića 2B,31000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58264600830</item>
    </izvorni_sadrzaj>
    <derivirana_varijabla naziv="DomainObject.Predmet.SudioniciListNazivOIB_1">
      <item>, OIB 85821130368</item>
      <item>, OIB 58264600830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2788</properties:Characters>
  <properties:Lines>92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2017-03-14T09:49:00Z</dcterms:created>
  <dc:creator>..</dc:creator>
  <cp:lastModifiedBy>Maja Kocijan</cp:lastModifiedBy>
  <cp:lastPrinted>2017-03-14T10:52:00Z</cp:lastPrinted>
  <dcterms:modified xmlns:xsi="http://www.w3.org/2001/XMLSchema-instance" xsi:type="dcterms:W3CDTF">2017-03-14T10:55:00Z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