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932a1" w14:paraId="76932a1" w:rsidRDefault="00AB6C4C" w:rsidP="00AB6C4C" w:rsidR="00AB6C4C" w:rsidRPr="00F30CA9">
      <w:pPr>
        <w15:collapsed w:val="false"/>
      </w:pPr>
      <w:bookmarkStart w:name="_GoBack" w:id="0"/>
      <w:bookmarkEnd w:id="0"/>
    </w:p>
    <w:p w:rsidRDefault="00AB6C4C" w:rsidP="00AB6C4C" w:rsidR="00AB6C4C" w:rsidRPr="00F30CA9"/>
    <w:p w:rsidRDefault="00AB6C4C" w:rsidP="00AB6C4C" w:rsidR="00AB6C4C" w:rsidRPr="00F30CA9"/>
    <w:p w:rsidRDefault="00AB6C4C" w:rsidP="00AB6C4C" w:rsidR="00AB6C4C" w:rsidRPr="00F30CA9">
      <w:pPr>
        <w:jc w:val="right"/>
      </w:pPr>
      <w:r w:rsidRPr="00F30CA9">
        <w:tab/>
      </w:r>
      <w:r w:rsidRPr="00F30CA9">
        <w:tab/>
      </w:r>
      <w:r w:rsidR="002259A2" w:rsidRPr="00F30CA9">
        <w:t>1</w:t>
      </w:r>
      <w:r w:rsidRPr="00F30CA9">
        <w:t xml:space="preserve"> St-</w:t>
      </w:r>
      <w:r w:rsidR="003A1E5F" w:rsidRPr="00F30CA9">
        <w:t>1</w:t>
      </w:r>
      <w:r w:rsidR="004700E7" w:rsidRPr="00F30CA9">
        <w:t>6</w:t>
      </w:r>
      <w:r w:rsidR="003A1E5F" w:rsidRPr="00F30CA9">
        <w:t>1</w:t>
      </w:r>
      <w:r w:rsidR="00F91EAA" w:rsidRPr="00F30CA9">
        <w:t>/</w:t>
      </w:r>
      <w:r w:rsidR="003A1E5F" w:rsidRPr="00F30CA9">
        <w:t>12</w:t>
      </w:r>
      <w:r w:rsidR="002F0BD5" w:rsidRPr="00F30CA9">
        <w:t>-</w:t>
      </w:r>
      <w:r w:rsidR="00BB42F3">
        <w:t>206</w:t>
      </w:r>
    </w:p>
    <w:p w:rsidRDefault="00E702CF" w:rsidP="00AB6C4C" w:rsidR="00AB6C4C" w:rsidRPr="00F30CA9">
      <w:r w:rsidRPr="00F30CA9">
        <w:t xml:space="preserve"> </w:t>
      </w:r>
      <w:r w:rsidR="00AB6C4C" w:rsidRPr="00F30CA9">
        <w:t>REPUBLIKA HRVATSKA</w:t>
      </w:r>
    </w:p>
    <w:p w:rsidRDefault="00AB6C4C" w:rsidP="00AB6C4C" w:rsidR="00AB6C4C" w:rsidRPr="00F30CA9">
      <w:r w:rsidRPr="00F30C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F30CA9">
          <w:t>SUD U</w:t>
        </w:r>
      </w:smartTag>
      <w:r w:rsidRPr="00F30CA9">
        <w:t xml:space="preserve"> ZADRU</w:t>
      </w:r>
    </w:p>
    <w:p w:rsidRDefault="00AB6C4C" w:rsidP="00AB6C4C" w:rsidR="00AB6C4C" w:rsidRPr="00F30CA9">
      <w:pPr>
        <w:jc w:val="center"/>
      </w:pPr>
    </w:p>
    <w:p w:rsidRDefault="00F30CA9" w:rsidP="00F30CA9" w:rsidR="00AB6C4C" w:rsidRPr="00F30CA9">
      <w:pPr>
        <w:jc w:val="center"/>
      </w:pPr>
      <w:r>
        <w:t>R E P U B L I K A   H R V A T S K A</w:t>
      </w:r>
    </w:p>
    <w:p w:rsidRDefault="003A1E5F" w:rsidP="00AB6C4C" w:rsidR="003A1E5F" w:rsidRPr="00F30CA9"/>
    <w:p w:rsidRDefault="00AB6C4C" w:rsidP="00AB6C4C" w:rsidR="00AB6C4C" w:rsidRPr="00F30CA9">
      <w:pPr>
        <w:jc w:val="center"/>
      </w:pPr>
      <w:r w:rsidRPr="00F30CA9">
        <w:t>R J E Š E N J E</w:t>
      </w:r>
    </w:p>
    <w:p w:rsidRDefault="00AB6C4C" w:rsidP="00AB6C4C" w:rsidR="00AB6C4C" w:rsidRPr="00F30CA9"/>
    <w:p w:rsidRDefault="00AB6C4C" w:rsidP="00AB6C4C" w:rsidR="00AB6C4C" w:rsidRPr="00F30CA9">
      <w:pPr>
        <w:jc w:val="both"/>
      </w:pPr>
      <w:r w:rsidRPr="00F30CA9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F30CA9">
          <w:t>SUD U</w:t>
        </w:r>
      </w:smartTag>
      <w:r w:rsidRPr="00F30CA9">
        <w:t xml:space="preserve"> ZADRU, po sucu ovog suda Ardeni Bajlo kao stečajnom sucu, nad stečajnim dužnikom </w:t>
      </w:r>
      <w:r w:rsidR="00F30CA9" w:rsidRPr="00244EC8">
        <w:t xml:space="preserve">WELLTRADE d.o.o. Zadar u stečaju, </w:t>
      </w:r>
      <w:r w:rsidR="00F30CA9">
        <w:t xml:space="preserve">OIB: 39213523837, </w:t>
      </w:r>
      <w:r w:rsidR="00F30CA9" w:rsidRPr="00244EC8">
        <w:t>zastupanom</w:t>
      </w:r>
      <w:r w:rsidR="00F30CA9" w:rsidRPr="009544DA">
        <w:t xml:space="preserve"> po stečajnom upravitelju Željku Vrkiću</w:t>
      </w:r>
      <w:r w:rsidRPr="00F30CA9">
        <w:t xml:space="preserve">, dana </w:t>
      </w:r>
      <w:r w:rsidR="003D342E">
        <w:t>18.</w:t>
      </w:r>
      <w:r w:rsidR="00F30CA9">
        <w:t xml:space="preserve"> prosinca 2015</w:t>
      </w:r>
      <w:r w:rsidRPr="00F30CA9">
        <w:t>.</w:t>
      </w:r>
    </w:p>
    <w:p w:rsidRDefault="00174532" w:rsidP="00AB6C4C" w:rsidR="00174532" w:rsidRPr="00F30CA9"/>
    <w:p w:rsidRDefault="00AB6C4C" w:rsidP="00AB6C4C" w:rsidR="00AB6C4C" w:rsidRPr="00F30CA9">
      <w:pPr>
        <w:jc w:val="center"/>
      </w:pPr>
      <w:r w:rsidRPr="00F30CA9">
        <w:t>r i j e š i o  j e</w:t>
      </w:r>
    </w:p>
    <w:p w:rsidRDefault="00AB6C4C" w:rsidP="00AB6C4C" w:rsidR="00AB6C4C" w:rsidRPr="00F30CA9">
      <w:pPr>
        <w:jc w:val="both"/>
      </w:pPr>
    </w:p>
    <w:p w:rsidRDefault="00AB6C4C" w:rsidP="00F30CA9" w:rsidR="00F30CA9" w:rsidRPr="00085806">
      <w:pPr>
        <w:ind w:firstLine="705"/>
        <w:jc w:val="both"/>
      </w:pPr>
      <w:r w:rsidRPr="00F30CA9">
        <w:t>I</w:t>
      </w:r>
      <w:r w:rsidR="00D73A42" w:rsidRPr="00F30CA9">
        <w:t>.</w:t>
      </w:r>
      <w:r w:rsidR="00B13DD6" w:rsidRPr="00F30CA9">
        <w:t xml:space="preserve">  </w:t>
      </w:r>
      <w:r w:rsidR="00F30CA9" w:rsidRPr="00085806">
        <w:t>Određuje se nagrada za rad</w:t>
      </w:r>
      <w:r w:rsidR="00F30CA9">
        <w:t xml:space="preserve"> </w:t>
      </w:r>
      <w:r w:rsidR="00F30CA9" w:rsidRPr="00085806">
        <w:t>stečajn</w:t>
      </w:r>
      <w:r w:rsidR="00F30CA9">
        <w:t>og</w:t>
      </w:r>
      <w:r w:rsidR="00F30CA9" w:rsidRPr="00085806">
        <w:t xml:space="preserve"> upravitelj</w:t>
      </w:r>
      <w:r w:rsidR="00F30CA9">
        <w:t>a Željka Vrkića</w:t>
      </w:r>
      <w:r w:rsidR="00F30CA9" w:rsidRPr="00F30CA9">
        <w:t xml:space="preserve"> </w:t>
      </w:r>
      <w:r w:rsidR="00F30CA9" w:rsidRPr="00085806">
        <w:t xml:space="preserve">u iznosu od </w:t>
      </w:r>
      <w:r w:rsidR="00F30CA9">
        <w:t>113.301,75</w:t>
      </w:r>
      <w:r w:rsidR="00F30CA9" w:rsidRPr="00085806">
        <w:t xml:space="preserve"> kuna</w:t>
      </w:r>
      <w:r w:rsidR="00F30CA9">
        <w:t xml:space="preserve"> </w:t>
      </w:r>
      <w:r w:rsidR="00F30CA9" w:rsidRPr="00026A64">
        <w:t>neto</w:t>
      </w:r>
      <w:r w:rsidR="00F30CA9" w:rsidRPr="00085806">
        <w:t xml:space="preserve">. </w:t>
      </w:r>
    </w:p>
    <w:p w:rsidRDefault="00107C4D" w:rsidP="00107C4D" w:rsidR="00107C4D" w:rsidRPr="00F30CA9">
      <w:pPr>
        <w:jc w:val="both"/>
      </w:pPr>
    </w:p>
    <w:p w:rsidRDefault="00107C4D" w:rsidP="00107C4D" w:rsidR="00E702CF" w:rsidRPr="00F30CA9">
      <w:pPr>
        <w:jc w:val="both"/>
      </w:pPr>
      <w:r w:rsidRPr="00F30CA9">
        <w:t xml:space="preserve">           II</w:t>
      </w:r>
      <w:r w:rsidR="00D73A42" w:rsidRPr="00F30CA9">
        <w:t>.</w:t>
      </w:r>
      <w:r w:rsidRPr="00F30CA9">
        <w:t xml:space="preserve">   </w:t>
      </w:r>
      <w:r w:rsidR="00D73A42" w:rsidRPr="00F30CA9">
        <w:t>Isplata iz točke I ovog rješenje izvršit će se s računa stečajnog dužnika</w:t>
      </w:r>
      <w:r w:rsidR="003D342E">
        <w:t>.</w:t>
      </w:r>
    </w:p>
    <w:p w:rsidRDefault="00AB6C4C" w:rsidP="00AB6C4C" w:rsidR="00AB6C4C" w:rsidRPr="00F30CA9">
      <w:pPr>
        <w:jc w:val="both"/>
      </w:pPr>
    </w:p>
    <w:p w:rsidRDefault="00D73A42" w:rsidP="00D73A42" w:rsidR="00D73A42" w:rsidRPr="00F30CA9">
      <w:pPr>
        <w:ind w:firstLine="705"/>
        <w:jc w:val="center"/>
      </w:pPr>
    </w:p>
    <w:p w:rsidRDefault="00D73A42" w:rsidP="00D73A42" w:rsidR="0009493F" w:rsidRPr="00F30CA9">
      <w:pPr>
        <w:ind w:firstLine="705"/>
        <w:jc w:val="center"/>
      </w:pPr>
      <w:r w:rsidRPr="00F30CA9">
        <w:t>O b r a z l o ž e nj e</w:t>
      </w:r>
    </w:p>
    <w:p w:rsidRDefault="00D73A42" w:rsidP="00D73A42" w:rsidR="00D73A42" w:rsidRPr="00F30CA9">
      <w:pPr>
        <w:ind w:firstLine="705"/>
        <w:jc w:val="center"/>
      </w:pPr>
    </w:p>
    <w:p w:rsidRDefault="00F30CA9" w:rsidP="00F30CA9" w:rsidR="00F30CA9">
      <w:pPr>
        <w:ind w:firstLine="705"/>
        <w:jc w:val="both"/>
      </w:pPr>
      <w:r w:rsidRPr="00085806">
        <w:t xml:space="preserve">Nad stečajnim dužnikom postupak je otvoren rješenjem ovog suda od dana </w:t>
      </w:r>
      <w:r>
        <w:t>05. prosinca 2012</w:t>
      </w:r>
      <w:r w:rsidRPr="00085806">
        <w:t xml:space="preserve">. godine. </w:t>
      </w:r>
    </w:p>
    <w:p w:rsidRDefault="00F30CA9" w:rsidP="00F30CA9" w:rsidR="00F30CA9" w:rsidRPr="00085806">
      <w:pPr>
        <w:jc w:val="both"/>
      </w:pPr>
      <w:r w:rsidRPr="00085806">
        <w:t xml:space="preserve">            Nakon što je stečajn</w:t>
      </w:r>
      <w:r>
        <w:t>i</w:t>
      </w:r>
      <w:r w:rsidRPr="00085806">
        <w:t xml:space="preserve"> upravitelj unovči</w:t>
      </w:r>
      <w:r>
        <w:t>o</w:t>
      </w:r>
      <w:r w:rsidRPr="00085806">
        <w:t xml:space="preserve"> imovinu, sudu je dostavi</w:t>
      </w:r>
      <w:r>
        <w:t>o</w:t>
      </w:r>
      <w:r w:rsidRPr="00085806">
        <w:t xml:space="preserve"> i prijedlog za određivanje nagrade.</w:t>
      </w:r>
    </w:p>
    <w:p w:rsidRDefault="00F30CA9" w:rsidP="00F30CA9" w:rsidR="00F30CA9">
      <w:pPr>
        <w:jc w:val="both"/>
      </w:pPr>
      <w:r>
        <w:t xml:space="preserve">             Stečajni upravitelj unovčio je imovinu u iznosu od 1.590.025,00 kuna s obzirom na koji iznos se nagrada može odrediti u rasponu od 5 do 8%. Sudac je odredio nagradu u visini od 7%, a temeljem </w:t>
      </w:r>
      <w:r w:rsidRPr="00085806">
        <w:t>odredb</w:t>
      </w:r>
      <w:r>
        <w:t>e</w:t>
      </w:r>
      <w:r w:rsidRPr="00085806">
        <w:t xml:space="preserve"> članka </w:t>
      </w:r>
      <w:r>
        <w:t>4</w:t>
      </w:r>
      <w:r w:rsidRPr="00085806">
        <w:t>. Uredbe o kriteriju i načinu obračuna i plaćanja nagrada stečajnim upravitelji</w:t>
      </w:r>
      <w:r>
        <w:t>ma (Narodne novine broj 189/03</w:t>
      </w:r>
      <w:r w:rsidR="003D342E">
        <w:t>).</w:t>
      </w:r>
      <w:r w:rsidRPr="00085806">
        <w:t xml:space="preserve"> </w:t>
      </w:r>
    </w:p>
    <w:p w:rsidRDefault="00F30CA9" w:rsidP="00F30CA9" w:rsidR="00F30CA9" w:rsidRPr="00085806">
      <w:pPr>
        <w:jc w:val="both"/>
      </w:pPr>
      <w:r>
        <w:tab/>
      </w:r>
      <w:r w:rsidRPr="00085806">
        <w:t xml:space="preserve">Stoga je odlučeno kao u izreci. </w:t>
      </w:r>
    </w:p>
    <w:p w:rsidRDefault="00AB6C4C" w:rsidP="00AB6C4C" w:rsidR="00AB6C4C" w:rsidRPr="00F30CA9">
      <w:pPr>
        <w:jc w:val="both"/>
      </w:pPr>
    </w:p>
    <w:p w:rsidRDefault="00AB6C4C" w:rsidP="00AB6C4C" w:rsidR="00AB6C4C" w:rsidRPr="00F30CA9">
      <w:pPr>
        <w:ind w:hanging="705" w:left="705"/>
        <w:jc w:val="center"/>
      </w:pPr>
      <w:r w:rsidRPr="00F30CA9">
        <w:t xml:space="preserve">U Zadru dana </w:t>
      </w:r>
      <w:r w:rsidR="003D342E">
        <w:t>18.</w:t>
      </w:r>
      <w:r w:rsidR="00F30CA9">
        <w:t xml:space="preserve"> prosinca 2015</w:t>
      </w:r>
      <w:r w:rsidR="00F91EAA" w:rsidRPr="00F30CA9">
        <w:t>. godine</w:t>
      </w:r>
    </w:p>
    <w:p w:rsidRDefault="00AB6C4C" w:rsidP="00AB6C4C" w:rsidR="00AB6C4C" w:rsidRPr="00F30CA9">
      <w:pPr>
        <w:ind w:hanging="705" w:left="705"/>
        <w:jc w:val="center"/>
      </w:pPr>
    </w:p>
    <w:p w:rsidRDefault="009909B0" w:rsidP="004E2D22" w:rsidR="003A1E5F" w:rsidRPr="00F30CA9">
      <w:pPr>
        <w:ind w:firstLine="3" w:left="5661"/>
        <w:jc w:val="right"/>
      </w:pPr>
      <w:r w:rsidRPr="00F30CA9">
        <w:t xml:space="preserve">      </w:t>
      </w:r>
    </w:p>
    <w:p w:rsidRDefault="009909B0" w:rsidP="004E2D22" w:rsidR="00633783" w:rsidRPr="00F30CA9">
      <w:pPr>
        <w:ind w:firstLine="3" w:left="5661"/>
        <w:jc w:val="right"/>
      </w:pPr>
      <w:r w:rsidRPr="00F30CA9">
        <w:t xml:space="preserve">  </w:t>
      </w:r>
      <w:r w:rsidR="00AB6C4C" w:rsidRPr="00F30CA9">
        <w:t>S</w:t>
      </w:r>
      <w:r w:rsidR="00F30CA9">
        <w:t>tečajni sudac</w:t>
      </w:r>
      <w:r w:rsidR="00AB6C4C" w:rsidRPr="00F30CA9">
        <w:t xml:space="preserve">  </w:t>
      </w:r>
    </w:p>
    <w:p w:rsidRDefault="009909B0" w:rsidP="00F30CA9" w:rsidR="00D73A42" w:rsidRPr="00F30CA9">
      <w:pPr>
        <w:jc w:val="right"/>
      </w:pPr>
      <w:r w:rsidRPr="00F30CA9">
        <w:t xml:space="preserve">                                                                                                             </w:t>
      </w:r>
      <w:r w:rsidR="00AB6C4C" w:rsidRPr="00F30CA9">
        <w:t xml:space="preserve">  Ardena </w:t>
      </w:r>
      <w:proofErr w:type="spellStart"/>
      <w:r w:rsidR="00AB6C4C" w:rsidRPr="00F30CA9">
        <w:t>Bajlo</w:t>
      </w:r>
      <w:proofErr w:type="spellEnd"/>
    </w:p>
    <w:p w:rsidRDefault="00D73A42" w:rsidP="00D73A42" w:rsidR="00D73A42" w:rsidRPr="00F30CA9">
      <w:pPr>
        <w:jc w:val="right"/>
      </w:pPr>
    </w:p>
    <w:p w:rsidRDefault="00A15CA7" w:rsidP="00F30CA9" w:rsidR="00A15CA7" w:rsidRPr="00F30CA9">
      <w:r w:rsidRPr="00F30CA9">
        <w:t xml:space="preserve"> </w:t>
      </w:r>
    </w:p>
    <w:p w:rsidRDefault="00AB6C4C" w:rsidP="00AB6C4C" w:rsidR="00AB6C4C" w:rsidRPr="00F30CA9">
      <w:r w:rsidRPr="00F30CA9">
        <w:t xml:space="preserve">POUKA O PRAVNOM LIJEKU : </w:t>
      </w:r>
    </w:p>
    <w:p w:rsidRDefault="00AB6C4C" w:rsidP="00AB6C4C" w:rsidR="00174532" w:rsidRPr="00F30CA9">
      <w:r w:rsidRPr="00F30CA9">
        <w:t xml:space="preserve">Protiv ovog rješenja </w:t>
      </w:r>
      <w:r w:rsidR="00174532" w:rsidRPr="00F30CA9">
        <w:t xml:space="preserve">nije dopuštena žalba. </w:t>
      </w:r>
    </w:p>
    <w:p w:rsidRDefault="00D73A42" w:rsidP="00A15CA7" w:rsidR="00D73A42" w:rsidRPr="00F30CA9"/>
    <w:p w:rsidRDefault="000B335C" w:rsidP="00A15CA7" w:rsidR="000B335C" w:rsidRPr="00F30CA9"/>
    <w:p w:rsidRDefault="00A15CA7" w:rsidP="00A15CA7" w:rsidR="00A15CA7" w:rsidRPr="00F30CA9">
      <w:r w:rsidRPr="00F30CA9">
        <w:t>Dostaviti:</w:t>
      </w:r>
    </w:p>
    <w:p w:rsidRDefault="00A15CA7" w:rsidP="00A15CA7" w:rsidR="00A15CA7">
      <w:pPr>
        <w:numPr>
          <w:ilvl w:val="0"/>
          <w:numId w:val="2"/>
        </w:numPr>
      </w:pPr>
      <w:r w:rsidRPr="00F30CA9">
        <w:t>stečajnom upravitelju</w:t>
      </w:r>
    </w:p>
    <w:p w:rsidRDefault="003D342E" w:rsidP="00A15CA7" w:rsidR="003D342E" w:rsidRPr="00F30CA9">
      <w:pPr>
        <w:numPr>
          <w:ilvl w:val="0"/>
          <w:numId w:val="2"/>
        </w:numPr>
      </w:pPr>
      <w:r>
        <w:t>e-oglasna ploča</w:t>
      </w:r>
    </w:p>
    <w:p w:rsidRDefault="00A15CA7" w:rsidP="00F31C8E" w:rsidR="00A15CA7" w:rsidRPr="00F30CA9">
      <w:pPr>
        <w:numPr>
          <w:ilvl w:val="0"/>
          <w:numId w:val="2"/>
        </w:numPr>
      </w:pPr>
      <w:r w:rsidRPr="00F30CA9">
        <w:t>u spis</w:t>
      </w:r>
      <w:r w:rsidR="00D73A42" w:rsidRPr="00F30CA9">
        <w:t>.</w:t>
      </w:r>
    </w:p>
    <w:sectPr w:rsidSect="00AB6C4C" w:rsidR="00A15CA7" w:rsidRPr="00F30CA9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381994"/>
    <w:multiLevelType w:val="hybridMultilevel"/>
    <w:tmpl w:val="725CD142"/>
    <w:lvl w:tplc="2B84C0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0B335C"/>
    <w:rsid w:val="00107C4D"/>
    <w:rsid w:val="00174532"/>
    <w:rsid w:val="001C544E"/>
    <w:rsid w:val="002259A2"/>
    <w:rsid w:val="002F0BD5"/>
    <w:rsid w:val="003A1E5F"/>
    <w:rsid w:val="003A1FC0"/>
    <w:rsid w:val="003D342E"/>
    <w:rsid w:val="00433E81"/>
    <w:rsid w:val="004700E7"/>
    <w:rsid w:val="004B5AD4"/>
    <w:rsid w:val="004E2D22"/>
    <w:rsid w:val="00633783"/>
    <w:rsid w:val="006B6E1C"/>
    <w:rsid w:val="00872695"/>
    <w:rsid w:val="00886894"/>
    <w:rsid w:val="009909B0"/>
    <w:rsid w:val="00A15CA7"/>
    <w:rsid w:val="00A91588"/>
    <w:rsid w:val="00AB6C4C"/>
    <w:rsid w:val="00B13DD6"/>
    <w:rsid w:val="00B30B1F"/>
    <w:rsid w:val="00BB192C"/>
    <w:rsid w:val="00BB42F3"/>
    <w:rsid w:val="00BD57DE"/>
    <w:rsid w:val="00CE069C"/>
    <w:rsid w:val="00D73A42"/>
    <w:rsid w:val="00E04746"/>
    <w:rsid w:val="00E3307B"/>
    <w:rsid w:val="00E44A35"/>
    <w:rsid w:val="00E702CF"/>
    <w:rsid w:val="00F30CA9"/>
    <w:rsid w:val="00F31C8E"/>
    <w:rsid w:val="00F90CB3"/>
    <w:rsid w:val="00F9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0C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C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C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C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C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0C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C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C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C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C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2012.</izvorni_sadrzaj>
    <derivirana_varijabla naziv="DomainObject.Predmet.DatumOsnivanja_1">15.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St-161/2012</izvorni_sadrzaj>
    <derivirana_varijabla naziv="DomainObject.Predmet.OznakaBroj_1">St-161/2012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WELLTRADE d.o.o. Zadar</izvorni_sadrzaj>
    <derivirana_varijabla naziv="DomainObject.Predmet.ProtustrankaFormated_1">  WELLTRADE d.o.o. Zadar</derivirana_varijabla>
  </DomainObject.Predmet.ProtustrankaFormated>
  <DomainObject.Predmet.ProtustrankaFormatedOIB>
    <izvorni_sadrzaj>  WELLTRADE d.o.o. Zadar, OIB 39213523837</izvorni_sadrzaj>
    <derivirana_varijabla naziv="DomainObject.Predmet.ProtustrankaFormatedOIB_1">  WELLTRADE d.o.o. Zadar, OIB 39213523837</derivirana_varijabla>
  </DomainObject.Predmet.ProtustrankaFormatedOIB>
  <DomainObject.Predmet.ProtustrankaFormatedWithAdress>
    <izvorni_sadrzaj> WELLTRADE d.o.o. Zadar</izvorni_sadrzaj>
    <derivirana_varijabla naziv="DomainObject.Predmet.ProtustrankaFormatedWithAdress_1"> WELLTRADE d.o.o. Zadar</derivirana_varijabla>
  </DomainObject.Predmet.ProtustrankaFormatedWithAdress>
  <DomainObject.Predmet.ProtustrankaFormatedWithAdressOIB>
    <izvorni_sadrzaj> WELLTRADE d.o.o. Zadar, OIB 39213523837</izvorni_sadrzaj>
    <derivirana_varijabla naziv="DomainObject.Predmet.ProtustrankaFormatedWithAdressOIB_1"> WELLTRADE d.o.o. Zadar, OIB 39213523837</derivirana_varijabla>
  </DomainObject.Predmet.ProtustrankaFormatedWithAdressOIB>
  <DomainObject.Predmet.ProtustrankaWithAdress>
    <izvorni_sadrzaj>WELLTRADE d.o.o. Zadar </izvorni_sadrzaj>
    <derivirana_varijabla naziv="DomainObject.Predmet.ProtustrankaWithAdress_1">WELLTRADE d.o.o. Zadar </derivirana_varijabla>
  </DomainObject.Predmet.ProtustrankaWithAdress>
  <DomainObject.Predmet.ProtustrankaWithAdressOIB>
    <izvorni_sadrzaj>WELLTRADE d.o.o. Zadar, OIB 39213523837</izvorni_sadrzaj>
    <derivirana_varijabla naziv="DomainObject.Predmet.ProtustrankaWithAdressOIB_1">WELLTRADE d.o.o. Zadar, OIB 39213523837</derivirana_varijabla>
  </DomainObject.Predmet.ProtustrankaWithAdressOIB>
  <DomainObject.Predmet.ProtustrankaNazivFormated>
    <izvorni_sadrzaj>WELLTRADE d.o.o. Zadar</izvorni_sadrzaj>
    <derivirana_varijabla naziv="DomainObject.Predmet.ProtustrankaNazivFormated_1">WELLTRADE d.o.o. Zadar</derivirana_varijabla>
  </DomainObject.Predmet.ProtustrankaNazivFormated>
  <DomainObject.Predmet.ProtustrankaNazivFormatedOIB>
    <izvorni_sadrzaj>WELLTRADE d.o.o. Zadar, OIB 39213523837</izvorni_sadrzaj>
    <derivirana_varijabla naziv="DomainObject.Predmet.ProtustrankaNazivFormatedOIB_1">WELLTRADE d.o.o. Zadar, OIB 39213523837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LATAS; ANA KOMLJENOVIĆ; DUBRAVKO VIDAIĆ; ANTONIO VIDAKOVIĆ; HRVOJE ANČIĆ; LJUBICA SINOVČIĆ; ŠIME ŠIMIČEVIĆ; ANĐELKA ŠALIĆ; Damir Šegota; TRAST d.o.o.</izvorni_sadrzaj>
    <derivirana_varijabla naziv="DomainObject.Predmet.StrankaFormated_1">  JADRANKA LATAS; ANA KOMLJENOVIĆ; DUBRAVKO VIDAIĆ; ANTONIO VIDAKOVIĆ; HRVOJE ANČIĆ; LJUBICA SINOVČIĆ; ŠIME ŠIMIČEVIĆ; ANĐELKA ŠALIĆ; Damir Šegota; TRAST d.o.o.</derivirana_varijabla>
  </DomainObject.Predmet.StrankaFormated>
  <DomainObject.Predmet.StrankaFormatedOIB>
    <izvorni_sadrzaj>  JADRANKA LATAS; ANA KOMLJENOVIĆ, OIB 20291661086; DUBRAVKO VIDAIĆ, OIB 09041790822; ANTONIO VIDAKOVIĆ, OIB 43221248984; HRVOJE ANČIĆ, OIB 98697418805; LJUBICA SINOVČIĆ, OIB 02032266990; ŠIME ŠIMIČEVIĆ, OIB 17960918129; ANĐELKA ŠALIĆ, OIB 21814487125; Damir Šegota; TRAST d.o.o.</izvorni_sadrzaj>
    <derivirana_varijabla naziv="DomainObject.Predmet.StrankaFormatedOIB_1">  JADRANKA LATAS; ANA KOMLJENOVIĆ, OIB 20291661086; DUBRAVKO VIDAIĆ, OIB 09041790822; ANTONIO VIDAKOVIĆ, OIB 43221248984; HRVOJE ANČIĆ, OIB 98697418805; LJUBICA SINOVČIĆ, OIB 02032266990; ŠIME ŠIMIČEVIĆ, OIB 17960918129; ANĐELKA ŠALIĆ, OIB 21814487125; Damir Šegota; TRAST d.o.o.</derivirana_varijabla>
  </DomainObject.Predmet.StrankaFormatedOIB>
  <DomainObject.Predmet.StrankaFormatedWithAdress>
    <izvorni_sadrzaj> JADRANKA LATAS; ANA KOMLJENOVIĆ; DUBRAVKO VIDAIĆ; ANTONIO VIDAKOVIĆ; HRVOJE ANČIĆ; LJUBICA SINOVČIĆ; ŠIME ŠIMIČEVIĆ; ANĐELKA ŠALIĆ; Damir Šegota; TRAST d.o.o.</izvorni_sadrzaj>
    <derivirana_varijabla naziv="DomainObject.Predmet.StrankaFormatedWithAdress_1"> JADRANKA LATAS; ANA KOMLJENOVIĆ; DUBRAVKO VIDAIĆ; ANTONIO VIDAKOVIĆ; HRVOJE ANČIĆ; LJUBICA SINOVČIĆ; ŠIME ŠIMIČEVIĆ; ANĐELKA ŠALIĆ; Damir Šegota; TRAST d.o.o.</derivirana_varijabla>
  </DomainObject.Predmet.StrankaFormatedWithAdress>
  <DomainObject.Predmet.StrankaFormatedWithAdressOIB>
    <izvorni_sadrzaj> JADRANKA LATAS; ANA KOMLJENOVIĆ, OIB 20291661086; DUBRAVKO VIDAIĆ, OIB 09041790822; ANTONIO VIDAKOVIĆ, OIB 43221248984; HRVOJE ANČIĆ, OIB 98697418805; LJUBICA SINOVČIĆ, OIB 02032266990; ŠIME ŠIMIČEVIĆ, OIB 17960918129; ANĐELKA ŠALIĆ, OIB 21814487125; Damir Šegota; TRAST d.o.o.</izvorni_sadrzaj>
    <derivirana_varijabla naziv="DomainObject.Predmet.StrankaFormatedWithAdressOIB_1"> JADRANKA LATAS; ANA KOMLJENOVIĆ, OIB 20291661086; DUBRAVKO VIDAIĆ, OIB 09041790822; ANTONIO VIDAKOVIĆ, OIB 43221248984; HRVOJE ANČIĆ, OIB 98697418805; LJUBICA SINOVČIĆ, OIB 02032266990; ŠIME ŠIMIČEVIĆ, OIB 17960918129; ANĐELKA ŠALIĆ, OIB 21814487125; Damir Šegota; TRAST d.o.o.</derivirana_varijabla>
  </DomainObject.Predmet.StrankaFormatedWithAdressOIB>
  <DomainObject.Predmet.StrankaWithAdress>
    <izvorni_sadrzaj>JADRANKA LATAS ,ANA KOMLJENOVIĆ ,DUBRAVKO VIDAIĆ ,ANTONIO VIDAKOVIĆ ,HRVOJE ANČIĆ ,LJUBICA SINOVČIĆ ,ŠIME ŠIMIČEVIĆ ,ANĐELKA ŠALIĆ ,Damir Šegota ,TRAST d.o.o. </izvorni_sadrzaj>
    <derivirana_varijabla naziv="DomainObject.Predmet.StrankaWithAdress_1">JADRANKA LATAS ,ANA KOMLJENOVIĆ ,DUBRAVKO VIDAIĆ ,ANTONIO VIDAKOVIĆ ,HRVOJE ANČIĆ ,LJUBICA SINOVČIĆ ,ŠIME ŠIMIČEVIĆ ,ANĐELKA ŠALIĆ ,Damir Šegota ,TRAST d.o.o. </derivirana_varijabla>
  </DomainObject.Predmet.StrankaWithAdress>
  <DomainObject.Predmet.StrankaWithAdressOIB>
    <izvorni_sadrzaj>JADRANKA LATAS,ANA KOMLJENOVIĆ, OIB 20291661086,DUBRAVKO VIDAIĆ, OIB 09041790822,ANTONIO VIDAKOVIĆ, OIB 43221248984,HRVOJE ANČIĆ, OIB 98697418805,LJUBICA SINOVČIĆ, OIB 02032266990,ŠIME ŠIMIČEVIĆ, OIB 17960918129,ANĐELKA ŠALIĆ, OIB 21814487125,Damir Šegota,TRAST d.o.o.</izvorni_sadrzaj>
    <derivirana_varijabla naziv="DomainObject.Predmet.StrankaWithAdressOIB_1">JADRANKA LATAS,ANA KOMLJENOVIĆ, OIB 20291661086,DUBRAVKO VIDAIĆ, OIB 09041790822,ANTONIO VIDAKOVIĆ, OIB 43221248984,HRVOJE ANČIĆ, OIB 98697418805,LJUBICA SINOVČIĆ, OIB 02032266990,ŠIME ŠIMIČEVIĆ, OIB 17960918129,ANĐELKA ŠALIĆ, OIB 21814487125,Damir Šegota,TRAST d.o.o.</derivirana_varijabla>
  </DomainObject.Predmet.StrankaWithAdressOIB>
  <DomainObject.Predmet.StrankaNazivFormated>
    <izvorni_sadrzaj>JADRANKA LATAS,ANA KOMLJENOVIĆ,DUBRAVKO VIDAIĆ,ANTONIO VIDAKOVIĆ,HRVOJE ANČIĆ,LJUBICA SINOVČIĆ,ŠIME ŠIMIČEVIĆ,ANĐELKA ŠALIĆ,Damir Šegota,TRAST d.o.o.</izvorni_sadrzaj>
    <derivirana_varijabla naziv="DomainObject.Predmet.StrankaNazivFormated_1">JADRANKA LATAS,ANA KOMLJENOVIĆ,DUBRAVKO VIDAIĆ,ANTONIO VIDAKOVIĆ,HRVOJE ANČIĆ,LJUBICA SINOVČIĆ,ŠIME ŠIMIČEVIĆ,ANĐELKA ŠALIĆ,Damir Šegota,TRAST d.o.o.</derivirana_varijabla>
  </DomainObject.Predmet.StrankaNazivFormated>
  <DomainObject.Predmet.StrankaNazivFormatedOIB>
    <izvorni_sadrzaj>JADRANKA LATAS,ANA KOMLJENOVIĆ, OIB 20291661086,DUBRAVKO VIDAIĆ, OIB 09041790822,ANTONIO VIDAKOVIĆ, OIB 43221248984,HRVOJE ANČIĆ, OIB 98697418805,LJUBICA SINOVČIĆ, OIB 02032266990,ŠIME ŠIMIČEVIĆ, OIB 17960918129,ANĐELKA ŠALIĆ, OIB 21814487125,Damir Šegota,TRAST d.o.o.</izvorni_sadrzaj>
    <derivirana_varijabla naziv="DomainObject.Predmet.StrankaNazivFormatedOIB_1">JADRANKA LATAS,ANA KOMLJENOVIĆ, OIB 20291661086,DUBRAVKO VIDAIĆ, OIB 09041790822,ANTONIO VIDAKOVIĆ, OIB 43221248984,HRVOJE ANČIĆ, OIB 98697418805,LJUBICA SINOVČIĆ, OIB 02032266990,ŠIME ŠIMIČEVIĆ, OIB 17960918129,ANĐELKA ŠALIĆ, OIB 21814487125,Damir Šegota,TRAST d.o.o.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JADRANKA LATAS</item>
      <item>ANA KOMLJENOVIĆ</item>
      <item>DUBRAVKO VIDAIĆ</item>
      <item>ANTONIO VIDAKOVIĆ</item>
      <item>HRVOJE ANČIĆ</item>
      <item>LJUBICA SINOVČIĆ</item>
      <item>ŠIME ŠIMIČEVIĆ</item>
      <item>ANĐELKA ŠALIĆ</item>
      <item>Damir Šegota</item>
      <item>TRAST d.o.o.</item>
    </izvorni_sadrzaj>
    <derivirana_varijabla naziv="DomainObject.Predmet.StrankaListFormated_1">
      <item>JADRANKA LATAS</item>
      <item>ANA KOMLJENOVIĆ</item>
      <item>DUBRAVKO VIDAIĆ</item>
      <item>ANTONIO VIDAKOVIĆ</item>
      <item>HRVOJE ANČIĆ</item>
      <item>LJUBICA SINOVČIĆ</item>
      <item>ŠIME ŠIMIČEVIĆ</item>
      <item>ANĐELKA ŠALIĆ</item>
      <item>Damir Šegota</item>
      <item>TRAST d.o.o.</item>
    </derivirana_varijabla>
  </DomainObject.Predmet.StrankaListFormated>
  <DomainObject.Predmet.StrankaListFormatedOIB>
    <izvorni_sadrzaj>
      <item>JADRANKA LATAS</item>
      <item>ANA KOMLJENOVIĆ, OIB 20291661086</item>
      <item>DUBRAVKO VIDAIĆ, OIB 09041790822</item>
      <item>ANTONIO VIDAKOVIĆ, OIB 43221248984</item>
      <item>HRVOJE ANČIĆ, OIB 98697418805</item>
      <item>LJUBICA SINOVČIĆ, OIB 02032266990</item>
      <item>ŠIME ŠIMIČEVIĆ, OIB 17960918129</item>
      <item>ANĐELKA ŠALIĆ, OIB 21814487125</item>
      <item>Damir Šegota</item>
      <item>TRAST d.o.o.</item>
    </izvorni_sadrzaj>
    <derivirana_varijabla naziv="DomainObject.Predmet.StrankaListFormatedOIB_1">
      <item>JADRANKA LATAS</item>
      <item>ANA KOMLJENOVIĆ, OIB 20291661086</item>
      <item>DUBRAVKO VIDAIĆ, OIB 09041790822</item>
      <item>ANTONIO VIDAKOVIĆ, OIB 43221248984</item>
      <item>HRVOJE ANČIĆ, OIB 98697418805</item>
      <item>LJUBICA SINOVČIĆ, OIB 02032266990</item>
      <item>ŠIME ŠIMIČEVIĆ, OIB 17960918129</item>
      <item>ANĐELKA ŠALIĆ, OIB 21814487125</item>
      <item>Damir Šegota</item>
      <item>TRAST d.o.o.</item>
    </derivirana_varijabla>
  </DomainObject.Predmet.StrankaListFormatedOIB>
  <DomainObject.Predmet.StrankaListFormatedWithAdress>
    <izvorni_sadrzaj>
      <item>JADRANKA LATAS</item>
      <item>ANA KOMLJENOVIĆ</item>
      <item>DUBRAVKO VIDAIĆ</item>
      <item>ANTONIO VIDAKOVIĆ</item>
      <item>HRVOJE ANČIĆ</item>
      <item>LJUBICA SINOVČIĆ</item>
      <item>ŠIME ŠIMIČEVIĆ</item>
      <item>ANĐELKA ŠALIĆ</item>
      <item>Damir Šegota</item>
      <item>TRAST d.o.o.</item>
    </izvorni_sadrzaj>
    <derivirana_varijabla naziv="DomainObject.Predmet.StrankaListFormatedWithAdress_1">
      <item>JADRANKA LATAS</item>
      <item>ANA KOMLJENOVIĆ</item>
      <item>DUBRAVKO VIDAIĆ</item>
      <item>ANTONIO VIDAKOVIĆ</item>
      <item>HRVOJE ANČIĆ</item>
      <item>LJUBICA SINOVČIĆ</item>
      <item>ŠIME ŠIMIČEVIĆ</item>
      <item>ANĐELKA ŠALIĆ</item>
      <item>Damir Šegota</item>
      <item>TRAST d.o.o.</item>
    </derivirana_varijabla>
  </DomainObject.Predmet.StrankaListFormatedWithAdress>
  <DomainObject.Predmet.StrankaListFormatedWithAdressOIB>
    <izvorni_sadrzaj>
      <item>JADRANKA LATAS</item>
      <item>ANA KOMLJENOVIĆ, OIB 20291661086</item>
      <item>DUBRAVKO VIDAIĆ, OIB 09041790822</item>
      <item>ANTONIO VIDAKOVIĆ, OIB 43221248984</item>
      <item>HRVOJE ANČIĆ, OIB 98697418805</item>
      <item>LJUBICA SINOVČIĆ, OIB 02032266990</item>
      <item>ŠIME ŠIMIČEVIĆ, OIB 17960918129</item>
      <item>ANĐELKA ŠALIĆ, OIB 21814487125</item>
      <item>Damir Šegota</item>
      <item>TRAST d.o.o.</item>
    </izvorni_sadrzaj>
    <derivirana_varijabla naziv="DomainObject.Predmet.StrankaListFormatedWithAdressOIB_1">
      <item>JADRANKA LATAS</item>
      <item>ANA KOMLJENOVIĆ, OIB 20291661086</item>
      <item>DUBRAVKO VIDAIĆ, OIB 09041790822</item>
      <item>ANTONIO VIDAKOVIĆ, OIB 43221248984</item>
      <item>HRVOJE ANČIĆ, OIB 98697418805</item>
      <item>LJUBICA SINOVČIĆ, OIB 02032266990</item>
      <item>ŠIME ŠIMIČEVIĆ, OIB 17960918129</item>
      <item>ANĐELKA ŠALIĆ, OIB 21814487125</item>
      <item>Damir Šegota</item>
      <item>TRAST d.o.o.</item>
    </derivirana_varijabla>
  </DomainObject.Predmet.StrankaListFormatedWithAdressOIB>
  <DomainObject.Predmet.StrankaListNazivFormated>
    <izvorni_sadrzaj>
      <item>JADRANKA LATAS</item>
      <item>ANA KOMLJENOVIĆ</item>
      <item>DUBRAVKO VIDAIĆ</item>
      <item>ANTONIO VIDAKOVIĆ</item>
      <item>HRVOJE ANČIĆ</item>
      <item>LJUBICA SINOVČIĆ</item>
      <item>ŠIME ŠIMIČEVIĆ</item>
      <item>ANĐELKA ŠALIĆ</item>
      <item>Damir Šegota</item>
      <item>TRAST d.o.o.</item>
    </izvorni_sadrzaj>
    <derivirana_varijabla naziv="DomainObject.Predmet.StrankaListNazivFormated_1">
      <item>JADRANKA LATAS</item>
      <item>ANA KOMLJENOVIĆ</item>
      <item>DUBRAVKO VIDAIĆ</item>
      <item>ANTONIO VIDAKOVIĆ</item>
      <item>HRVOJE ANČIĆ</item>
      <item>LJUBICA SINOVČIĆ</item>
      <item>ŠIME ŠIMIČEVIĆ</item>
      <item>ANĐELKA ŠALIĆ</item>
      <item>Damir Šegota</item>
      <item>TRAST d.o.o.</item>
    </derivirana_varijabla>
  </DomainObject.Predmet.StrankaListNazivFormated>
  <DomainObject.Predmet.StrankaListNazivFormatedOIB>
    <izvorni_sadrzaj>
      <item>JADRANKA LATAS</item>
      <item>ANA KOMLJENOVIĆ, OIB 20291661086</item>
      <item>DUBRAVKO VIDAIĆ, OIB 09041790822</item>
      <item>ANTONIO VIDAKOVIĆ, OIB 43221248984</item>
      <item>HRVOJE ANČIĆ, OIB 98697418805</item>
      <item>LJUBICA SINOVČIĆ, OIB 02032266990</item>
      <item>ŠIME ŠIMIČEVIĆ, OIB 17960918129</item>
      <item>ANĐELKA ŠALIĆ, OIB 21814487125</item>
      <item>Damir Šegota</item>
      <item>TRAST d.o.o.</item>
    </izvorni_sadrzaj>
    <derivirana_varijabla naziv="DomainObject.Predmet.StrankaListNazivFormatedOIB_1">
      <item>JADRANKA LATAS</item>
      <item>ANA KOMLJENOVIĆ, OIB 20291661086</item>
      <item>DUBRAVKO VIDAIĆ, OIB 09041790822</item>
      <item>ANTONIO VIDAKOVIĆ, OIB 43221248984</item>
      <item>HRVOJE ANČIĆ, OIB 98697418805</item>
      <item>LJUBICA SINOVČIĆ, OIB 02032266990</item>
      <item>ŠIME ŠIMIČEVIĆ, OIB 17960918129</item>
      <item>ANĐELKA ŠALIĆ, OIB 21814487125</item>
      <item>Damir Šegota</item>
      <item>TRAST d.o.o.</item>
    </derivirana_varijabla>
  </DomainObject.Predmet.StrankaListNazivFormatedOIB>
  <DomainObject.Predmet.ProtuStrankaListFormated>
    <izvorni_sadrzaj>
      <item>WELLTRADE d.o.o. Zadar</item>
    </izvorni_sadrzaj>
    <derivirana_varijabla naziv="DomainObject.Predmet.ProtuStrankaListFormated_1">
      <item>WELLTRADE d.o.o. Zadar</item>
    </derivirana_varijabla>
  </DomainObject.Predmet.ProtuStrankaListFormated>
  <DomainObject.Predmet.ProtuStrankaListFormatedOIB>
    <izvorni_sadrzaj>
      <item>WELLTRADE d.o.o. Zadar, OIB 39213523837</item>
    </izvorni_sadrzaj>
    <derivirana_varijabla naziv="DomainObject.Predmet.ProtuStrankaListFormatedOIB_1">
      <item>WELLTRADE d.o.o. Zadar, OIB 39213523837</item>
    </derivirana_varijabla>
  </DomainObject.Predmet.ProtuStrankaListFormatedOIB>
  <DomainObject.Predmet.ProtuStrankaListFormatedWithAdress>
    <izvorni_sadrzaj>
      <item>WELLTRADE d.o.o. Zadar</item>
    </izvorni_sadrzaj>
    <derivirana_varijabla naziv="DomainObject.Predmet.ProtuStrankaListFormatedWithAdress_1">
      <item>WELLTRADE d.o.o. Zadar</item>
    </derivirana_varijabla>
  </DomainObject.Predmet.ProtuStrankaListFormatedWithAdress>
  <DomainObject.Predmet.ProtuStrankaListFormatedWithAdressOIB>
    <izvorni_sadrzaj>
      <item>WELLTRADE d.o.o. Zadar, OIB 39213523837</item>
    </izvorni_sadrzaj>
    <derivirana_varijabla naziv="DomainObject.Predmet.ProtuStrankaListFormatedWithAdressOIB_1">
      <item>WELLTRADE d.o.o. Zadar, OIB 39213523837</item>
    </derivirana_varijabla>
  </DomainObject.Predmet.ProtuStrankaListFormatedWithAdressOIB>
  <DomainObject.Predmet.ProtuStrankaListNazivFormated>
    <izvorni_sadrzaj>
      <item>WELLTRADE d.o.o. Zadar</item>
    </izvorni_sadrzaj>
    <derivirana_varijabla naziv="DomainObject.Predmet.ProtuStrankaListNazivFormated_1">
      <item>WELLTRADE d.o.o. Zadar</item>
    </derivirana_varijabla>
  </DomainObject.Predmet.ProtuStrankaListNazivFormated>
  <DomainObject.Predmet.ProtuStrankaListNazivFormatedOIB>
    <izvorni_sadrzaj>
      <item>WELLTRADE d.o.o. Zadar, OIB 39213523837</item>
    </izvorni_sadrzaj>
    <derivirana_varijabla naziv="DomainObject.Predmet.ProtuStrankaListNazivFormatedOIB_1">
      <item>WELLTRADE d.o.o. Zadar, OIB 39213523837</item>
    </derivirana_varijabla>
  </DomainObject.Predmet.ProtuStrankaListNazivFormatedOIB>
  <DomainObject.Predmet.OstaliListFormated>
    <izvorni_sadrzaj>
      <item>Karlo Surić</item>
      <item>Željko Vrkić</item>
      <item>OTP BANKA d.d. Zadar</item>
    </izvorni_sadrzaj>
    <derivirana_varijabla naziv="DomainObject.Predmet.OstaliListFormated_1">
      <item>Karlo Surić</item>
      <item>Željko Vrkić</item>
      <item>OTP BANKA d.d. Zadar</item>
    </derivirana_varijabla>
  </DomainObject.Predmet.OstaliListFormated>
  <DomainObject.Predmet.OstaliListFormatedOIB>
    <izvorni_sadrzaj>
      <item>Karlo Surić</item>
      <item>Željko Vrkić, OIB 11055072755</item>
      <item>OTP BANKA d.d. Zadar</item>
    </izvorni_sadrzaj>
    <derivirana_varijabla naziv="DomainObject.Predmet.OstaliListFormatedOIB_1">
      <item>Karlo Surić</item>
      <item>Željko Vrkić, OIB 11055072755</item>
      <item>OTP BANKA d.d. Zadar</item>
    </derivirana_varijabla>
  </DomainObject.Predmet.OstaliListFormatedOIB>
  <DomainObject.Predmet.OstaliListFormatedWithAdress>
    <izvorni_sadrzaj>
      <item>Karlo Surić, dalmatinskog sabora 2, 23000 Zadar</item>
      <item>Željko Vrkić, Jurja Šižgorića 7, 23000 Zadar</item>
      <item>OTP BANKA d.d. Zadar, Domovinskog rata 3, 23000 Zadar</item>
    </izvorni_sadrzaj>
    <derivirana_varijabla naziv="DomainObject.Predmet.OstaliListFormatedWithAdress_1">
      <item>Karlo Surić, dalmatinskog sabora 2, 23000 Zadar</item>
      <item>Željko Vrkić, Jurja Šižgorića 7, 23000 Zadar</item>
      <item>OTP BANKA d.d. Zadar, Domovinskog rata 3, 23000 Zadar</item>
    </derivirana_varijabla>
  </DomainObject.Predmet.OstaliListFormatedWithAdress>
  <DomainObject.Predmet.OstaliListFormatedWithAdressOIB>
    <izvorni_sadrzaj>
      <item>Karlo Surić, dalmatinskog sabora 2, 23000 Zadar</item>
      <item>Željko Vrkić, OIB 11055072755, Jurja Šižgorića 7, 23000 Zadar</item>
      <item>OTP BANKA d.d. Zadar, Domovinskog rata 3, 23000 Zadar</item>
    </izvorni_sadrzaj>
    <derivirana_varijabla naziv="DomainObject.Predmet.OstaliListFormatedWithAdressOIB_1">
      <item>Karlo Surić, dalmatinskog sabora 2, 23000 Zadar</item>
      <item>Željko Vrkić, OIB 11055072755, Jurja Šižgorića 7, 23000 Zadar</item>
      <item>OTP BANKA d.d. Zadar, Domovinskog rata 3, 23000 Zadar</item>
    </derivirana_varijabla>
  </DomainObject.Predmet.OstaliListFormatedWithAdressOIB>
  <DomainObject.Predmet.OstaliListNazivFormated>
    <izvorni_sadrzaj>
      <item>Karlo Surić</item>
      <item>Željko Vrkić</item>
      <item>OTP BANKA d.d. Zadar</item>
    </izvorni_sadrzaj>
    <derivirana_varijabla naziv="DomainObject.Predmet.OstaliListNazivFormated_1">
      <item>Karlo Surić</item>
      <item>Željko Vrkić</item>
      <item>OTP BANKA d.d. Zadar</item>
    </derivirana_varijabla>
  </DomainObject.Predmet.OstaliListNazivFormated>
  <DomainObject.Predmet.OstaliListNazivFormatedOIB>
    <izvorni_sadrzaj>
      <item>Karlo Surić</item>
      <item>Željko Vrkić, OIB 11055072755</item>
      <item>OTP BANKA d.d. Zadar</item>
    </izvorni_sadrzaj>
    <derivirana_varijabla naziv="DomainObject.Predmet.OstaliListNazivFormatedOIB_1">
      <item>Karlo Surić</item>
      <item>Željko Vrkić, OIB 11055072755</item>
      <item>OTP BANKA d.d. Zadar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HRVOJE ANČIĆ i dr.</izvorni_sadrzaj>
    <derivirana_varijabla naziv="DomainObject.Predmet.StrankaIDrugi_1">HRVOJE ANČIĆ i dr.</derivirana_varijabla>
  </DomainObject.Predmet.StrankaIDrugi>
  <DomainObject.Predmet.ProtustrankaIDrugi>
    <izvorni_sadrzaj>WELLTRADE d.o.o. Zadar</izvorni_sadrzaj>
    <derivirana_varijabla naziv="DomainObject.Predmet.ProtustrankaIDrugi_1">WELLTRADE d.o.o. Zadar</derivirana_varijabla>
  </DomainObject.Predmet.ProtustrankaIDrugi>
  <DomainObject.Predmet.StrankaIDrugiAdressOIB>
    <izvorni_sadrzaj>HRVOJE ANČIĆ, OIB 98697418805 i dr.</izvorni_sadrzaj>
    <derivirana_varijabla naziv="DomainObject.Predmet.StrankaIDrugiAdressOIB_1">HRVOJE ANČIĆ, OIB 98697418805 i dr.</derivirana_varijabla>
  </DomainObject.Predmet.StrankaIDrugiAdressOIB>
  <DomainObject.Predmet.ProtustrankaIDrugiAdressOIB>
    <izvorni_sadrzaj>WELLTRADE d.o.o. Zadar, OIB 39213523837</izvorni_sadrzaj>
    <derivirana_varijabla naziv="DomainObject.Predmet.ProtustrankaIDrugiAdressOIB_1">WELLTRADE d.o.o. Zadar, OIB 39213523837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WELLTRADE d.o.o. Zadar</item>
      <item>JADRANKA LATAS</item>
      <item>Karlo Surić</item>
      <item>ANA KOMLJENOVIĆ</item>
      <item>DUBRAVKO VIDAIĆ</item>
      <item>ANTONIO VIDAKOVIĆ</item>
      <item>HRVOJE ANČIĆ</item>
      <item>LJUBICA SINOVČIĆ</item>
      <item>ŠIME ŠIMIČEVIĆ</item>
      <item>ANĐELKA ŠALIĆ</item>
      <item>Damir Šegota</item>
      <item>Željko Vrkić</item>
      <item>TRAST d.o.o.</item>
      <item>OTP BANKA d.d. Zadar</item>
    </izvorni_sadrzaj>
    <derivirana_varijabla naziv="DomainObject.Predmet.SudioniciListNaziv_1">
      <item>WELLTRADE d.o.o. Zadar</item>
      <item>JADRANKA LATAS</item>
      <item>Karlo Surić</item>
      <item>ANA KOMLJENOVIĆ</item>
      <item>DUBRAVKO VIDAIĆ</item>
      <item>ANTONIO VIDAKOVIĆ</item>
      <item>HRVOJE ANČIĆ</item>
      <item>LJUBICA SINOVČIĆ</item>
      <item>ŠIME ŠIMIČEVIĆ</item>
      <item>ANĐELKA ŠALIĆ</item>
      <item>Damir Šegota</item>
      <item>Željko Vrkić</item>
      <item>TRAST d.o.o.</item>
      <item>OTP BANKA d.d. Zadar</item>
    </derivirana_varijabla>
  </DomainObject.Predmet.SudioniciListNaziv>
  <DomainObject.Predmet.SudioniciListAdressOIB>
    <izvorni_sadrzaj>
      <item>WELLTRADE d.o.o. Zadar, OIB 39213523837</item>
      <item>JADRANKA LATAS</item>
      <item>Karlo Surić, dalmatinskog sabora 2,23000 Zadar</item>
      <item>ANA KOMLJENOVIĆ, OIB 20291661086</item>
      <item>DUBRAVKO VIDAIĆ, OIB 09041790822</item>
      <item>ANTONIO VIDAKOVIĆ, OIB 43221248984</item>
      <item>HRVOJE ANČIĆ, OIB 98697418805</item>
      <item>LJUBICA SINOVČIĆ, OIB 02032266990</item>
      <item>ŠIME ŠIMIČEVIĆ, OIB 17960918129</item>
      <item>ANĐELKA ŠALIĆ, OIB 21814487125</item>
      <item>Damir Šegota</item>
      <item>Željko Vrkić, OIB 11055072755, Jurja Šižgorića 7,23000 Zadar</item>
      <item>TRAST d.o.o.</item>
      <item>OTP BANKA d.d. Zadar, Domovinskog rata 3,23000 Zadar</item>
    </izvorni_sadrzaj>
    <derivirana_varijabla naziv="DomainObject.Predmet.SudioniciListAdressOIB_1">
      <item>WELLTRADE d.o.o. Zadar, OIB 39213523837</item>
      <item>JADRANKA LATAS</item>
      <item>Karlo Surić, dalmatinskog sabora 2,23000 Zadar</item>
      <item>ANA KOMLJENOVIĆ, OIB 20291661086</item>
      <item>DUBRAVKO VIDAIĆ, OIB 09041790822</item>
      <item>ANTONIO VIDAKOVIĆ, OIB 43221248984</item>
      <item>HRVOJE ANČIĆ, OIB 98697418805</item>
      <item>LJUBICA SINOVČIĆ, OIB 02032266990</item>
      <item>ŠIME ŠIMIČEVIĆ, OIB 17960918129</item>
      <item>ANĐELKA ŠALIĆ, OIB 21814487125</item>
      <item>Damir Šegota</item>
      <item>Željko Vrkić, OIB 11055072755, Jurja Šižgorića 7,23000 Zadar</item>
      <item>TRAST d.o.o.</item>
      <item>OTP BANKA d.d. Zadar,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39213523837</item>
      <item>, OIB null</item>
      <item>, OIB null</item>
      <item>, OIB 20291661086</item>
      <item>, OIB 09041790822</item>
      <item>, OIB 43221248984</item>
      <item>, OIB 98697418805</item>
      <item>, OIB 02032266990</item>
      <item>, OIB 17960918129</item>
      <item>, OIB 21814487125</item>
      <item>, OIB null</item>
      <item>, OIB 11055072755</item>
      <item>, OIB null</item>
      <item>, OIB null</item>
    </izvorni_sadrzaj>
    <derivirana_varijabla naziv="DomainObject.Predmet.SudioniciListNazivOIB_1">
      <item>, OIB 39213523837</item>
      <item>, OIB null</item>
      <item>, OIB null</item>
      <item>, OIB 20291661086</item>
      <item>, OIB 09041790822</item>
      <item>, OIB 43221248984</item>
      <item>, OIB 98697418805</item>
      <item>, OIB 02032266990</item>
      <item>, OIB 17960918129</item>
      <item>, OIB 21814487125</item>
      <item>, OIB null</item>
      <item>, OIB 11055072755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1</properties:Pages>
  <properties:Words>237</properties:Words>
  <properties:Characters>1065</properties:Characters>
  <properties:Lines>50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2015-12-17T10:33:00Z</dcterms:created>
  <dc:creator>abajlo</dc:creator>
  <cp:lastModifiedBy>wsadmin</cp:lastModifiedBy>
  <cp:lastPrinted>2015-12-18T08:09:00Z</cp:lastPrinted>
  <dcterms:modified xmlns:xsi="http://www.w3.org/2001/XMLSchema-instance" xsi:type="dcterms:W3CDTF">2015-12-18T10:26:00Z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