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770c4" w14:paraId="ac770c4"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od</w:t>
      </w:r>
      <w:r w:rsidR="007B402D">
        <w:t xml:space="preserve">  27. studenoga 2018.</w:t>
      </w:r>
      <w:r>
        <w:t xml:space="preserve"> </w:t>
      </w:r>
    </w:p>
    <w:p w:rsidRDefault="007910B2" w:rsidP="00F861ED" w:rsidR="007910B2">
      <w:pPr>
        <w:jc w:val="center"/>
      </w:pPr>
      <w:r>
        <w:t xml:space="preserve">Sastavljen kod Trgovačkog suda u Rijeci, radi izjašnjenja o prijedlogu i rasprave o uvjetima za otvaranje stečajnog postupka nad dužnikom </w:t>
      </w:r>
      <w:r w:rsidR="00F861ED">
        <w:t>F. L. G. TRASPORTI E SERVIZI jednostavno društvo s ograničenom odgovornošću za prijevoz, trgovinu i usluge Rijeka (Grad Rijeka), Antuna Kosića Rika 4/A</w:t>
      </w:r>
      <w:r w:rsidR="001E3354">
        <w:t xml:space="preserve">, OIB: </w:t>
      </w:r>
      <w:r w:rsidR="00F861ED" w:rsidRPr="00F861ED">
        <w:t>80581048909</w:t>
      </w:r>
    </w:p>
    <w:p w:rsidRDefault="000202C5" w:rsidP="000202C5" w:rsidR="000202C5"/>
    <w:p w:rsidRDefault="000202C5" w:rsidP="000202C5" w:rsidR="000202C5">
      <w:r>
        <w:t>OD SUDA PRISUTNI:</w:t>
      </w:r>
    </w:p>
    <w:p w:rsidRDefault="000202C5" w:rsidP="000202C5" w:rsidR="000202C5">
      <w:r>
        <w:t>Vera Jelenović, sudac</w:t>
      </w:r>
    </w:p>
    <w:p w:rsidRDefault="00C95E23" w:rsidP="000202C5" w:rsidR="000202C5">
      <w:r>
        <w:t>Željka Borčić</w:t>
      </w:r>
      <w:r w:rsidR="000202C5">
        <w:t>, zapisničar</w:t>
      </w:r>
    </w:p>
    <w:p w:rsidRDefault="000202C5" w:rsidP="000202C5" w:rsidR="000202C5"/>
    <w:p w:rsidRDefault="000202C5" w:rsidP="000202C5" w:rsidR="000202C5">
      <w:r>
        <w:t xml:space="preserve">Početak u </w:t>
      </w:r>
      <w:r w:rsidR="00F861ED">
        <w:t>11,00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0202C5" w:rsidP="000202C5" w:rsidR="000202C5">
      <w:r>
        <w:t xml:space="preserve">Privremeni stečajni upravitelj: </w:t>
      </w:r>
      <w:r w:rsidR="005F44BD">
        <w:t>Lilijana Augustin</w:t>
      </w:r>
    </w:p>
    <w:p w:rsidRDefault="007910B2" w:rsidP="007910B2" w:rsidR="007910B2">
      <w:r>
        <w:t>Za predlagatelja: nitko, dostava poziva uredna</w:t>
      </w:r>
    </w:p>
    <w:p w:rsidRDefault="007910B2" w:rsidP="007910B2" w:rsidR="007910B2">
      <w:r>
        <w:t xml:space="preserve">Za dužnika: nitko, dostava poziva uredna </w:t>
      </w:r>
    </w:p>
    <w:p w:rsidRDefault="000202C5" w:rsidP="000202C5" w:rsidR="000202C5">
      <w:pPr>
        <w:jc w:val="both"/>
      </w:pPr>
    </w:p>
    <w:p w:rsidRDefault="000202C5" w:rsidP="000202C5" w:rsidR="000202C5">
      <w:pPr>
        <w:jc w:val="both"/>
      </w:pPr>
      <w:r>
        <w:t xml:space="preserve">Sud je uvidom u prijedlog za stečaj </w:t>
      </w:r>
      <w:r w:rsidR="001E3354">
        <w:t xml:space="preserve">i </w:t>
      </w:r>
      <w:r w:rsidR="00F47E5B">
        <w:t xml:space="preserve"> pod</w:t>
      </w:r>
      <w:r w:rsidR="00F861ED">
        <w:t>nesak</w:t>
      </w:r>
      <w:r w:rsidR="001E3354">
        <w:t xml:space="preserve"> </w:t>
      </w:r>
      <w:r>
        <w:t xml:space="preserve">Financijske agencije od </w:t>
      </w:r>
      <w:r w:rsidR="00F47E5B">
        <w:t xml:space="preserve"> </w:t>
      </w:r>
      <w:r w:rsidR="00F861ED">
        <w:t>2</w:t>
      </w:r>
      <w:r w:rsidR="007705D2">
        <w:t>.</w:t>
      </w:r>
      <w:r w:rsidR="00F47E5B">
        <w:t xml:space="preserve"> listopada</w:t>
      </w:r>
      <w:r w:rsidR="00C95E23">
        <w:t xml:space="preserve"> 2018</w:t>
      </w:r>
      <w:r>
        <w:t>. godine</w:t>
      </w:r>
      <w:r w:rsidR="00256B25">
        <w:t xml:space="preserve"> (na listu </w:t>
      </w:r>
      <w:r w:rsidR="007705D2">
        <w:t>1</w:t>
      </w:r>
      <w:r w:rsidR="00F861ED">
        <w:t>2</w:t>
      </w:r>
      <w:r w:rsidR="00256B25">
        <w:t xml:space="preserve"> spisa)</w:t>
      </w:r>
      <w:r>
        <w:t xml:space="preserve">  utvrdio kako dužnik ispunjava uvjete za stečaj s obzirom da je nesposoban za plaćanje.</w:t>
      </w:r>
    </w:p>
    <w:p w:rsidRDefault="000202C5" w:rsidP="000202C5" w:rsidR="000202C5">
      <w:pPr>
        <w:jc w:val="both"/>
        <w:rPr>
          <w:bCs/>
        </w:rPr>
      </w:pPr>
      <w:r>
        <w:t xml:space="preserve">Iz izvješća privremenog stečajnog upravitelja od </w:t>
      </w:r>
      <w:r w:rsidR="00F861ED">
        <w:t>26</w:t>
      </w:r>
      <w:r w:rsidR="00C95E23">
        <w:t>. studenoga 2018.</w:t>
      </w:r>
      <w:r>
        <w:t xml:space="preserve"> </w:t>
      </w:r>
      <w:r>
        <w:rPr>
          <w:bCs/>
        </w:rPr>
        <w:t>za utvrditi je kako dužnik nema imovine dostatne za pokriće troškova stečajnog postupka.</w:t>
      </w:r>
    </w:p>
    <w:p w:rsidRDefault="005F44BD" w:rsidP="000202C5" w:rsidR="005F44BD">
      <w:pPr>
        <w:jc w:val="both"/>
        <w:rPr>
          <w:bCs/>
        </w:rPr>
      </w:pPr>
      <w:r>
        <w:rPr>
          <w:bCs/>
        </w:rPr>
        <w:t>Privremeni stečajni upravitelj u cijelosti ustraje pri navodima iz svog izvješća. Na izričit upit suda pojašnjava kako je dužnikov zakonski zastupnik podnio, po navodima policije lažnu prijavu krađe dužnikovih vozila za koja nije poznato gdje se nalaze, a  zbog čega se po navodu suda dužnikov zakonski zastupnik dva puta mjesečno javlja policiji.</w:t>
      </w:r>
    </w:p>
    <w:p w:rsidRDefault="000202C5" w:rsidP="000202C5" w:rsidR="000202C5">
      <w:pPr>
        <w:jc w:val="both"/>
        <w:rPr>
          <w:bCs/>
        </w:rPr>
      </w:pPr>
      <w:r>
        <w:rPr>
          <w:bCs/>
        </w:rPr>
        <w:t xml:space="preserve">Za zaključiti je da bi se troškovi stečajnog postupka mogli podmiriti jedino ako bi netko predujmio </w:t>
      </w:r>
      <w:r w:rsidR="007910B2">
        <w:rPr>
          <w:bCs/>
        </w:rPr>
        <w:t xml:space="preserve">(u skladu s navodima privremenog stečajnog upravitelja iz navedenog izvješća) </w:t>
      </w:r>
      <w:r>
        <w:rPr>
          <w:bCs/>
        </w:rPr>
        <w:t xml:space="preserve">minimalno </w:t>
      </w:r>
      <w:r w:rsidR="00F861ED">
        <w:rPr>
          <w:bCs/>
        </w:rPr>
        <w:t xml:space="preserve"> 21.380,00 kn</w:t>
      </w:r>
      <w:r>
        <w:rPr>
          <w:bCs/>
        </w:rPr>
        <w:t xml:space="preserve"> koji se iznos odnosi na </w:t>
      </w:r>
      <w:r w:rsidR="00F861ED">
        <w:rPr>
          <w:bCs/>
        </w:rPr>
        <w:t xml:space="preserve"> 180,00 kn izrade žiga, 1.500,00 kn sudskih pristojbi i upravnih biljega, 200,00 kn poštanskih troškova, 800,00 kn troškova telefona i interneta, 1.500,00 kn bankovnih usluga i usluga platnog prometa,  7.200,00 kn arhiviranja dokumentacije,  4.000,00 kn troškova provođenja prethodnog postupka, 4.000,00 kn naknade troškova stečajnog upravitelja</w:t>
      </w:r>
      <w:r w:rsidR="00256B25">
        <w:rPr>
          <w:bCs/>
        </w:rPr>
        <w:t>.</w:t>
      </w:r>
    </w:p>
    <w:p w:rsidRDefault="000202C5" w:rsidP="000202C5" w:rsidR="000202C5">
      <w:pPr>
        <w:jc w:val="both"/>
        <w:rPr>
          <w:bCs/>
        </w:rPr>
      </w:pPr>
    </w:p>
    <w:p w:rsidRDefault="000202C5" w:rsidP="000202C5" w:rsidR="000202C5">
      <w:pPr>
        <w:jc w:val="both"/>
        <w:rPr>
          <w:bCs/>
        </w:rPr>
      </w:pPr>
      <w:r>
        <w:rPr>
          <w:bCs/>
        </w:rPr>
        <w:t>Sud donosi</w:t>
      </w:r>
    </w:p>
    <w:p w:rsidRDefault="000202C5" w:rsidP="000202C5" w:rsidR="000202C5">
      <w:pPr>
        <w:jc w:val="center"/>
        <w:rPr>
          <w:bCs/>
        </w:rPr>
      </w:pPr>
      <w:r>
        <w:rPr>
          <w:bCs/>
        </w:rPr>
        <w:t>r j e š e n j e</w:t>
      </w:r>
    </w:p>
    <w:p w:rsidRDefault="000202C5" w:rsidP="000202C5" w:rsidR="000202C5">
      <w:pPr>
        <w:jc w:val="both"/>
      </w:pPr>
    </w:p>
    <w:p w:rsidRDefault="000202C5" w:rsidP="003C0957" w:rsidR="000202C5" w:rsidRPr="0031775E">
      <w:pPr>
        <w:pStyle w:val="Odlomakpopisa"/>
        <w:numPr>
          <w:ilvl w:val="0"/>
          <w:numId w:val="1"/>
        </w:numPr>
        <w:ind w:firstLine="0" w:left="0"/>
        <w:jc w:val="both"/>
        <w:rPr>
          <w:bCs/>
        </w:rPr>
      </w:pPr>
      <w:r>
        <w:t xml:space="preserve">Pozivaju se </w:t>
      </w:r>
      <w:r w:rsidRPr="0031775E">
        <w:rPr>
          <w:color w:val="000000"/>
        </w:rPr>
        <w:t xml:space="preserve">osobe koje </w:t>
      </w:r>
      <w:r>
        <w:rPr>
          <w:color w:val="000000"/>
        </w:rPr>
        <w:t>imaju pravni interes za provedbom st</w:t>
      </w:r>
      <w:r w:rsidR="00F861ED">
        <w:rPr>
          <w:color w:val="000000"/>
        </w:rPr>
        <w:t xml:space="preserve">ečajnoga postupka nad dužnikom </w:t>
      </w:r>
      <w:r w:rsidR="00F861ED">
        <w:t xml:space="preserve">F. L. G. TRASPORTI E SERVIZI jednostavno društvo s ograničenom odgovornošću za prijevoz, trgovinu i usluge Rijeka (Grad Rijeka), Antuna Kosića Rika 4/A, OIB: </w:t>
      </w:r>
      <w:r w:rsidR="00F861ED" w:rsidRPr="00F861ED">
        <w:t>80581048909</w:t>
      </w:r>
      <w:r w:rsidR="00F47E5B">
        <w:t xml:space="preserve"> </w:t>
      </w:r>
      <w:r w:rsidRPr="0031775E">
        <w:rPr>
          <w:color w:val="000000"/>
        </w:rPr>
        <w:t>da u roku od 15 dana uplate predujam za namirenje troškova prethodnoga i otvorenoga stečajnog postupka</w:t>
      </w:r>
      <w:r>
        <w:t xml:space="preserve"> u iznosu od </w:t>
      </w:r>
      <w:r w:rsidR="00C95E23">
        <w:t xml:space="preserve"> </w:t>
      </w:r>
      <w:r w:rsidR="00F47E5B">
        <w:t xml:space="preserve"> </w:t>
      </w:r>
      <w:r w:rsidR="00F861ED">
        <w:t xml:space="preserve"> 21.380,00 kn</w:t>
      </w:r>
      <w:r>
        <w:t xml:space="preserve"> na prolazni depozit suda koji se vodi kod Hrvatske poštanske banke d.d. Zagreb broj </w:t>
      </w:r>
      <w:r w:rsidRPr="0031775E">
        <w:rPr>
          <w:bCs/>
        </w:rPr>
        <w:t>HR59 2390 0011 3000 0270 3.</w:t>
      </w:r>
    </w:p>
    <w:p w:rsidRDefault="000202C5" w:rsidP="003C0957" w:rsidR="000202C5">
      <w:pPr>
        <w:pStyle w:val="Odlomakpopisa"/>
        <w:numPr>
          <w:ilvl w:val="0"/>
          <w:numId w:val="1"/>
        </w:numPr>
        <w:ind w:firstLine="0" w:left="0"/>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F861ED">
        <w:t xml:space="preserve">F. L. G. TRASPORTI E </w:t>
      </w:r>
      <w:r w:rsidR="00F861ED">
        <w:lastRenderedPageBreak/>
        <w:t xml:space="preserve">SERVIZI jednostavno društvo s ograničenom odgovornošću za prijevoz, trgovinu i usluge Rijeka (Grad Rijeka), Antuna Kosića Rika 4/A, OIB: </w:t>
      </w:r>
      <w:r w:rsidR="00F861ED" w:rsidRPr="00F861ED">
        <w:t>80581048909</w:t>
      </w:r>
      <w:r>
        <w:t>.</w:t>
      </w:r>
    </w:p>
    <w:p w:rsidRDefault="000202C5" w:rsidP="003C0957" w:rsidR="000202C5">
      <w:pPr>
        <w:jc w:val="both"/>
      </w:pPr>
    </w:p>
    <w:p w:rsidRDefault="000202C5" w:rsidP="000202C5" w:rsidR="000202C5">
      <w:pPr>
        <w:jc w:val="center"/>
      </w:pPr>
      <w:r>
        <w:t>Obrazloženje</w:t>
      </w:r>
    </w:p>
    <w:p w:rsidRDefault="000202C5" w:rsidP="000202C5" w:rsidR="000202C5">
      <w:pPr>
        <w:jc w:val="center"/>
      </w:pPr>
    </w:p>
    <w:p w:rsidRDefault="003C0957" w:rsidP="000202C5" w:rsidR="000202C5">
      <w:pPr>
        <w:jc w:val="both"/>
      </w:pPr>
      <w:r>
        <w:tab/>
      </w:r>
      <w:r w:rsidR="000202C5">
        <w:t>Predlagatelj je podnio sudu prijedlog za otvaranje stečajnog postupka nad dužnikom</w:t>
      </w:r>
      <w:r w:rsidR="000202C5" w:rsidRPr="00BF2DB4">
        <w:rPr>
          <w:rFonts w:eastAsiaTheme="minorHAnsi"/>
          <w:lang w:eastAsia="en-US"/>
        </w:rPr>
        <w:t xml:space="preserve"> </w:t>
      </w:r>
      <w:r w:rsidR="00F861ED">
        <w:t xml:space="preserve">F. L. G. TRASPORTI E SERVIZI jednostavno društvo s ograničenom odgovornošću za prijevoz, trgovinu i usluge Rijeka (Grad Rijeka), Antuna Kosića Rika 4/A, OIB: </w:t>
      </w:r>
      <w:r w:rsidR="00F861ED" w:rsidRPr="00F861ED">
        <w:t>80581048909</w:t>
      </w:r>
      <w:r w:rsidR="000202C5">
        <w:t>.</w:t>
      </w:r>
    </w:p>
    <w:p w:rsidRDefault="000202C5" w:rsidP="003C0957" w:rsidR="000202C5">
      <w:pPr>
        <w:ind w:firstLine="708"/>
        <w:jc w:val="both"/>
      </w:pPr>
      <w:r>
        <w:t xml:space="preserve">Dana </w:t>
      </w:r>
      <w:r w:rsidR="00C95E23">
        <w:t xml:space="preserve"> </w:t>
      </w:r>
      <w:r w:rsidR="00F861ED">
        <w:t xml:space="preserve"> 17. srpnja</w:t>
      </w:r>
      <w:r w:rsidR="00C95E23">
        <w:t xml:space="preserve"> 2018. </w:t>
      </w:r>
      <w:r>
        <w:t>doneseno je rješenje ovog suda posl. br. St-</w:t>
      </w:r>
      <w:r w:rsidR="00F861ED">
        <w:t>400</w:t>
      </w:r>
      <w:r w:rsidR="00C95E23">
        <w:t>/2018</w:t>
      </w:r>
      <w:r w:rsidR="001E3354">
        <w:t>-3</w:t>
      </w:r>
      <w:r>
        <w:t xml:space="preserve"> kojim je pokrenut prethodni postupak radi utvrđivanja uvjeta za otvaranje stečajnog postupka nad dužnikom.</w:t>
      </w:r>
    </w:p>
    <w:p w:rsidRDefault="000202C5" w:rsidP="003C0957" w:rsidR="000202C5">
      <w:pPr>
        <w:ind w:firstLine="708"/>
        <w:jc w:val="both"/>
      </w:pPr>
      <w:r>
        <w:t xml:space="preserve">Uvidom u </w:t>
      </w:r>
      <w:r>
        <w:rPr>
          <w:bCs/>
        </w:rPr>
        <w:t xml:space="preserve">prijedlog Financijske agencije za otvaranje stečajnog postupka nad dužnikom i </w:t>
      </w:r>
      <w:r w:rsidR="00F47E5B">
        <w:rPr>
          <w:bCs/>
        </w:rPr>
        <w:t xml:space="preserve"> potvrda</w:t>
      </w:r>
      <w:r>
        <w:rPr>
          <w:bCs/>
        </w:rPr>
        <w:t xml:space="preserve"> Financijske agencije od </w:t>
      </w:r>
      <w:r w:rsidR="00C95E23">
        <w:t xml:space="preserve"> </w:t>
      </w:r>
      <w:r w:rsidR="007705D2">
        <w:t xml:space="preserve"> </w:t>
      </w:r>
      <w:r w:rsidR="00F861ED">
        <w:t>2</w:t>
      </w:r>
      <w:r w:rsidR="007705D2">
        <w:t>.</w:t>
      </w:r>
      <w:r w:rsidR="00F47E5B">
        <w:t xml:space="preserve"> listopada</w:t>
      </w:r>
      <w:r w:rsidR="00C95E23">
        <w:t xml:space="preserve"> 2018.</w:t>
      </w:r>
      <w:r>
        <w:rPr>
          <w:bCs/>
        </w:rPr>
        <w:t xml:space="preserv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1E3354">
        <w:t>takvu imovinu nije pronašao ni privremeni stečajni upravitelj</w:t>
      </w:r>
      <w:r>
        <w:t>.</w:t>
      </w:r>
    </w:p>
    <w:p w:rsidRDefault="000202C5" w:rsidP="003C0957" w:rsidR="000202C5">
      <w:pPr>
        <w:ind w:firstLine="708"/>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861ED">
        <w:rPr>
          <w:bCs/>
        </w:rPr>
        <w:t>21.380,00 kn koji se iznos odnosi na  180,00 kn izrade žiga, 1.500,00 kn sudskih pristojbi i upravnih biljega, 200,00 kn poštanskih troškova, 800,00 kn troškova telefona i interneta, 1.500,00 kn bankovnih usluga i usluga platnog prometa,  7.200,00 kn arhiviranja dokumentacije,  4.000,00 kn troškova provođenja prethodnog postupka, 4.000,00 kn naknade troškova stečajnog upravitelja</w:t>
      </w:r>
      <w:r>
        <w:rPr>
          <w:bCs/>
        </w:rPr>
        <w:t>)</w:t>
      </w:r>
      <w:r>
        <w:rPr>
          <w:color w:val="000000"/>
        </w:rPr>
        <w:t>, sud će donijeti rješenje o otvaranju i zaključenju stečajnoga postupka.</w:t>
      </w:r>
    </w:p>
    <w:p w:rsidRDefault="000202C5" w:rsidP="003C0957" w:rsidR="000202C5">
      <w:pPr>
        <w:ind w:firstLine="708"/>
        <w:jc w:val="both"/>
      </w:pPr>
      <w:r>
        <w:t>Slijedom navedenog, a na temelju citiranih zakonskih odredbi, odlučeno je kao u izreci ovog rješenja.</w:t>
      </w:r>
    </w:p>
    <w:p w:rsidRDefault="000202C5" w:rsidP="000202C5" w:rsidR="000202C5">
      <w:pPr>
        <w:jc w:val="center"/>
      </w:pPr>
      <w:r>
        <w:t xml:space="preserve">Rijeka, </w:t>
      </w:r>
      <w:r w:rsidR="00C95E23">
        <w:t xml:space="preserve"> 27. studenoga 2018.</w:t>
      </w:r>
      <w:r>
        <w:t xml:space="preserve"> </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F861ED" w:rsidP="00F861ED" w:rsidR="000202C5">
      <w:pPr>
        <w:tabs>
          <w:tab w:pos="1952" w:val="left"/>
        </w:tabs>
      </w:pPr>
      <w:r>
        <w:tab/>
      </w:r>
    </w:p>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F861ED">
        <w:t>11,10</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207D" w:rsidR="0030207D">
      <w:r>
        <w:separator/>
      </w:r>
    </w:p>
  </w:endnote>
  <w:endnote w:id="0" w:type="continuationSeparator">
    <w:p w:rsidRDefault="0030207D" w:rsidR="003020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4A1D27">
          <w:rPr>
            <w:noProof/>
          </w:rPr>
          <w:t>1</w:t>
        </w:r>
        <w:r>
          <w:fldChar w:fldCharType="end"/>
        </w:r>
      </w:p>
    </w:sdtContent>
  </w:sdt>
  <w:p w:rsidRDefault="004A1D27"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207D" w:rsidR="0030207D">
      <w:r>
        <w:separator/>
      </w:r>
    </w:p>
  </w:footnote>
  <w:footnote w:id="0" w:type="continuationSeparator">
    <w:p w:rsidRDefault="0030207D" w:rsidR="003020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C95E23">
      <w:t xml:space="preserve"> </w:t>
    </w:r>
    <w:r w:rsidR="00F861ED">
      <w:t>400</w:t>
    </w:r>
    <w:r w:rsidR="00C95E23">
      <w:t>/2018</w:t>
    </w:r>
    <w:r w:rsidR="00AB5512">
      <w:t>-11</w:t>
    </w:r>
  </w:p>
  <w:p w:rsidRDefault="004A1D2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0207D"/>
    <w:rsid w:val="00323A66"/>
    <w:rsid w:val="00337948"/>
    <w:rsid w:val="003541B1"/>
    <w:rsid w:val="003C0957"/>
    <w:rsid w:val="004A1D27"/>
    <w:rsid w:val="004F6C16"/>
    <w:rsid w:val="00520689"/>
    <w:rsid w:val="005F44BD"/>
    <w:rsid w:val="0076139A"/>
    <w:rsid w:val="007705D2"/>
    <w:rsid w:val="007910B2"/>
    <w:rsid w:val="007B402D"/>
    <w:rsid w:val="007B6D04"/>
    <w:rsid w:val="00836506"/>
    <w:rsid w:val="00922214"/>
    <w:rsid w:val="00942A0F"/>
    <w:rsid w:val="00966BCB"/>
    <w:rsid w:val="00AA43BC"/>
    <w:rsid w:val="00AB5512"/>
    <w:rsid w:val="00AC33FA"/>
    <w:rsid w:val="00AF0A5D"/>
    <w:rsid w:val="00B93FF3"/>
    <w:rsid w:val="00BA3EB5"/>
    <w:rsid w:val="00C17835"/>
    <w:rsid w:val="00C95E23"/>
    <w:rsid w:val="00D67E91"/>
    <w:rsid w:val="00E518D1"/>
    <w:rsid w:val="00ED0D53"/>
    <w:rsid w:val="00F47E5B"/>
    <w:rsid w:val="00F861ED"/>
    <w:rsid w:val="00F9083F"/>
    <w:rsid w:val="00FB709D"/>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4A1D27"/>
    <w:rPr>
      <w:color w:val="808080"/>
      <w:bdr w:space="0" w:sz="0" w:color="auto" w:val="none"/>
      <w:shd w:fill="auto" w:color="auto" w:val="clear"/>
    </w:rPr>
  </w:style>
  <w:style w:customStyle="true" w:styleId="eSPISCCParagraphDefaultFont" w:type="character">
    <w:name w:val="eSPIS_CC_Paragraph Default Font"/>
    <w:basedOn w:val="Zadanifontodlomka"/>
    <w:rsid w:val="004A1D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1D27"/>
    <w:rPr>
      <w:bdr w:space="0" w:sz="0" w:color="auto" w:val="none"/>
      <w:shd w:fill="FFFFCC" w:color="auto" w:val="clear"/>
      <w:lang w:val="hr-HR"/>
    </w:rPr>
  </w:style>
  <w:style w:customStyle="true" w:styleId="PozadinaSvijetloCrvena" w:type="character">
    <w:name w:val="Pozadina_SvijetloCrvena"/>
    <w:basedOn w:val="eSPISCCParagraphDefaultFont"/>
    <w:rsid w:val="004A1D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1D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4A1D27"/>
    <w:rPr>
      <w:color w:val="808080"/>
      <w:bdr w:color="auto" w:space="0" w:sz="0" w:val="none"/>
      <w:shd w:color="auto" w:fill="auto" w:val="clear"/>
    </w:rPr>
  </w:style>
  <w:style w:customStyle="1" w:styleId="eSPISCCParagraphDefaultFont" w:type="character">
    <w:name w:val="eSPIS_CC_Paragraph Default Font"/>
    <w:basedOn w:val="Zadanifontodlomka"/>
    <w:rsid w:val="004A1D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1D27"/>
    <w:rPr>
      <w:bdr w:color="auto" w:space="0" w:sz="0" w:val="none"/>
      <w:shd w:color="auto" w:fill="FFFFCC" w:val="clear"/>
      <w:lang w:val="hr-HR"/>
    </w:rPr>
  </w:style>
  <w:style w:customStyle="1" w:styleId="PozadinaSvijetloCrvena" w:type="character">
    <w:name w:val="Pozadina_SvijetloCrvena"/>
    <w:basedOn w:val="eSPISCCParagraphDefaultFont"/>
    <w:rsid w:val="004A1D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1D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studenog 2018.</izvorni_sadrzaj>
    <derivirana_varijabla naziv="DomainObject.PlaniraniZavrsetakDatum_1">27. studenog 2018.</derivirana_varijabla>
  </DomainObject.PlaniraniZavrsetakDatum>
  <DomainObject.PlaniraniPocetakDatum>
    <izvorni_sadrzaj>27. studenog 2018.</izvorni_sadrzaj>
    <derivirana_varijabla naziv="DomainObject.PlaniraniPocetakDatum_1">27. studenog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11:10</izvorni_sadrzaj>
    <derivirana_varijabla naziv="DomainObject.PlaniraniZavrsetakVrijeme_1">11:10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27. studenog 2018.</izvorni_sadrzaj>
    <derivirana_varijabla naziv="DomainObject.Zapisnik.DatumKreiranja_1">27. studenog 2018.</derivirana_varijabla>
  </DomainObject.Zapisnik.DatumKreiranja>
  <DomainObject.Zapisnik.ImovinskaKorist>
    <izvorni_sadrzaj/>
    <derivirana_varijabla naziv="DomainObject.Zapisnik.ImovinskaKorist_1"/>
  </DomainObject.Zapisnik.ImovinskaKorist>
  <DomainObject.Zapisnik.Oznaka>
    <izvorni_sadrzaj>St-400/2018-11</izvorni_sadrzaj>
    <derivirana_varijabla naziv="DomainObject.Zapisnik.Oznaka_1">St-400/2018-11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izvorni_sadrzaj>
    <derivirana_varijabla naziv="DomainObject.Predmet.Broj_1">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St-400/2018</izvorni_sadrzaj>
    <derivirana_varijabla naziv="DomainObject.Predmet.OznakaBroj_1">St-400/2018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 L. G. TRASPORTI E SERVIZI j.d.o.o.</izvorni_sadrzaj>
    <derivirana_varijabla naziv="DomainObject.Predmet.ProtustrankaFormated_1">  F. L. G. TRASPORTI E SERVIZI j.d.o.o.</derivirana_varijabla>
  </DomainObject.Predmet.ProtustrankaFormated>
  <DomainObject.Predmet.ProtustrankaFormatedOIB>
    <izvorni_sadrzaj>  F. L. G. TRASPORTI E SERVIZI j.d.o.o., OIB 80581048909</izvorni_sadrzaj>
    <derivirana_varijabla naziv="DomainObject.Predmet.ProtustrankaFormatedOIB_1">  F. L. G. TRASPORTI E SERVIZI j.d.o.o., OIB 80581048909</derivirana_varijabla>
  </DomainObject.Predmet.ProtustrankaFormatedOIB>
  <DomainObject.Predmet.ProtustrankaFormatedWithAdress>
    <izvorni_sadrzaj> F. L. G. TRASPORTI E SERVIZI j.d.o.o., Antuna Kosića Rika 4a, 51000 Rijeka</izvorni_sadrzaj>
    <derivirana_varijabla naziv="DomainObject.Predmet.ProtustrankaFormatedWithAdress_1"> F. L. G. TRASPORTI E SERVIZI j.d.o.o., Antuna Kosića Rika 4a, 51000 Rijeka</derivirana_varijabla>
  </DomainObject.Predmet.ProtustrankaFormatedWithAdress>
  <DomainObject.Predmet.ProtustrankaFormatedWithAdressOIB>
    <izvorni_sadrzaj> F. L. G. TRASPORTI E SERVIZI j.d.o.o., OIB 80581048909, Antuna Kosića Rika 4a, 51000 Rijeka</izvorni_sadrzaj>
    <derivirana_varijabla naziv="DomainObject.Predmet.ProtustrankaFormatedWithAdressOIB_1"> F. L. G. TRASPORTI E SERVIZI j.d.o.o., OIB 80581048909, Antuna Kosića Rika 4a, 51000 Rijeka</derivirana_varijabla>
  </DomainObject.Predmet.ProtustrankaFormatedWithAdressOIB>
  <DomainObject.Predmet.ProtustrankaWithAdress>
    <izvorni_sadrzaj>F. L. G. TRASPORTI E SERVIZI j.d.o.o. Antuna Kosića Rika 4a, 51000 Rijeka</izvorni_sadrzaj>
    <derivirana_varijabla naziv="DomainObject.Predmet.ProtustrankaWithAdress_1">F. L. G. TRASPORTI E SERVIZI j.d.o.o. Antuna Kosića Rika 4a, 51000 Rijeka</derivirana_varijabla>
  </DomainObject.Predmet.ProtustrankaWithAdress>
  <DomainObject.Predmet.ProtustrankaWithAdressOIB>
    <izvorni_sadrzaj>F. L. G. TRASPORTI E SERVIZI j.d.o.o., OIB 80581048909, Antuna Kosića Rika 4a, 51000 Rijeka</izvorni_sadrzaj>
    <derivirana_varijabla naziv="DomainObject.Predmet.ProtustrankaWithAdressOIB_1">F. L. G. TRASPORTI E SERVIZI j.d.o.o., OIB 80581048909, Antuna Kosića Rika 4a, 51000 Rijeka</derivirana_varijabla>
  </DomainObject.Predmet.ProtustrankaWithAdressOIB>
  <DomainObject.Predmet.ProtustrankaNazivFormated>
    <izvorni_sadrzaj>F. L. G. TRASPORTI E SERVIZI j.d.o.o.</izvorni_sadrzaj>
    <derivirana_varijabla naziv="DomainObject.Predmet.ProtustrankaNazivFormated_1">F. L. G. TRASPORTI E SERVIZI j.d.o.o.</derivirana_varijabla>
  </DomainObject.Predmet.ProtustrankaNazivFormated>
  <DomainObject.Predmet.ProtustrankaNazivFormatedOIB>
    <izvorni_sadrzaj>F. L. G. TRASPORTI E SERVIZI j.d.o.o., OIB 80581048909</izvorni_sadrzaj>
    <derivirana_varijabla naziv="DomainObject.Predmet.ProtustrankaNazivFormatedOIB_1">F. L. G. TRASPORTI E SERVIZI j.d.o.o., OIB 80581048909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 L. G. TRASPORTI E SERVIZI j.d.o.o.</item>
    </izvorni_sadrzaj>
    <derivirana_varijabla naziv="DomainObject.Predmet.ProtuStrankaListFormated_1">
      <item>F. L. G. TRASPORTI E SERVIZI j.d.o.o.</item>
    </derivirana_varijabla>
  </DomainObject.Predmet.ProtuStrankaListFormated>
  <DomainObject.Predmet.ProtuStrankaListFormatedOIB>
    <izvorni_sadrzaj>
      <item>F. L. G. TRASPORTI E SERVIZI j.d.o.o., OIB 80581048909</item>
    </izvorni_sadrzaj>
    <derivirana_varijabla naziv="DomainObject.Predmet.ProtuStrankaListFormatedOIB_1">
      <item>F. L. G. TRASPORTI E SERVIZI j.d.o.o., OIB 80581048909</item>
    </derivirana_varijabla>
  </DomainObject.Predmet.ProtuStrankaListFormatedOIB>
  <DomainObject.Predmet.ProtuStrankaListFormatedWithAdress>
    <izvorni_sadrzaj>
      <item>F. L. G. TRASPORTI E SERVIZI j.d.o.o., Antuna Kosića Rika 4a, 51000 Rijeka</item>
    </izvorni_sadrzaj>
    <derivirana_varijabla naziv="DomainObject.Predmet.ProtuStrankaListFormatedWithAdress_1">
      <item>F. L. G. TRASPORTI E SERVIZI j.d.o.o., Antuna Kosića Rika 4a, 51000 Rijeka</item>
    </derivirana_varijabla>
  </DomainObject.Predmet.ProtuStrankaListFormatedWithAdress>
  <DomainObject.Predmet.ProtuStrankaListFormatedWithAdressOIB>
    <izvorni_sadrzaj>
      <item>F. L. G. TRASPORTI E SERVIZI j.d.o.o., OIB 80581048909, Antuna Kosića Rika 4a, 51000 Rijeka</item>
    </izvorni_sadrzaj>
    <derivirana_varijabla naziv="DomainObject.Predmet.ProtuStrankaListFormatedWithAdressOIB_1">
      <item>F. L. G. TRASPORTI E SERVIZI j.d.o.o., OIB 80581048909, Antuna Kosića Rika 4a, 51000 Rijeka</item>
    </derivirana_varijabla>
  </DomainObject.Predmet.ProtuStrankaListFormatedWithAdressOIB>
  <DomainObject.Predmet.ProtuStrankaListNazivFormated>
    <izvorni_sadrzaj>
      <item>F. L. G. TRASPORTI E SERVIZI j.d.o.o.</item>
    </izvorni_sadrzaj>
    <derivirana_varijabla naziv="DomainObject.Predmet.ProtuStrankaListNazivFormated_1">
      <item>F. L. G. TRASPORTI E SERVIZI j.d.o.o.</item>
    </derivirana_varijabla>
  </DomainObject.Predmet.ProtuStrankaListNazivFormated>
  <DomainObject.Predmet.ProtuStrankaListNazivFormatedOIB>
    <izvorni_sadrzaj>
      <item>F. L. G. TRASPORTI E SERVIZI j.d.o.o., OIB 80581048909</item>
    </izvorni_sadrzaj>
    <derivirana_varijabla naziv="DomainObject.Predmet.ProtuStrankaListNazivFormatedOIB_1">
      <item>F. L. G. TRASPORTI E SERVIZI j.d.o.o., OIB 80581048909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St-400/2018-11</izvorni_sadrzaj>
    <derivirana_varijabla naziv="DomainObject.PoslovniBrojDokumenta_1">St-400/2018-11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 L. G. TRASPORTI E SERVIZI j.d.o.o.</izvorni_sadrzaj>
    <derivirana_varijabla naziv="DomainObject.Predmet.ProtustrankaIDrugi_1">F. L. G. TRASPORTI E SERVIZI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 L. G. TRASPORTI E SERVIZI j.d.o.o., OIB 80581048909, Antuna Kosića Rika 4a, 51000 Rijeka</izvorni_sadrzaj>
    <derivirana_varijabla naziv="DomainObject.Predmet.ProtustrankaIDrugiAdressOIB_1">F. L. G. TRASPORTI E SERVIZI j.d.o.o., OIB 80581048909, Antuna Kosića Rika 4a,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 L. G. TRASPORTI E SERVIZI j.d.o.o.</item>
    </izvorni_sadrzaj>
    <derivirana_varijabla naziv="DomainObject.Predmet.SudioniciListNaziv_1">
      <item>FINA  Rijeka</item>
      <item>F. L. G. TRASPORTI E SERVIZI j.d.o.o.</item>
    </derivirana_varijabla>
  </DomainObject.Predmet.SudioniciListNaziv>
  <DomainObject.Predmet.SudioniciListAdressOIB>
    <izvorni_sadrzaj>
      <item>FINA  Rijeka, OIB 85821130368, Frana Kurelca 8,51000 Rijeka</item>
      <item>F. L. G. TRASPORTI E SERVIZI j.d.o.o., OIB 80581048909, Antuna Kosića Rika 4a,51000 Rijeka</item>
    </izvorni_sadrzaj>
    <derivirana_varijabla naziv="DomainObject.Predmet.SudioniciListAdressOIB_1">
      <item>FINA  Rijeka, OIB 85821130368, Frana Kurelca 8,51000 Rijeka</item>
      <item>F. L. G. TRASPORTI E SERVIZI j.d.o.o., OIB 80581048909, Antuna Kosića Rika 4a,51000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80581048909</item>
    </izvorni_sadrzaj>
    <derivirana_varijabla naziv="DomainObject.Predmet.SudioniciListNazivOIB_1">
      <item>, OIB 85821130368</item>
      <item>, OIB 80581048909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rujna 2018.</izvorni_sadrzaj>
    <derivirana_varijabla naziv="DomainObject.Predmet.DatumZadnjeOdrzaneSudskeRadnje_1">27. rujna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792</properties:Words>
  <properties:Characters>4492</properties:Characters>
  <properties:Lines>98</properties:Lines>
  <properties:Paragraphs>35</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2018-11-27T07:49:00Z</dcterms:created>
  <dc:creator>Vera Jelenović</dc:creator>
  <cp:lastModifiedBy>Danijela Fumić</cp:lastModifiedBy>
  <dcterms:modified xmlns:xsi="http://www.w3.org/2001/XMLSchema-instance" xsi:type="dcterms:W3CDTF">2018-11-27T10:22:00Z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St-400/2018-11 / Zapisnik - Ročište radi rasprave o uvjetima za otvaranje steč. post. (400 18 zapisnik prethodni poziv predujam nn 71-15 27.11.2018..docx)</vt:lpwstr>
  </prop:property>
  <prop:property name="CC_coloring" pid="5" fmtid="{D5CDD505-2E9C-101B-9397-08002B2CF9AE}">
    <vt:bool>false</vt:bool>
  </prop:property>
</prop:Properties>
</file>