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2171" w14:paraId="05a2171" w:rsidRDefault="00B26144" w:rsidP="00B26144" w:rsidR="00B2614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144" w:rsidP="00B26144" w:rsidR="00B2614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6144" w:rsidP="00B26144" w:rsidR="00B261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6144" w:rsidP="00B26144" w:rsidR="00B261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6144" w:rsidP="00B26144" w:rsidR="00B2614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6144" w:rsidP="00B26144" w:rsidR="00B2614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6144" w:rsidP="00B26144" w:rsidR="00B26144" w:rsidRPr="005D578C">
      <w:pPr>
        <w:jc w:val="center"/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6144" w:rsidP="00B26144" w:rsidR="00B26144" w:rsidRPr="005D578C">
      <w:pPr>
        <w:rPr>
          <w:rFonts w:cs="Times New Roman" w:eastAsia="Times New Roman"/>
          <w:szCs w:val="24"/>
        </w:rPr>
      </w:pPr>
    </w:p>
    <w:p w:rsidRDefault="00B26144" w:rsidP="00B26144" w:rsidR="00B2614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610821">
        <w:rPr>
          <w:rFonts w:cs="Times New Roman" w:eastAsia="Times New Roman"/>
          <w:szCs w:val="24"/>
        </w:rPr>
        <w:t>,</w:t>
      </w:r>
      <w:r w:rsidRPr="00610821">
        <w:t xml:space="preserve"> </w:t>
      </w:r>
      <w:r w:rsidR="00610821" w:rsidRPr="00610821">
        <w:rPr>
          <w:iCs/>
        </w:rPr>
        <w:t>na temelju prijedloga sudske savjetnice Mihaele Kaligari,</w:t>
      </w:r>
      <w:r w:rsidR="00610821">
        <w:rPr>
          <w:iCs/>
        </w:rPr>
        <w:t xml:space="preserve"> </w:t>
      </w:r>
      <w:r w:rsidRPr="00610821">
        <w:rPr>
          <w:rFonts w:cs="Times New Roman" w:eastAsia="Times New Roman"/>
          <w:szCs w:val="24"/>
        </w:rPr>
        <w:t>u skraćeno</w:t>
      </w:r>
      <w:r w:rsidR="00105549" w:rsidRPr="00610821">
        <w:rPr>
          <w:rFonts w:cs="Times New Roman" w:eastAsia="Times New Roman"/>
          <w:szCs w:val="24"/>
        </w:rPr>
        <w:t>m</w:t>
      </w:r>
      <w:r w:rsidRPr="00610821">
        <w:rPr>
          <w:rFonts w:cs="Times New Roman" w:eastAsia="Times New Roman"/>
          <w:szCs w:val="24"/>
        </w:rPr>
        <w:t xml:space="preserve"> stečajno</w:t>
      </w:r>
      <w:r w:rsidR="00105549" w:rsidRPr="00610821">
        <w:rPr>
          <w:rFonts w:cs="Times New Roman" w:eastAsia="Times New Roman"/>
          <w:szCs w:val="24"/>
        </w:rPr>
        <w:t>m</w:t>
      </w:r>
      <w:r w:rsidRPr="00610821">
        <w:rPr>
          <w:rFonts w:cs="Times New Roman" w:eastAsia="Times New Roman"/>
          <w:szCs w:val="24"/>
        </w:rPr>
        <w:t xml:space="preserve"> postupk</w:t>
      </w:r>
      <w:r w:rsidR="00105549" w:rsidRPr="00610821">
        <w:rPr>
          <w:rFonts w:cs="Times New Roman" w:eastAsia="Times New Roman"/>
          <w:szCs w:val="24"/>
        </w:rPr>
        <w:t>u</w:t>
      </w:r>
      <w:r w:rsidRPr="00610821">
        <w:rPr>
          <w:rFonts w:cs="Times New Roman" w:eastAsia="Times New Roman"/>
          <w:szCs w:val="24"/>
        </w:rPr>
        <w:t xml:space="preserve"> nad pravnom osobom</w:t>
      </w:r>
      <w:r w:rsidRPr="005D578C">
        <w:rPr>
          <w:rFonts w:cs="Times New Roman" w:eastAsia="Times New Roman"/>
          <w:szCs w:val="24"/>
        </w:rPr>
        <w:t xml:space="preserve"> (dužnikom)</w:t>
      </w:r>
      <w:r>
        <w:rPr>
          <w:rFonts w:cs="Times New Roman" w:eastAsia="Times New Roman"/>
          <w:szCs w:val="24"/>
        </w:rPr>
        <w:t xml:space="preserve"> OLENS TOURS j. d. o. o. Višnjan, Štuti 17, OIB </w:t>
      </w:r>
      <w:r w:rsidRPr="00B26144">
        <w:rPr>
          <w:rFonts w:cs="Times New Roman" w:eastAsia="Times New Roman"/>
          <w:szCs w:val="24"/>
        </w:rPr>
        <w:t>07644935762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6144">
        <w:rPr>
          <w:rFonts w:cs="Times New Roman" w:eastAsia="Times New Roman"/>
          <w:szCs w:val="24"/>
        </w:rPr>
        <w:t>040294583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10821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travnja 2016.</w:t>
      </w:r>
    </w:p>
    <w:p w:rsidRDefault="00B26144" w:rsidP="00B26144" w:rsidR="00B26144" w:rsidRPr="005D578C">
      <w:pPr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6144" w:rsidP="00B26144" w:rsidR="00B26144" w:rsidRPr="005D578C">
      <w:pPr>
        <w:rPr>
          <w:rFonts w:cs="Times New Roman" w:eastAsia="Times New Roman"/>
          <w:szCs w:val="24"/>
        </w:rPr>
      </w:pPr>
    </w:p>
    <w:p w:rsidRDefault="00B26144" w:rsidP="00610821" w:rsidR="00B26144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OLENS TOURS j. d. o. o. Višnjan, Štuti 17, OIB </w:t>
      </w:r>
      <w:r w:rsidRPr="00B26144">
        <w:rPr>
          <w:rFonts w:cs="Times New Roman" w:eastAsia="Times New Roman"/>
          <w:szCs w:val="24"/>
        </w:rPr>
        <w:t>07644935762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6144">
        <w:rPr>
          <w:rFonts w:cs="Times New Roman" w:eastAsia="Times New Roman"/>
          <w:szCs w:val="24"/>
        </w:rPr>
        <w:t>040294583</w:t>
      </w:r>
      <w:r w:rsidR="00610821">
        <w:rPr>
          <w:rFonts w:cs="Times New Roman" w:eastAsia="Times New Roman"/>
          <w:szCs w:val="24"/>
        </w:rPr>
        <w:t>.</w:t>
      </w:r>
    </w:p>
    <w:p w:rsidRDefault="00610821" w:rsidP="00610821" w:rsidR="00610821" w:rsidRPr="005D578C">
      <w:pPr>
        <w:ind w:firstLine="709"/>
        <w:rPr>
          <w:rFonts w:cs="Times New Roman" w:eastAsia="Times New Roman"/>
          <w:szCs w:val="24"/>
        </w:rPr>
      </w:pPr>
    </w:p>
    <w:p w:rsidRDefault="00B26144" w:rsidP="00B26144" w:rsidR="00B2614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B26144" w:rsidP="00B26144" w:rsidR="00B26144">
      <w:pPr>
        <w:rPr>
          <w:rFonts w:cs="Times New Roman" w:eastAsia="Times New Roman"/>
          <w:szCs w:val="20"/>
        </w:rPr>
      </w:pPr>
    </w:p>
    <w:p w:rsidRDefault="00B26144" w:rsidP="00B26144" w:rsidR="00B261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OLENS TOURS j. d. o. o. Višnjan, Štuti 17, OIB </w:t>
      </w:r>
      <w:r w:rsidRPr="00B26144">
        <w:rPr>
          <w:rFonts w:cs="Times New Roman" w:eastAsia="Times New Roman"/>
          <w:szCs w:val="24"/>
        </w:rPr>
        <w:t>07644935762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6144">
        <w:rPr>
          <w:rFonts w:cs="Times New Roman" w:eastAsia="Times New Roman"/>
          <w:szCs w:val="24"/>
        </w:rPr>
        <w:t>040294583</w:t>
      </w:r>
      <w:r>
        <w:rPr>
          <w:rFonts w:cs="Times New Roman" w:eastAsia="Times New Roman"/>
          <w:szCs w:val="24"/>
        </w:rPr>
        <w:t>.</w:t>
      </w:r>
    </w:p>
    <w:p w:rsidRDefault="00B26144" w:rsidP="00B26144" w:rsidR="00B26144">
      <w:pPr>
        <w:ind w:firstLine="709"/>
        <w:rPr>
          <w:rFonts w:cs="Times New Roman" w:eastAsia="Times New Roman"/>
          <w:szCs w:val="24"/>
        </w:rPr>
      </w:pPr>
    </w:p>
    <w:p w:rsidRDefault="00B26144" w:rsidP="00B26144" w:rsidR="00B261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OLENS TOURS j. d. o. o. Višnjan, Štuti 17, OIB </w:t>
      </w:r>
      <w:r w:rsidRPr="00B26144">
        <w:rPr>
          <w:rFonts w:cs="Times New Roman" w:eastAsia="Times New Roman"/>
          <w:szCs w:val="24"/>
        </w:rPr>
        <w:t>07644935762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6144">
        <w:rPr>
          <w:rFonts w:cs="Times New Roman" w:eastAsia="Times New Roman"/>
          <w:szCs w:val="24"/>
        </w:rPr>
        <w:t>040294583</w:t>
      </w:r>
      <w:r>
        <w:rPr>
          <w:rFonts w:cs="Times New Roman" w:eastAsia="Times New Roman"/>
          <w:szCs w:val="24"/>
        </w:rPr>
        <w:t>.</w:t>
      </w:r>
    </w:p>
    <w:p w:rsidRDefault="00B26144" w:rsidP="00B26144" w:rsidR="00B26144">
      <w:pPr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6144" w:rsidP="00B26144" w:rsidR="00B26144">
      <w:pPr>
        <w:ind w:firstLine="708"/>
        <w:rPr>
          <w:rFonts w:cs="Times New Roman" w:eastAsia="Times New Roman"/>
          <w:szCs w:val="24"/>
        </w:rPr>
      </w:pPr>
    </w:p>
    <w:p w:rsidRDefault="00B26144" w:rsidP="00B26144" w:rsidR="00B261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OLENS TOURS j. d. o. o. Višnjan.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26144" w:rsidP="00B26144" w:rsidR="00B2614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26144" w:rsidP="00B26144" w:rsidR="00B26144" w:rsidRPr="005D578C">
      <w:pPr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10821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6144" w:rsidP="00B26144" w:rsidR="00B26144">
      <w:pPr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26144" w:rsidP="00B26144" w:rsidR="00B261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26144" w:rsidP="00B26144" w:rsidR="00B26144">
      <w:pPr>
        <w:jc w:val="left"/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jc w:val="left"/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10821" w:rsidP="00610821" w:rsidR="00610821" w:rsidRPr="00610821">
      <w:pPr>
        <w:ind w:firstLine="708"/>
        <w:rPr>
          <w:iCs/>
        </w:rPr>
      </w:pPr>
      <w:r w:rsidRPr="00610821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610821" w:rsidP="00610821" w:rsidR="00610821" w:rsidRPr="00610821">
      <w:pPr>
        <w:rPr>
          <w:iCs/>
        </w:rPr>
      </w:pPr>
      <w:r w:rsidRPr="00610821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26144" w:rsidP="00B26144" w:rsidR="00B26144">
      <w:pPr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rPr>
          <w:rFonts w:cs="Times New Roman" w:eastAsia="Times New Roman"/>
          <w:szCs w:val="24"/>
        </w:rPr>
      </w:pPr>
    </w:p>
    <w:p w:rsidRDefault="00B26144" w:rsidP="00B26144" w:rsidR="00B261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6144" w:rsidP="00B26144" w:rsidR="00B26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26144" w:rsidP="00B26144" w:rsidR="00B26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OLENS TOURS j. d. o. o. Višnjan, Štuti 17,</w:t>
      </w:r>
    </w:p>
    <w:p w:rsidRDefault="00B26144" w:rsidP="00B26144" w:rsidR="00B26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Patricija Žužić, Poreč, Save Vukelića 1, </w:t>
      </w:r>
    </w:p>
    <w:p w:rsidRDefault="00B26144" w:rsidP="00B26144" w:rsidR="00B2614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26144" w:rsidP="00B26144" w:rsidR="00B26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26144" w:rsidP="00B26144" w:rsidR="00B261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26144" w:rsidP="00B26144" w:rsidR="00B2614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26144" w:rsidP="00B26144" w:rsidR="00B26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26144" w:rsidP="00B26144" w:rsidR="00B26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26144" w:rsidP="00B26144" w:rsidR="00B26144"/>
    <w:p w:rsidRDefault="00B26144" w:rsidP="00B26144" w:rsidR="00B26144"/>
    <w:p w:rsidRDefault="00B26144" w:rsidP="00B26144" w:rsidR="00B26144"/>
    <w:p w:rsidRDefault="00B26144" w:rsidP="00B26144" w:rsidR="00B26144"/>
    <w:p w:rsidRDefault="00B26144" w:rsidP="00B26144" w:rsidR="00B26144"/>
    <w:p w:rsidRDefault="00B26144" w:rsidP="00B26144" w:rsidR="00B26144"/>
    <w:sectPr w:rsidSect="00C17928" w:rsidR="00B2614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44" w:rsidP="00B26144" w:rsidR="00B26144">
      <w:r>
        <w:separator/>
      </w:r>
    </w:p>
  </w:endnote>
  <w:endnote w:id="0" w:type="continuationSeparator">
    <w:p w:rsidRDefault="00B26144" w:rsidP="00B26144" w:rsidR="00B26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44" w:rsidP="00B26144" w:rsidR="00B26144">
      <w:r>
        <w:separator/>
      </w:r>
    </w:p>
  </w:footnote>
  <w:footnote w:id="0" w:type="continuationSeparator">
    <w:p w:rsidRDefault="00B26144" w:rsidP="00B26144" w:rsidR="00B26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144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B78D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144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St-45/2016-5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1F6"/>
    <w:rsid w:val="00105549"/>
    <w:rsid w:val="00610821"/>
    <w:rsid w:val="0075528E"/>
    <w:rsid w:val="0079403F"/>
    <w:rsid w:val="00B26144"/>
    <w:rsid w:val="00DB78D3"/>
    <w:rsid w:val="00DE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1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1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61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61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1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1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8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78D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78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78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1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1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61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61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1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1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8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78D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78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78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7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OLENS TOURS j.d.o.o. VIŠNJAN</izvorni_sadrzaj>
    <derivirana_varijabla naziv="DomainObject.Predmet.ProtustrankaFormated_1">  OLENS TOURS j.d.o.o. VIŠNJAN</derivirana_varijabla>
  </DomainObject.Predmet.ProtustrankaFormated>
  <DomainObject.Predmet.ProtustrankaFormatedOIB>
    <izvorni_sadrzaj>  OLENS TOURS j.d.o.o. VIŠNJAN, OIB 07644935762</izvorni_sadrzaj>
    <derivirana_varijabla naziv="DomainObject.Predmet.ProtustrankaFormatedOIB_1">  OLENS TOURS j.d.o.o. VIŠNJAN, OIB 07644935762</derivirana_varijabla>
  </DomainObject.Predmet.ProtustrankaFormatedOIB>
  <DomainObject.Predmet.ProtustrankaFormatedWithAdress>
    <izvorni_sadrzaj> OLENS TOURS j.d.o.o. VIŠNJAN, Štuti 17, 52463 Višnjan</izvorni_sadrzaj>
    <derivirana_varijabla naziv="DomainObject.Predmet.ProtustrankaFormatedWithAdress_1"> OLENS TOURS j.d.o.o. VIŠNJAN, Štuti 17, 52463 Višnjan</derivirana_varijabla>
  </DomainObject.Predmet.ProtustrankaFormatedWithAdress>
  <DomainObject.Predmet.ProtustrankaFormatedWithAdressOIB>
    <izvorni_sadrzaj> OLENS TOURS j.d.o.o. VIŠNJAN, OIB 07644935762, Štuti 17, 52463 Višnjan</izvorni_sadrzaj>
    <derivirana_varijabla naziv="DomainObject.Predmet.ProtustrankaFormatedWithAdressOIB_1"> OLENS TOURS j.d.o.o. VIŠNJAN, OIB 07644935762, Štuti 17, 52463 Višnjan</derivirana_varijabla>
  </DomainObject.Predmet.ProtustrankaFormatedWithAdressOIB>
  <DomainObject.Predmet.ProtustrankaWithAdress>
    <izvorni_sadrzaj>OLENS TOURS j.d.o.o. VIŠNJAN Štuti 17, 52463 Višnjan</izvorni_sadrzaj>
    <derivirana_varijabla naziv="DomainObject.Predmet.ProtustrankaWithAdress_1">OLENS TOURS j.d.o.o. VIŠNJAN Štuti 17, 52463 Višnjan</derivirana_varijabla>
  </DomainObject.Predmet.ProtustrankaWithAdress>
  <DomainObject.Predmet.ProtustrankaWithAdressOIB>
    <izvorni_sadrzaj>OLENS TOURS j.d.o.o. VIŠNJAN, OIB 07644935762, Štuti 17, 52463 Višnjan</izvorni_sadrzaj>
    <derivirana_varijabla naziv="DomainObject.Predmet.ProtustrankaWithAdressOIB_1">OLENS TOURS j.d.o.o. VIŠNJAN, OIB 07644935762, Štuti 17, 52463 Višnjan</derivirana_varijabla>
  </DomainObject.Predmet.ProtustrankaWithAdressOIB>
  <DomainObject.Predmet.ProtustrankaNazivFormated>
    <izvorni_sadrzaj>OLENS TOURS j.d.o.o. VIŠNJAN</izvorni_sadrzaj>
    <derivirana_varijabla naziv="DomainObject.Predmet.ProtustrankaNazivFormated_1">OLENS TOURS j.d.o.o. VIŠNJAN</derivirana_varijabla>
  </DomainObject.Predmet.ProtustrankaNazivFormated>
  <DomainObject.Predmet.ProtustrankaNazivFormatedOIB>
    <izvorni_sadrzaj>OLENS TOURS j.d.o.o. VIŠNJAN, OIB 07644935762</izvorni_sadrzaj>
    <derivirana_varijabla naziv="DomainObject.Predmet.ProtustrankaNazivFormatedOIB_1">OLENS TOURS j.d.o.o. VIŠNJAN, OIB 07644935762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37671.71</izvorni_sadrzaj>
    <derivirana_varijabla naziv="DomainObject.Predmet.TrenutnaVrijednost_1">37671.71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OLENS TOURS j.d.o.o. VIŠNJAN</item>
    </izvorni_sadrzaj>
    <derivirana_varijabla naziv="DomainObject.Predmet.ProtuStrankaListFormated_1">
      <item>OLENS TOURS j.d.o.o. VIŠNJAN</item>
    </derivirana_varijabla>
  </DomainObject.Predmet.ProtuStrankaListFormated>
  <DomainObject.Predmet.ProtuStrankaListFormatedOIB>
    <izvorni_sadrzaj>
      <item>OLENS TOURS j.d.o.o. VIŠNJAN, OIB 07644935762</item>
    </izvorni_sadrzaj>
    <derivirana_varijabla naziv="DomainObject.Predmet.ProtuStrankaListFormatedOIB_1">
      <item>OLENS TOURS j.d.o.o. VIŠNJAN, OIB 07644935762</item>
    </derivirana_varijabla>
  </DomainObject.Predmet.ProtuStrankaListFormatedOIB>
  <DomainObject.Predmet.ProtuStrankaListFormatedWithAdress>
    <izvorni_sadrzaj>
      <item>OLENS TOURS j.d.o.o. VIŠNJAN, Štuti 17, 52463 Višnjan</item>
    </izvorni_sadrzaj>
    <derivirana_varijabla naziv="DomainObject.Predmet.ProtuStrankaListFormatedWithAdress_1">
      <item>OLENS TOURS j.d.o.o. VIŠNJAN, Štuti 17, 52463 Višnjan</item>
    </derivirana_varijabla>
  </DomainObject.Predmet.ProtuStrankaListFormatedWithAdress>
  <DomainObject.Predmet.ProtuStrankaListFormatedWithAdressOIB>
    <izvorni_sadrzaj>
      <item>OLENS TOURS j.d.o.o. VIŠNJAN, OIB 07644935762, Štuti 17, 52463 Višnjan</item>
    </izvorni_sadrzaj>
    <derivirana_varijabla naziv="DomainObject.Predmet.ProtuStrankaListFormatedWithAdressOIB_1">
      <item>OLENS TOURS j.d.o.o. VIŠNJAN, OIB 07644935762, Štuti 17, 52463 Višnjan</item>
    </derivirana_varijabla>
  </DomainObject.Predmet.ProtuStrankaListFormatedWithAdressOIB>
  <DomainObject.Predmet.ProtuStrankaListNazivFormated>
    <izvorni_sadrzaj>
      <item>OLENS TOURS j.d.o.o. VIŠNJAN</item>
    </izvorni_sadrzaj>
    <derivirana_varijabla naziv="DomainObject.Predmet.ProtuStrankaListNazivFormated_1">
      <item>OLENS TOURS j.d.o.o. VIŠNJAN</item>
    </derivirana_varijabla>
  </DomainObject.Predmet.ProtuStrankaListNazivFormated>
  <DomainObject.Predmet.ProtuStrankaListNazivFormatedOIB>
    <izvorni_sadrzaj>
      <item>OLENS TOURS j.d.o.o. VIŠNJAN, OIB 07644935762</item>
    </izvorni_sadrzaj>
    <derivirana_varijabla naziv="DomainObject.Predmet.ProtuStrankaListNazivFormatedOIB_1">
      <item>OLENS TOURS j.d.o.o. VIŠNJAN, OIB 07644935762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OLENS TOURS j.d.o.o. VIŠNJAN</izvorni_sadrzaj>
    <derivirana_varijabla naziv="DomainObject.Predmet.ProtustrankaIDrugi_1">OLENS TOURS j.d.o.o.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OLENS TOURS j.d.o.o. VIŠNJAN, OIB 07644935762, Štuti 17, 52463 Višnjan</izvorni_sadrzaj>
    <derivirana_varijabla naziv="DomainObject.Predmet.ProtustrankaIDrugiAdressOIB_1">OLENS TOURS j.d.o.o. VIŠNJAN, OIB 07644935762, Štuti 17,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OLENS TOURS j.d.o.o. VIŠNJAN</item>
    </izvorni_sadrzaj>
    <derivirana_varijabla naziv="DomainObject.Predmet.SudioniciListNaziv_1">
      <item>FINANCIJSKA AGENCIJA, RC RIJEKA, PODRUŽNICA PULA, PULA</item>
      <item>OLENS TOURS j.d.o.o.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OLENS TOURS j.d.o.o. VIŠNJAN, OIB 07644935762, Štuti 17,52463 Višnjan</item>
    </izvorni_sadrzaj>
    <derivirana_varijabla naziv="DomainObject.Predmet.SudioniciListAdressOIB_1">
      <item>FINANCIJSKA AGENCIJA, RC RIJEKA, PODRUŽNICA PULA, PULA, OIB 85821130368, Giardini 5,52100 Pula</item>
      <item>OLENS TOURS j.d.o.o. VIŠNJAN, OIB 07644935762, Štuti 17,52463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07644935762</item>
    </izvorni_sadrzaj>
    <derivirana_varijabla naziv="DomainObject.Predmet.SudioniciListNazivOIB_1">
      <item>, OIB 85821130368</item>
      <item>, OIB 07644935762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3048</properties:Characters>
  <properties:Lines>81</properties:Lines>
  <properties:Paragraphs>30</properties:Paragraphs>
  <properties:TotalTime>6</properties:TotalTime>
  <properties:ScaleCrop>false</properties:ScaleCrop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2016-03-31T07:46:00Z</dcterms:created>
  <dc:creator>Mihaela Kaligari</dc:creator>
  <dc:description/>
  <cp:keywords/>
  <cp:lastModifiedBy>Lorena Paris Aničić</cp:lastModifiedBy>
  <dcterms:modified xmlns:xsi="http://www.w3.org/2001/XMLSchema-instance" xsi:type="dcterms:W3CDTF">2016-04-15T07:09:00Z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