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9cd99" w14:paraId="d19cd99" w:rsidRDefault="00776B3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76B3F" w:rsidP="00776B3F" w:rsidR="00776B3F">
      <w:pPr>
        <w:pStyle w:val="Bezproreda"/>
      </w:pPr>
      <w:r>
        <w:t xml:space="preserve">     </w:t>
      </w:r>
    </w:p>
    <w:p w:rsidRDefault="00776B3F" w:rsidP="00776B3F" w:rsidR="00776B3F">
      <w:pPr>
        <w:pStyle w:val="Bezproreda"/>
      </w:pPr>
    </w:p>
    <w:p w:rsidRDefault="00776B3F" w:rsidP="00776B3F" w:rsidR="00AE649C">
      <w:pPr>
        <w:pStyle w:val="Bezproreda"/>
      </w:pPr>
      <w:r>
        <w:t xml:space="preserve">     Republika Hrvatska</w:t>
      </w:r>
    </w:p>
    <w:p w:rsidRDefault="00776B3F" w:rsidP="00776B3F" w:rsidR="00776B3F">
      <w:pPr>
        <w:pStyle w:val="Bezproreda"/>
      </w:pPr>
      <w:r>
        <w:t>Trgovački sud u Bjelovaru</w:t>
      </w:r>
    </w:p>
    <w:p w:rsidRDefault="00776B3F" w:rsidP="00776B3F" w:rsidR="00776B3F" w:rsidRPr="00B76F3C">
      <w:pPr>
        <w:pStyle w:val="Bezproreda"/>
      </w:pPr>
      <w:r>
        <w:t>Bjelovar, Dr. I. Lebovića 42.</w:t>
      </w:r>
    </w:p>
    <w:p w:rsidRDefault="00776B3F" w:rsidP="00776B3F" w:rsidR="00776B3F">
      <w:pPr>
        <w:pStyle w:val="Bezproreda"/>
        <w:ind w:left="5664"/>
      </w:pPr>
      <w:r>
        <w:t>Poslovni broj: 1 St-753/2017-34</w:t>
      </w:r>
    </w:p>
    <w:p w:rsidRDefault="00776B3F" w:rsidP="00776B3F" w:rsidR="00776B3F">
      <w:pPr>
        <w:pStyle w:val="Bezproreda"/>
        <w:ind w:left="5664"/>
      </w:pPr>
    </w:p>
    <w:p w:rsidRDefault="00776B3F" w:rsidP="00776B3F" w:rsidR="00776B3F">
      <w:pPr>
        <w:pStyle w:val="Bezproreda"/>
        <w:rPr>
          <w:b/>
        </w:rPr>
      </w:pPr>
    </w:p>
    <w:p w:rsidRDefault="00776B3F" w:rsidP="00776B3F" w:rsidR="00776B3F">
      <w:pPr>
        <w:pStyle w:val="Bezproreda"/>
        <w:rPr>
          <w:b/>
        </w:rPr>
      </w:pPr>
    </w:p>
    <w:p w:rsidRDefault="00776B3F" w:rsidP="00776B3F" w:rsidR="00776B3F">
      <w:pPr>
        <w:pStyle w:val="Bezproreda"/>
        <w:jc w:val="center"/>
      </w:pPr>
      <w:r>
        <w:t>R E P U B L I K A   H R V A T S K A</w:t>
      </w:r>
    </w:p>
    <w:p w:rsidRDefault="00776B3F" w:rsidP="00776B3F" w:rsidR="00776B3F">
      <w:pPr>
        <w:pStyle w:val="Bezproreda"/>
        <w:jc w:val="center"/>
      </w:pPr>
    </w:p>
    <w:p w:rsidRDefault="00776B3F" w:rsidP="00776B3F" w:rsidR="00776B3F">
      <w:pPr>
        <w:pStyle w:val="Bezproreda"/>
        <w:jc w:val="center"/>
      </w:pPr>
    </w:p>
    <w:p w:rsidRDefault="00776B3F" w:rsidP="00776B3F" w:rsidR="00776B3F">
      <w:pPr>
        <w:pStyle w:val="Bezproreda"/>
        <w:jc w:val="center"/>
      </w:pPr>
      <w:r>
        <w:t>R J E Š E N J E</w:t>
      </w:r>
    </w:p>
    <w:p w:rsidRDefault="00776B3F" w:rsidP="00776B3F" w:rsidR="00776B3F">
      <w:pPr>
        <w:pStyle w:val="Bezproreda"/>
      </w:pPr>
    </w:p>
    <w:p w:rsidRDefault="00776B3F" w:rsidP="00776B3F" w:rsidR="00776B3F">
      <w:pPr>
        <w:pStyle w:val="Bezproreda"/>
      </w:pPr>
    </w:p>
    <w:p w:rsidRDefault="00776B3F" w:rsidP="00776B3F" w:rsidR="00776B3F">
      <w:pPr>
        <w:pStyle w:val="Bezproreda"/>
        <w:ind w:firstLine="708"/>
        <w:jc w:val="both"/>
      </w:pPr>
      <w:r>
        <w:t xml:space="preserve">Trgovački sud u Bjelovaru, po sucu Branki Pleskalt, u stečajnom postupku nad Stečajnom masom iza stečajnog dužnika VE-DAL d.o.o. za proizvodnju, turizam, ugostiteljstvo, trgovinu i usluge u stečaju, Virovitica, Ferde Rusana 100, OIB: 79834160393,  13. veljače 2018.  </w:t>
      </w:r>
    </w:p>
    <w:p w:rsidRDefault="00776B3F" w:rsidP="00776B3F" w:rsidR="00776B3F">
      <w:pPr>
        <w:pStyle w:val="Bezproreda"/>
        <w:jc w:val="both"/>
        <w:rPr>
          <w:b/>
        </w:rPr>
      </w:pPr>
    </w:p>
    <w:p w:rsidRDefault="00776B3F" w:rsidP="00776B3F" w:rsidR="00776B3F">
      <w:pPr>
        <w:pStyle w:val="Bezproreda"/>
        <w:jc w:val="both"/>
        <w:rPr>
          <w:b/>
        </w:rPr>
      </w:pPr>
    </w:p>
    <w:p w:rsidRDefault="00776B3F" w:rsidP="00776B3F" w:rsidR="00776B3F">
      <w:pPr>
        <w:pStyle w:val="Bezproreda"/>
        <w:jc w:val="center"/>
      </w:pPr>
      <w:r>
        <w:t>r i j e š i o    j e</w:t>
      </w:r>
    </w:p>
    <w:p w:rsidRDefault="00776B3F" w:rsidP="00776B3F" w:rsidR="00776B3F">
      <w:pPr>
        <w:pStyle w:val="Bezproreda"/>
        <w:jc w:val="both"/>
        <w:rPr>
          <w:rFonts w:cs="Arial"/>
          <w:bCs/>
        </w:rPr>
      </w:pPr>
    </w:p>
    <w:p w:rsidRDefault="00776B3F" w:rsidP="00776B3F" w:rsidR="00776B3F">
      <w:pPr>
        <w:spacing w:after="0"/>
        <w:ind w:firstLine="708"/>
        <w:jc w:val="both"/>
      </w:pPr>
      <w:r>
        <w:rPr>
          <w:rFonts w:cs="Times New Roman"/>
        </w:rPr>
        <w:t>1</w:t>
      </w:r>
      <w:r>
        <w:rPr>
          <w:rFonts w:cs="Times New Roman"/>
          <w:b/>
        </w:rPr>
        <w:t>.</w:t>
      </w:r>
      <w:r>
        <w:rPr>
          <w:rFonts w:cs="Times New Roman"/>
        </w:rPr>
        <w:t xml:space="preserve">Dosuđuje se kupcu Zlatku Škvarić iz Virovitice, Trg bana J. Jelačića 15, OIB: 28889099623 </w:t>
      </w:r>
      <w:r>
        <w:rPr>
          <w:rFonts w:cs="Times New Roman"/>
          <w:color w:val="000000"/>
        </w:rPr>
        <w:t>nekretnine upisane u zk. ul. br. 1596 k.o. Rezovac i to čkbr. 894/2 oranica ezovački vinogradi sa 1352 m</w:t>
      </w:r>
      <w:r>
        <w:rPr>
          <w:rFonts w:cs="Times New Roman"/>
          <w:color w:val="000000"/>
          <w:vertAlign w:val="superscript"/>
        </w:rPr>
        <w:t>2</w:t>
      </w:r>
      <w:r>
        <w:rPr>
          <w:rFonts w:cs="Times New Roman"/>
          <w:color w:val="000000"/>
        </w:rPr>
        <w:t xml:space="preserve">, </w:t>
      </w:r>
      <w:r>
        <w:rPr>
          <w:rFonts w:cs="Times New Roman"/>
        </w:rPr>
        <w:t xml:space="preserve"> vlasništvo </w:t>
      </w:r>
      <w:r>
        <w:t>stečajnog dužnika Stečajnom masom iza stečajnog dužnika VE-DAL d.o.o. za proizvodnju, turizam, ugostiteljstvo, trgovinu i usluge u stečaju, Virovitica, Ferde Rusana 100, OIB: 79834160393.</w:t>
      </w:r>
    </w:p>
    <w:p w:rsidRDefault="00776B3F" w:rsidP="00776B3F" w:rsidR="00776B3F">
      <w:pPr>
        <w:spacing w:after="0"/>
        <w:ind w:firstLine="708"/>
        <w:jc w:val="both"/>
        <w:rPr>
          <w:rFonts w:cs="Times New Roman"/>
        </w:rPr>
      </w:pPr>
    </w:p>
    <w:p w:rsidRDefault="00776B3F" w:rsidP="00776B3F" w:rsidR="00776B3F">
      <w:pPr>
        <w:pStyle w:val="Bezproreda"/>
        <w:ind w:firstLine="708"/>
        <w:jc w:val="both"/>
      </w:pPr>
      <w:r>
        <w:t>2</w:t>
      </w:r>
      <w:r>
        <w:rPr>
          <w:b/>
        </w:rPr>
        <w:t>.</w:t>
      </w:r>
      <w:r>
        <w:t>Određuje se nakon pravomoćnosti ovog rješenja o dosudi i nakon što kupac položi kupovninu u roku od 30 dana od dana pravomoćnosti ovog rješenja u sveukupnom iznosu od 2.100,00 kuna, time da se kupcu uplaćena jamčevina u iznosu od 210,00 kuna uračunava u sveukupnu kupovninu, uknjižba prava vlasništva na dosuđenoj nekretnini iz toč. 1. izreke ovog rješenja u korist kupca Anđele Škvarić iz Virovitice, Bečka 20, OIB: 85790756292 u zemljišnim knjigama Općinskog suda u Virovitici. Nakon pravomoćnosti ovog rješenja o dosudi kupovnina se uplaćuje na račun Trgovačkog suda u Bjelovaru broj: IBAN: HR6123900011300000630 s pozivom na broj 05 540-753-2017.</w:t>
      </w:r>
    </w:p>
    <w:p w:rsidRDefault="00776B3F" w:rsidP="00776B3F" w:rsidR="00776B3F">
      <w:pPr>
        <w:pStyle w:val="Bezproreda"/>
        <w:jc w:val="both"/>
      </w:pPr>
    </w:p>
    <w:p w:rsidRDefault="00776B3F" w:rsidP="00776B3F" w:rsidR="00776B3F">
      <w:pPr>
        <w:pStyle w:val="Bezproreda"/>
        <w:ind w:firstLine="708"/>
        <w:jc w:val="both"/>
      </w:pPr>
      <w:r>
        <w:t>Zemljišno-knjižni odjel Općinskog suda u Virovitici će obaviti upis tog prava vlasništva u korist kupca Zlatka Škvarić iz Virovitice, Trg bana J. Jelačića 15, OIB: 28889099623 na navedenoj nekretnini temeljem ovog pravomoćnog rješenja o dosudi nekretnine i na temelju Potvrde ovog suda da je kupac položio kupovinu za navedenu nekretninu u sveukupnom iznosu od 2.100,00 kuna (slovima: dvijetisućestokuna i 00lipa) u skladu sa ovim rješenjem.</w:t>
      </w:r>
    </w:p>
    <w:p w:rsidRDefault="00776B3F" w:rsidP="00776B3F" w:rsidR="00776B3F">
      <w:pPr>
        <w:pStyle w:val="Bezproreda"/>
        <w:jc w:val="both"/>
      </w:pPr>
      <w:r>
        <w:t xml:space="preserve"> </w:t>
      </w:r>
      <w:r>
        <w:tab/>
      </w:r>
    </w:p>
    <w:p w:rsidRDefault="00776B3F" w:rsidP="00776B3F" w:rsidR="00776B3F">
      <w:pPr>
        <w:pStyle w:val="Bezproreda"/>
        <w:jc w:val="both"/>
      </w:pPr>
      <w:r>
        <w:tab/>
        <w:t>3</w:t>
      </w:r>
      <w:r>
        <w:rPr>
          <w:b/>
        </w:rPr>
        <w:t>.</w:t>
      </w:r>
      <w:r>
        <w:t>Nakon pravomoćnosti ovog rješenja o dosudi nekretnina i nakon što kupac Zlatko Škvarić iz Virovitice, Trg bana J. Jelačića 15, OIB: 28889099623, položi kupovinu određenu u točki 2. izreke ovog rješenja, sud će donijeti zaključak o predaji tih nekretnina kupcu.</w:t>
      </w:r>
    </w:p>
    <w:p w:rsidRDefault="00776B3F" w:rsidP="00776B3F" w:rsidR="00776B3F">
      <w:pPr>
        <w:pStyle w:val="Bezproreda"/>
        <w:jc w:val="both"/>
      </w:pPr>
    </w:p>
    <w:p w:rsidRDefault="00776B3F" w:rsidP="00776B3F" w:rsidR="00776B3F">
      <w:pPr>
        <w:pStyle w:val="Bezproreda"/>
        <w:jc w:val="both"/>
      </w:pPr>
      <w:r>
        <w:tab/>
        <w:t>4. Ako kupac ne uplati kupovninu u roku koji joj je određen toč. 2. ovog Rješenja,</w:t>
      </w:r>
    </w:p>
    <w:p w:rsidRDefault="00776B3F" w:rsidP="00776B3F" w:rsidR="00776B3F">
      <w:pPr>
        <w:pStyle w:val="Bezproreda"/>
        <w:jc w:val="both"/>
      </w:pPr>
      <w:r>
        <w:t xml:space="preserve">smatrat će se da je odustao od kupnje, a sud će posebnim rješenjem proglasiti prodaju nevažećom i objaviti novu prodaju uz uvjete određene za prodaju koja je oglašena nevažećom, a iz jamčevine namiriti će se troškovi prodaje i naknaditi razlika kupovnine postignute na dražbi (čl. 100.st. 1, 2 i 3. Ovršnog zakona).   </w:t>
      </w:r>
    </w:p>
    <w:p w:rsidRDefault="00776B3F" w:rsidP="00776B3F" w:rsidR="00776B3F">
      <w:pPr>
        <w:pStyle w:val="Bezproreda"/>
        <w:jc w:val="both"/>
        <w:rPr>
          <w:lang w:eastAsia="en-US"/>
        </w:rPr>
      </w:pPr>
    </w:p>
    <w:p w:rsidRDefault="00776B3F" w:rsidP="00776B3F" w:rsidR="00776B3F">
      <w:pPr>
        <w:pStyle w:val="Bezproreda"/>
        <w:jc w:val="center"/>
      </w:pPr>
      <w:r>
        <w:t>Obrazloženje</w:t>
      </w:r>
    </w:p>
    <w:p w:rsidRDefault="00776B3F" w:rsidP="00776B3F" w:rsidR="00776B3F">
      <w:pPr>
        <w:pStyle w:val="Bezproreda"/>
        <w:jc w:val="both"/>
        <w:rPr>
          <w:b/>
        </w:rPr>
      </w:pPr>
    </w:p>
    <w:p w:rsidRDefault="00776B3F" w:rsidP="00776B3F" w:rsidR="00776B3F">
      <w:pPr>
        <w:pStyle w:val="Bezproreda"/>
        <w:jc w:val="both"/>
      </w:pPr>
      <w:r>
        <w:tab/>
        <w:t xml:space="preserve">Na održanoj prvoj usmenoj javnoj dražbi radi prodaje imovine stečajnog dužnika  Stečajne mase iza stečajnog dužnika VE-DAL d.o.o. za proizvodnju, turizam, ugostiteljstvo, trgovinu i usluge u stečaju, Virovitica, Ferde Rusana 100, OIB: 79834160393 određene u točki 1. izreke ovog rješenja a radi namirenja razlučnih vjerovnika u stečaju, sudjelovao je samo jedan ponuđač. </w:t>
      </w:r>
    </w:p>
    <w:p w:rsidRDefault="00776B3F" w:rsidP="00776B3F" w:rsidR="00776B3F">
      <w:pPr>
        <w:pStyle w:val="Bezproreda"/>
        <w:jc w:val="both"/>
      </w:pPr>
    </w:p>
    <w:p w:rsidRDefault="00776B3F" w:rsidP="00776B3F" w:rsidR="00776B3F">
      <w:pPr>
        <w:pStyle w:val="Bezproreda"/>
        <w:jc w:val="both"/>
      </w:pPr>
      <w:r>
        <w:tab/>
        <w:t xml:space="preserve">Početna cijena za nekretninu navedenu u toč. 1. izreke ovog Rješenja iznosila je 2.100,00 kuna te ispod te cijene nekretnina nije mogla biti prodana. </w:t>
      </w:r>
    </w:p>
    <w:p w:rsidRDefault="00776B3F" w:rsidP="00776B3F" w:rsidR="00776B3F">
      <w:pPr>
        <w:pStyle w:val="Bezproreda"/>
        <w:jc w:val="both"/>
      </w:pPr>
    </w:p>
    <w:p w:rsidRDefault="00776B3F" w:rsidP="00776B3F" w:rsidR="00776B3F">
      <w:pPr>
        <w:pStyle w:val="Bezproreda"/>
        <w:ind w:firstLine="708"/>
        <w:jc w:val="both"/>
      </w:pPr>
      <w:r>
        <w:t>Ponuđači Zlatko Škvarić iz Virovitice uplatio je jamčevinu  u iznosu od 210,00 kuna, te je  ponudio za navedenu nekretninu početnu prodajnu cijenu u iznosu od 2.100,00 kuna.</w:t>
      </w:r>
    </w:p>
    <w:p w:rsidRDefault="00776B3F" w:rsidP="00776B3F" w:rsidR="00776B3F">
      <w:pPr>
        <w:pStyle w:val="Bezproreda"/>
        <w:jc w:val="both"/>
      </w:pPr>
    </w:p>
    <w:p w:rsidRDefault="00776B3F" w:rsidP="00776B3F" w:rsidR="00776B3F">
      <w:pPr>
        <w:pStyle w:val="Bezproreda"/>
        <w:jc w:val="both"/>
      </w:pPr>
      <w:r>
        <w:tab/>
        <w:t xml:space="preserve">Sudac je utvrdio činjenicu da je navedeni kupac Zlatko Škvarić iz Virovitice ispunio uvjete da može pristupiti ovoj prvoj usmenoj javnoj dražbi, te je ponudio za navedenu nekretninu iznos od 2.100,00 kuna  time je  ispunio sve uvjete da mu se navedena nekretnina dosudi temeljem oderedbe čl.103. i čl.108. Ovršnog zakona (Narodne novine broj 112/12, 25713 i 93/2014),  te je riješeno kao u izreci ovog rješenja. </w:t>
      </w:r>
    </w:p>
    <w:p w:rsidRDefault="00776B3F" w:rsidP="00776B3F" w:rsidR="00776B3F">
      <w:pPr>
        <w:pStyle w:val="Bezproreda"/>
        <w:jc w:val="both"/>
      </w:pPr>
    </w:p>
    <w:p w:rsidRDefault="00776B3F" w:rsidP="00776B3F" w:rsidR="00776B3F">
      <w:pPr>
        <w:pStyle w:val="Bezproreda"/>
        <w:ind w:firstLine="708"/>
        <w:jc w:val="both"/>
      </w:pPr>
      <w:r>
        <w:tab/>
        <w:t>Kupac Zlatko Škvarić iz Virovitice, Trg bana J. Jelačića 15, OIB: 28889099623 će potrebnu razliku do sveukupne kupovnine u iznosu od 2.100,00 kuna uplatiti na račun Trgovačkog suda u Bjelovaru broj: IBAN: HR6123900011300000630 s pozivom na broj 05 540-753-2017.</w:t>
      </w:r>
    </w:p>
    <w:p w:rsidRDefault="00776B3F" w:rsidP="00776B3F" w:rsidR="00776B3F">
      <w:pPr>
        <w:pStyle w:val="Bezproreda"/>
        <w:jc w:val="both"/>
      </w:pPr>
    </w:p>
    <w:p w:rsidRDefault="00776B3F" w:rsidP="00776B3F" w:rsidR="00776B3F">
      <w:pPr>
        <w:pStyle w:val="Bezproreda"/>
        <w:ind w:firstLine="708"/>
        <w:jc w:val="both"/>
        <w:rPr>
          <w:szCs w:val="20"/>
        </w:rPr>
      </w:pPr>
      <w:r>
        <w:t>U Bjelovaru 13. veljače 2018.</w:t>
      </w:r>
    </w:p>
    <w:p w:rsidRDefault="00776B3F" w:rsidP="00776B3F" w:rsidR="00776B3F">
      <w:pPr>
        <w:pStyle w:val="Bezproreda"/>
        <w:jc w:val="both"/>
      </w:pPr>
      <w:r>
        <w:tab/>
      </w:r>
      <w:r>
        <w:tab/>
      </w:r>
      <w:r>
        <w:tab/>
      </w:r>
      <w:r>
        <w:tab/>
      </w:r>
      <w:r>
        <w:tab/>
      </w:r>
      <w:r>
        <w:tab/>
      </w:r>
      <w:r>
        <w:tab/>
        <w:t xml:space="preserve">              S u d a c</w:t>
      </w:r>
    </w:p>
    <w:p w:rsidRDefault="00776B3F" w:rsidP="00776B3F" w:rsidR="00776B3F">
      <w:pPr>
        <w:pStyle w:val="Bezproreda"/>
        <w:jc w:val="both"/>
      </w:pPr>
      <w:r>
        <w:tab/>
      </w:r>
      <w:r>
        <w:tab/>
      </w:r>
      <w:r>
        <w:tab/>
      </w:r>
      <w:r>
        <w:tab/>
      </w:r>
      <w:r>
        <w:tab/>
      </w:r>
      <w:r>
        <w:tab/>
      </w:r>
      <w:r>
        <w:tab/>
        <w:t xml:space="preserve">        Branka Pleskalt v.r.</w:t>
      </w:r>
    </w:p>
    <w:p w:rsidRDefault="00776B3F" w:rsidP="00776B3F" w:rsidR="00776B3F">
      <w:pPr>
        <w:pStyle w:val="Bezproreda"/>
        <w:jc w:val="both"/>
      </w:pPr>
    </w:p>
    <w:p w:rsidRDefault="00776B3F" w:rsidP="00776B3F" w:rsidR="00776B3F">
      <w:pPr>
        <w:pStyle w:val="Bezproreda"/>
        <w:jc w:val="both"/>
      </w:pPr>
      <w:r>
        <w:tab/>
      </w:r>
      <w:r>
        <w:tab/>
      </w:r>
      <w:r>
        <w:tab/>
      </w:r>
      <w:r>
        <w:tab/>
      </w:r>
      <w:r>
        <w:tab/>
      </w:r>
      <w:r>
        <w:tab/>
        <w:t xml:space="preserve">       Za točnost otpravka-ovlašteni službenik</w:t>
      </w:r>
    </w:p>
    <w:p w:rsidRDefault="00776B3F" w:rsidP="00776B3F" w:rsidR="00776B3F">
      <w:pPr>
        <w:pStyle w:val="Bezproreda"/>
        <w:jc w:val="both"/>
      </w:pPr>
      <w:r>
        <w:tab/>
      </w:r>
      <w:r>
        <w:tab/>
      </w:r>
      <w:r>
        <w:tab/>
      </w:r>
      <w:r>
        <w:tab/>
      </w:r>
      <w:r>
        <w:tab/>
      </w:r>
      <w:r>
        <w:tab/>
      </w:r>
      <w:r>
        <w:tab/>
        <w:t xml:space="preserve">           Vesna Dragišić</w:t>
      </w:r>
    </w:p>
    <w:p w:rsidRDefault="00776B3F" w:rsidP="00776B3F" w:rsidR="00776B3F">
      <w:pPr>
        <w:pStyle w:val="Bezproreda"/>
        <w:jc w:val="both"/>
        <w:rPr>
          <w:rFonts w:hAnsi="Arial" w:ascii="Arial"/>
        </w:rPr>
      </w:pPr>
    </w:p>
    <w:p w:rsidRDefault="00776B3F" w:rsidP="00776B3F" w:rsidR="00AE649C" w:rsidRPr="00B76F3C">
      <w:pPr>
        <w:pStyle w:val="NormaleSPIS"/>
      </w:pPr>
      <w: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p>
    <w:sectPr w:rsidSect="00776B3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4111070"/>
      <w:docPartObj>
        <w:docPartGallery w:val="Page Numbers (Top of Page)"/>
        <w:docPartUnique/>
      </w:docPartObj>
    </w:sdtPr>
    <w:sdtEndPr/>
    <w:sdtContent>
      <w:p w:rsidRDefault="00776B3F" w:rsidR="00776B3F">
        <w:pPr>
          <w:pStyle w:val="Zaglavlje"/>
          <w:jc w:val="center"/>
        </w:pPr>
        <w:r>
          <w:fldChar w:fldCharType="begin"/>
        </w:r>
        <w:r>
          <w:instrText>PAGE   \* MERGEFORMAT</w:instrText>
        </w:r>
        <w:r>
          <w:fldChar w:fldCharType="separate"/>
        </w:r>
        <w:r w:rsidR="00F27FD8">
          <w:t>2</w:t>
        </w:r>
        <w:r>
          <w:fldChar w:fldCharType="end"/>
        </w:r>
      </w:p>
    </w:sdtContent>
  </w:sdt>
  <w:p w:rsidRDefault="00776B3F" w:rsidR="008333A9">
    <w:pPr>
      <w:pStyle w:val="Zaglavlje"/>
    </w:pPr>
    <w:r>
      <w:t>Poslovni broj: 1 St-753/2017-34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6B3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27FD8"/>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87705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St-753/2017-34</izvorni_sadrzaj>
    <derivirana_varijabla naziv="DomainObject.Oznaka_1">St-753/2017-34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St-753/2017</izvorni_sadrzaj>
    <derivirana_varijabla naziv="DomainObject.Predmet.OznakaBroj_1">St-753/2017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VE-DAL d.o.o. za proizvodnju, turizam, ugostiteljstvo, trgovinu i usluge u stečaju</izvorni_sadrzaj>
    <derivirana_varijabla naziv="DomainObject.Predmet.ProtustrankaFormated_1">  Stečajna masa iza VE-DAL d.o.o. za proizvodnju, turizam, ugostiteljstvo, trgovinu i usluge u stečaju</derivirana_varijabla>
  </DomainObject.Predmet.ProtustrankaFormated>
  <DomainObject.Predmet.ProtustrankaFormatedOIB>
    <izvorni_sadrzaj>  Stečajna masa iza VE-DAL d.o.o. za proizvodnju, turizam, ugostiteljstvo, trgovinu i usluge u stečaju, OIB 79834160393</izvorni_sadrzaj>
    <derivirana_varijabla naziv="DomainObject.Predmet.ProtustrankaFormatedOIB_1">  Stečajna masa iza VE-DAL d.o.o. za proizvodnju, turizam, ugostiteljstvo, trgovinu i usluge u stečaju, OIB 79834160393</derivirana_varijabla>
  </DomainObject.Predmet.ProtustrankaFormatedOIB>
  <DomainObject.Predmet.ProtustrankaFormatedWithAdress>
    <izvorni_sadrzaj> Stečajna masa iza VE-DAL d.o.o. za proizvodnju, turizam, ugostiteljstvo, trgovinu i usluge u stečaju, Ferde Rusana 100, 33000 Virovitica</izvorni_sadrzaj>
    <derivirana_varijabla naziv="DomainObject.Predmet.ProtustrankaFormatedWithAdress_1"> Stečajna masa iza VE-DAL d.o.o. za proizvodnju, turizam, ugostiteljstvo, trgovinu i usluge u stečaju, Ferde Rusana 100, 33000 Virovitica</derivirana_varijabla>
  </DomainObject.Predmet.ProtustrankaFormatedWithAdress>
  <DomainObject.Predmet.ProtustrankaFormatedWithAdressOIB>
    <izvorni_sadrzaj> Stečajna masa iza VE-DAL d.o.o. za proizvodnju, turizam, ugostiteljstvo, trgovinu i usluge u stečaju, OIB 79834160393, Ferde Rusana 100, 33000 Virovitica</izvorni_sadrzaj>
    <derivirana_varijabla naziv="DomainObject.Predmet.ProtustrankaFormatedWithAdressOIB_1"> Stečajna masa iza VE-DAL d.o.o. za proizvodnju, turizam, ugostiteljstvo, trgovinu i usluge u stečaju, OIB 79834160393, Ferde Rusana 100, 33000 Virovitica</derivirana_varijabla>
  </DomainObject.Predmet.ProtustrankaFormatedWithAdressOIB>
  <DomainObject.Predmet.ProtustrankaWithAdress>
    <izvorni_sadrzaj>Stečajna masa iza VE-DAL d.o.o. za proizvodnju, turizam, ugostiteljstvo, trgovinu i usluge u stečaju Ferde Rusana 100, 33000 Virovitica</izvorni_sadrzaj>
    <derivirana_varijabla naziv="DomainObject.Predmet.ProtustrankaWithAdress_1">Stečajna masa iza VE-DAL d.o.o. za proizvodnju, turizam, ugostiteljstvo, trgovinu i usluge u stečaju Ferde Rusana 100, 33000 Virovitica</derivirana_varijabla>
  </DomainObject.Predmet.ProtustrankaWithAdress>
  <DomainObject.Predmet.ProtustrankaWithAdressOIB>
    <izvorni_sadrzaj>Stečajna masa iza VE-DAL d.o.o. za proizvodnju, turizam, ugostiteljstvo, trgovinu i usluge u stečaju, OIB 79834160393, Ferde Rusana 100, 33000 Virovitica</izvorni_sadrzaj>
    <derivirana_varijabla naziv="DomainObject.Predmet.ProtustrankaWithAdressOIB_1">Stečajna masa iza VE-DAL d.o.o. za proizvodnju, turizam, ugostiteljstvo, trgovinu i usluge u stečaju, OIB 79834160393, Ferde Rusana 100, 33000 Virovitica</derivirana_varijabla>
  </DomainObject.Predmet.ProtustrankaWithAdressOIB>
  <DomainObject.Predmet.ProtustrankaNazivFormated>
    <izvorni_sadrzaj>Stečajna masa iza VE-DAL d.o.o. za proizvodnju, turizam, ugostiteljstvo, trgovinu i usluge u stečaju</izvorni_sadrzaj>
    <derivirana_varijabla naziv="DomainObject.Predmet.ProtustrankaNazivFormated_1">Stečajna masa iza VE-DAL d.o.o. za proizvodnju, turizam, ugostiteljstvo, trgovinu i usluge u stečaju</derivirana_varijabla>
  </DomainObject.Predmet.ProtustrankaNazivFormated>
  <DomainObject.Predmet.ProtustrankaNazivFormatedOIB>
    <izvorni_sadrzaj>Stečajna masa iza VE-DAL d.o.o. za proizvodnju, turizam, ugostiteljstvo, trgovinu i usluge u stečaju, OIB 79834160393</izvorni_sadrzaj>
    <derivirana_varijabla naziv="DomainObject.Predmet.ProtustrankaNazivFormatedOIB_1">Stečajna masa iza VE-DAL d.o.o. za proizvodnju, turizam, ugostiteljstvo, trgovinu i usluge u stečaju, OIB 79834160393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VE-DAL d.o.o. za proizvodnju, turizam, ugostiteljstvo, trgovinu i usluge u stečaju</item>
    </izvorni_sadrzaj>
    <derivirana_varijabla naziv="DomainObject.Predmet.ProtuStrankaListFormated_1">
      <item>Stečajna masa iza VE-DAL d.o.o. za proizvodnju, turizam, ugostiteljstvo, trgovinu i usluge u stečaju</item>
    </derivirana_varijabla>
  </DomainObject.Predmet.ProtuStrankaListFormated>
  <DomainObject.Predmet.ProtuStrankaListFormatedOIB>
    <izvorni_sadrzaj>
      <item>Stečajna masa iza VE-DAL d.o.o. za proizvodnju, turizam, ugostiteljstvo, trgovinu i usluge u stečaju, OIB 79834160393</item>
    </izvorni_sadrzaj>
    <derivirana_varijabla naziv="DomainObject.Predmet.ProtuStrankaListFormatedOIB_1">
      <item>Stečajna masa iza VE-DAL d.o.o. za proizvodnju, turizam, ugostiteljstvo, trgovinu i usluge u stečaju, OIB 79834160393</item>
    </derivirana_varijabla>
  </DomainObject.Predmet.ProtuStrankaListFormatedOIB>
  <DomainObject.Predmet.ProtuStrankaListFormatedWithAdress>
    <izvorni_sadrzaj>
      <item>Stečajna masa iza VE-DAL d.o.o. za proizvodnju, turizam, ugostiteljstvo, trgovinu i usluge u stečaju, Ferde Rusana 100, 33000 Virovitica</item>
    </izvorni_sadrzaj>
    <derivirana_varijabla naziv="DomainObject.Predmet.ProtuStrankaListFormatedWithAdress_1">
      <item>Stečajna masa iza VE-DAL d.o.o. za proizvodnju, turizam, ugostiteljstvo, trgovinu i usluge u stečaju, Ferde Rusana 100, 33000 Virovitica</item>
    </derivirana_varijabla>
  </DomainObject.Predmet.ProtuStrankaListFormatedWithAdress>
  <DomainObject.Predmet.ProtuStrankaListFormatedWithAdressOIB>
    <izvorni_sadrzaj>
      <item>Stečajna masa iza VE-DAL d.o.o. za proizvodnju, turizam, ugostiteljstvo, trgovinu i usluge u stečaju, OIB 79834160393, Ferde Rusana 100, 33000 Virovitica</item>
    </izvorni_sadrzaj>
    <derivirana_varijabla naziv="DomainObject.Predmet.ProtuStrankaListFormatedWithAdressOIB_1">
      <item>Stečajna masa iza VE-DAL d.o.o. za proizvodnju, turizam, ugostiteljstvo, trgovinu i usluge u stečaju, OIB 79834160393, Ferde Rusana 100, 33000 Virovitica</item>
    </derivirana_varijabla>
  </DomainObject.Predmet.ProtuStrankaListFormatedWithAdressOIB>
  <DomainObject.Predmet.ProtuStrankaListNazivFormated>
    <izvorni_sadrzaj>
      <item>Stečajna masa iza VE-DAL d.o.o. za proizvodnju, turizam, ugostiteljstvo, trgovinu i usluge u stečaju</item>
    </izvorni_sadrzaj>
    <derivirana_varijabla naziv="DomainObject.Predmet.ProtuStrankaListNazivFormated_1">
      <item>Stečajna masa iza VE-DAL d.o.o. za proizvodnju, turizam, ugostiteljstvo, trgovinu i usluge u stečaju</item>
    </derivirana_varijabla>
  </DomainObject.Predmet.ProtuStrankaListNazivFormated>
  <DomainObject.Predmet.ProtuStrankaListNazivFormatedOIB>
    <izvorni_sadrzaj>
      <item>Stečajna masa iza VE-DAL d.o.o. za proizvodnju, turizam, ugostiteljstvo, trgovinu i usluge u stečaju, OIB 79834160393</item>
    </izvorni_sadrzaj>
    <derivirana_varijabla naziv="DomainObject.Predmet.ProtuStrankaListNazivFormatedOIB_1">
      <item>Stečajna masa iza VE-DAL d.o.o. za proizvodnju, turizam, ugostiteljstvo, trgovinu i usluge u stečaju, OIB 79834160393</item>
    </derivirana_varijabla>
  </DomainObject.Predmet.ProtuStrankaListNazivFormatedOIB>
  <DomainObject.Predmet.OstaliListFormated>
    <izvorni_sadrzaj>
      <item>ŽDO U BJELOVARU</item>
      <item>FINA BJELOVR</item>
      <item>TRGOCENTAR dioničko društvo za trgovinu, proizvodnju i usluge</item>
      <item>Hrvatski zavod za zapošljavanje</item>
      <item>ODVJETNIČKO DRUŠTVO PETRIĆ i dr. društvo s ograničenom odgovornošću</item>
      <item>Hypo-Alpe Adria bank d.d. (sada Addiko bank d.d.)</item>
      <item>Općinski sud u Virovitici, Zemljišno knjižni odjel</item>
      <item>HRVATSKI ZAVOD ZA ZAPOŠLJAVANJE, Područni ured Virovitica</item>
      <item>Branko Valentić, setčajni upravitelj</item>
      <item>Anđela Škvarić</item>
      <item>Zlatko Škvarić</item>
    </izvorni_sadrzaj>
    <derivirana_varijabla naziv="DomainObject.Predmet.OstaliListFormated_1">
      <item>ŽDO U BJELOVARU</item>
      <item>FINA BJELOVR</item>
      <item>TRGOCENTAR dioničko društvo za trgovinu, proizvodnju i usluge</item>
      <item>Hrvatski zavod za zapošljavanje</item>
      <item>ODVJETNIČKO DRUŠTVO PETRIĆ i dr. društvo s ograničenom odgovornošću</item>
      <item>Hypo-Alpe Adria bank d.d. (sada Addiko bank d.d.)</item>
      <item>Općinski sud u Virovitici, Zemljišno knjižni odjel</item>
      <item>HRVATSKI ZAVOD ZA ZAPOŠLJAVANJE, Područni ured Virovitica</item>
      <item>Branko Valentić, setčajni upravitelj</item>
      <item>Anđela Škvarić</item>
      <item>Zlatko Škvarić</item>
    </derivirana_varijabla>
  </DomainObject.Predmet.OstaliListFormated>
  <DomainObject.Predmet.OstaliListFormatedOIB>
    <izvorni_sadrzaj>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Hypo-Alpe Adria bank d.d. (sada 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izvorni_sadrzaj>
    <derivirana_varijabla naziv="DomainObject.Predmet.OstaliListFormatedOIB_1">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Hypo-Alpe Adria bank d.d. (sada 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derivirana_varijabla>
  </DomainObject.Predmet.OstaliListFormatedOIB>
  <DomainObject.Predmet.OstaliListFormatedWithAdress>
    <izvorni_sadrzaj>
      <item>ŽDO U BJELOVARU</item>
      <item>FINA BJELOVR</item>
      <item>TRGOCENTAR dioničko društvo za trgovinu, proizvodnju i usluge, Zbora Narodne Garde 1, 33000 Virovitica</item>
      <item>Hrvatski zavod za zapošljavanje, Radnička cesta 1., 10000 Zagreb</item>
      <item>ODVJETNIČKO DRUŠTVO PETRIĆ i dr. društvo s ograničenom odgovornošću, Kolodvorska 13, 42000 Varaždin</item>
      <item>Hypo-Alpe Adria bank d.d. (sada Addiko bank d.d.), Slavonska avenija 6., 10000 Zagreb</item>
      <item>Općinski sud u Virovitici, Zemljišno knjižni odjel, ., 33000 Virovitica</item>
      <item>HRVATSKI ZAVOD ZA ZAPOŠLJAVANJE, Područni ured Virovitica, Radnička Cesta 1, 10000 Zagreb</item>
      <item>Branko Valentić, setčajni upravitelj</item>
      <item>Anđela Škvarić, Bečka 20., 33000 Virovitica</item>
      <item>Zlatko Škvarić, Trg bana J. Jelačića 15., 33000 Virovitica</item>
    </izvorni_sadrzaj>
    <derivirana_varijabla naziv="DomainObject.Predmet.OstaliListFormatedWithAdress_1">
      <item>ŽDO U BJELOVARU</item>
      <item>FINA BJELOVR</item>
      <item>TRGOCENTAR dioničko društvo za trgovinu, proizvodnju i usluge, Zbora Narodne Garde 1, 33000 Virovitica</item>
      <item>Hrvatski zavod za zapošljavanje, Radnička cesta 1., 10000 Zagreb</item>
      <item>ODVJETNIČKO DRUŠTVO PETRIĆ i dr. društvo s ograničenom odgovornošću, Kolodvorska 13, 42000 Varaždin</item>
      <item>Hypo-Alpe Adria bank d.d. (sada Addiko bank d.d.), Slavonska avenija 6., 10000 Zagreb</item>
      <item>Općinski sud u Virovitici, Zemljišno knjižni odjel, ., 33000 Virovitica</item>
      <item>HRVATSKI ZAVOD ZA ZAPOŠLJAVANJE, Područni ured Virovitica, Radnička Cesta 1, 10000 Zagreb</item>
      <item>Branko Valentić, setčajni upravitelj</item>
      <item>Anđela Škvarić, Bečka 20., 33000 Virovitica</item>
      <item>Zlatko Škvarić, Trg bana J. Jelačića 15., 33000 Virovitica</item>
    </derivirana_varijabla>
  </DomainObject.Predmet.OstaliListFormatedWithAdress>
  <DomainObject.Predmet.OstaliListFormatedWithAdressOIB>
    <izvorni_sadrzaj>
      <item>ŽDO U BJELOVARU, OIB 86821435474</item>
      <item>FINA BJELOVR, OIB 85821130368</item>
      <item>TRGOCENTAR dioničko društvo za trgovinu, proizvodnju i usluge, OIB 17649565367, Zbora Narodne Garde 1, 33000 Virovitica</item>
      <item>Hrvatski zavod za zapošljavanje, OIB 91547293790, Radnička cesta 1., 10000 Zagreb</item>
      <item>ODVJETNIČKO DRUŠTVO PETRIĆ i dr. društvo s ograničenom odgovornošću, OIB 86453829502, Kolodvorska 13, 42000 Varaždin</item>
      <item>Hypo-Alpe Adria bank d.d. (sada Addiko bank d.d.), OIB 14036333877, Slavonska avenija 6., 10000 Zagreb</item>
      <item>Općinski sud u Virovitici, Zemljišno knjižni odjel, ., 33000 Virovitica</item>
      <item>HRVATSKI ZAVOD ZA ZAPOŠLJAVANJE, Područni ured Virovitica, OIB 91547293790, Radnička Cesta 1, 10000 Zagreb</item>
      <item>Branko Valentić, setčajni upravitelj, OIB 85378232573</item>
      <item>Anđela Škvarić, OIB 85790756292, Bečka 20., 33000 Virovitica</item>
      <item>Zlatko Škvarić, OIB 28889099623, Trg bana J. Jelačića 15., 33000 Virovitica</item>
    </izvorni_sadrzaj>
    <derivirana_varijabla naziv="DomainObject.Predmet.OstaliListFormatedWithAdressOIB_1">
      <item>ŽDO U BJELOVARU, OIB 86821435474</item>
      <item>FINA BJELOVR, OIB 85821130368</item>
      <item>TRGOCENTAR dioničko društvo za trgovinu, proizvodnju i usluge, OIB 17649565367, Zbora Narodne Garde 1, 33000 Virovitica</item>
      <item>Hrvatski zavod za zapošljavanje, OIB 91547293790, Radnička cesta 1., 10000 Zagreb</item>
      <item>ODVJETNIČKO DRUŠTVO PETRIĆ i dr. društvo s ograničenom odgovornošću, OIB 86453829502, Kolodvorska 13, 42000 Varaždin</item>
      <item>Hypo-Alpe Adria bank d.d. (sada Addiko bank d.d.), OIB 14036333877, Slavonska avenija 6., 10000 Zagreb</item>
      <item>Općinski sud u Virovitici, Zemljišno knjižni odjel, ., 33000 Virovitica</item>
      <item>HRVATSKI ZAVOD ZA ZAPOŠLJAVANJE, Područni ured Virovitica, OIB 91547293790, Radnička Cesta 1, 10000 Zagreb</item>
      <item>Branko Valentić, setčajni upravitelj, OIB 85378232573</item>
      <item>Anđela Škvarić, OIB 85790756292, Bečka 20., 33000 Virovitica</item>
      <item>Zlatko Škvarić, OIB 28889099623, Trg bana J. Jelačića 15., 33000 Virovitica</item>
    </derivirana_varijabla>
  </DomainObject.Predmet.OstaliListFormatedWithAdressOIB>
  <DomainObject.Predmet.OstaliListNazivFormated>
    <izvorni_sadrzaj>
      <item>ŽDO U BJELOVARU</item>
      <item>FINA BJELOVR</item>
      <item>TRGOCENTAR dioničko društvo za trgovinu, proizvodnju i usluge</item>
      <item>Hrvatski zavod za zapošljavanje</item>
      <item>ODVJETNIČKO DRUŠTVO PETRIĆ i dr. društvo s ograničenom odgovornošću</item>
      <item>Hypo-Alpe Adria bank d.d. (sada Addiko bank d.d.)</item>
      <item>Općinski sud u Virovitici, Zemljišno knjižni odjel</item>
      <item>HRVATSKI ZAVOD ZA ZAPOŠLJAVANJE, Područni ured Virovitica</item>
      <item>Branko Valentić, setčajni upravitelj</item>
      <item>Anđela Škvarić</item>
      <item>Zlatko Škvarić</item>
    </izvorni_sadrzaj>
    <derivirana_varijabla naziv="DomainObject.Predmet.OstaliListNazivFormated_1">
      <item>ŽDO U BJELOVARU</item>
      <item>FINA BJELOVR</item>
      <item>TRGOCENTAR dioničko društvo za trgovinu, proizvodnju i usluge</item>
      <item>Hrvatski zavod za zapošljavanje</item>
      <item>ODVJETNIČKO DRUŠTVO PETRIĆ i dr. društvo s ograničenom odgovornošću</item>
      <item>Hypo-Alpe Adria bank d.d. (sada Addiko bank d.d.)</item>
      <item>Općinski sud u Virovitici, Zemljišno knjižni odjel</item>
      <item>HRVATSKI ZAVOD ZA ZAPOŠLJAVANJE, Područni ured Virovitica</item>
      <item>Branko Valentić, setčajni upravitelj</item>
      <item>Anđela Škvarić</item>
      <item>Zlatko Škvarić</item>
    </derivirana_varijabla>
  </DomainObject.Predmet.OstaliListNazivFormated>
  <DomainObject.Predmet.OstaliListNazivFormatedOIB>
    <izvorni_sadrzaj>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Hypo-Alpe Adria bank d.d. (sada 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izvorni_sadrzaj>
    <derivirana_varijabla naziv="DomainObject.Predmet.OstaliListNazivFormatedOIB_1">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Hypo-Alpe Adria bank d.d. (sada 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St-753/2017-34</izvorni_sadrzaj>
    <derivirana_varijabla naziv="DomainObject.PoslovniBrojDokumenta_1">St-753/2017-34</derivirana_varijabla>
  </DomainObject.PoslovniBrojDokumenta>
  <DomainObject.Predmet.StrankaIDrugi>
    <izvorni_sadrzaj/>
    <derivirana_varijabla naziv="DomainObject.Predmet.StrankaIDrugi_1"/>
  </DomainObject.Predmet.StrankaIDrugi>
  <DomainObject.Predmet.ProtustrankaIDrugi>
    <izvorni_sadrzaj>Stečajna masa iza VE-DAL d.o.o. za proizvodnju, turizam, ugostiteljstvo, trgovinu i usluge u stečaju</izvorni_sadrzaj>
    <derivirana_varijabla naziv="DomainObject.Predmet.ProtustrankaIDrugi_1">Stečajna masa iza VE-DAL d.o.o. za proizvodnju, turizam, ugostiteljstvo,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VE-DAL d.o.o. za proizvodnju, turizam, ugostiteljstvo, trgovinu i usluge u stečaju, OIB 79834160393, Ferde Rusana 100, 33000 Virovitica</izvorni_sadrzaj>
    <derivirana_varijabla naziv="DomainObject.Predmet.ProtustrankaIDrugiAdressOIB_1">Stečajna masa iza VE-DAL d.o.o. za proizvodnju, turizam, ugostiteljstvo, trgovinu i usluge u stečaju, OIB 79834160393, Ferde Rusana 100,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VE-DAL d.o.o. za proizvodnju, turizam, ugostiteljstvo, trgovinu i usluge u stečaju</item>
      <item>ŽDO U BJELOVARU</item>
      <item>FINA BJELOVR</item>
      <item>TRGOCENTAR dioničko društvo za trgovinu, proizvodnju i usluge</item>
      <item>Hrvatski zavod za zapošljavanje</item>
      <item>ODVJETNIČKO DRUŠTVO PETRIĆ i dr. društvo s ograničenom odgovornošću</item>
      <item>Hypo-Alpe Adria bank d.d. (sada Addiko bank d.d.)</item>
      <item>Općinski sud u Virovitici, Zemljišno knjižni odjel</item>
      <item>HRVATSKI ZAVOD ZA ZAPOŠLJAVANJE, Područni ured Virovitica</item>
      <item>Branko Valentić, setčajni upravitelj</item>
      <item>Anđela Škvarić</item>
      <item>Zlatko Škvarić</item>
    </izvorni_sadrzaj>
    <derivirana_varijabla naziv="DomainObject.Predmet.SudioniciListNaziv_1">
      <item>Stečajna masa iza VE-DAL d.o.o. za proizvodnju, turizam, ugostiteljstvo, trgovinu i usluge u stečaju</item>
      <item>ŽDO U BJELOVARU</item>
      <item>FINA BJELOVR</item>
      <item>TRGOCENTAR dioničko društvo za trgovinu, proizvodnju i usluge</item>
      <item>Hrvatski zavod za zapošljavanje</item>
      <item>ODVJETNIČKO DRUŠTVO PETRIĆ i dr. društvo s ograničenom odgovornošću</item>
      <item>Hypo-Alpe Adria bank d.d. (sada Addiko bank d.d.)</item>
      <item>Općinski sud u Virovitici, Zemljišno knjižni odjel</item>
      <item>HRVATSKI ZAVOD ZA ZAPOŠLJAVANJE, Područni ured Virovitica</item>
      <item>Branko Valentić, setčajni upravitelj</item>
      <item>Anđela Škvarić</item>
      <item>Zlatko Škvarić</item>
    </derivirana_varijabla>
  </DomainObject.Predmet.SudioniciListNaziv>
  <DomainObject.Predmet.SudioniciListAdressOIB>
    <izvorni_sadrzaj>
      <item>Stečajna masa iza VE-DAL d.o.o. za proizvodnju, turizam, ugostiteljstvo, trgovinu i usluge u stečaju, OIB 79834160393, Ferde Rusana 100,33000 Virovitica</item>
      <item>ŽDO U BJELOVARU, OIB 86821435474</item>
      <item>FINA BJELOVR, OIB 85821130368</item>
      <item>TRGOCENTAR dioničko društvo za trgovinu, proizvodnju i usluge, OIB 17649565367, Zbora Narodne Garde 1,33000 Virovitica</item>
      <item>Hrvatski zavod za zapošljavanje, OIB 91547293790, Radnička cesta 1.,10000 Zagreb</item>
      <item>ODVJETNIČKO DRUŠTVO PETRIĆ i dr. društvo s ograničenom odgovornošću, OIB 86453829502, Kolodvorska 13,42000 Varaždin</item>
      <item>Hypo-Alpe Adria bank d.d. (sada Addiko bank d.d.), OIB 14036333877, Slavonska avenija 6.,10000 Zagreb</item>
      <item>Općinski sud u Virovitici, Zemljišno knjižni odjel, .,33000 Virovitica</item>
      <item>HRVATSKI ZAVOD ZA ZAPOŠLJAVANJE, Područni ured Virovitica, OIB 91547293790, Radnička Cesta 1,10000 Zagreb</item>
      <item>Branko Valentić, setčajni upravitelj, OIB 85378232573</item>
      <item>Anđela Škvarić, OIB 85790756292, Bečka 20.,33000 Virovitica</item>
      <item>Zlatko Škvarić, OIB 28889099623, Trg bana J. Jelačića 15.,33000 Virovitica</item>
    </izvorni_sadrzaj>
    <derivirana_varijabla naziv="DomainObject.Predmet.SudioniciListAdressOIB_1">
      <item>Stečajna masa iza VE-DAL d.o.o. za proizvodnju, turizam, ugostiteljstvo, trgovinu i usluge u stečaju, OIB 79834160393, Ferde Rusana 100,33000 Virovitica</item>
      <item>ŽDO U BJELOVARU, OIB 86821435474</item>
      <item>FINA BJELOVR, OIB 85821130368</item>
      <item>TRGOCENTAR dioničko društvo za trgovinu, proizvodnju i usluge, OIB 17649565367, Zbora Narodne Garde 1,33000 Virovitica</item>
      <item>Hrvatski zavod za zapošljavanje, OIB 91547293790, Radnička cesta 1.,10000 Zagreb</item>
      <item>ODVJETNIČKO DRUŠTVO PETRIĆ i dr. društvo s ograničenom odgovornošću, OIB 86453829502, Kolodvorska 13,42000 Varaždin</item>
      <item>Hypo-Alpe Adria bank d.d. (sada Addiko bank d.d.), OIB 14036333877, Slavonska avenija 6.,10000 Zagreb</item>
      <item>Općinski sud u Virovitici, Zemljišno knjižni odjel, .,33000 Virovitica</item>
      <item>HRVATSKI ZAVOD ZA ZAPOŠLJAVANJE, Područni ured Virovitica, OIB 91547293790, Radnička Cesta 1,10000 Zagreb</item>
      <item>Branko Valentić, setčajni upravitelj, OIB 85378232573</item>
      <item>Anđela Škvarić, OIB 85790756292, Bečka 20.,33000 Virovitica</item>
      <item>Zlatko Škvarić, OIB 28889099623, Trg bana J. Jelačića 15.,33000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2C5E3F-3C52-4DDE-9F36-9BBCB29010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704</properties:Words>
  <properties:Characters>3732</properties:Characters>
  <properties:Lines>92</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2018-02-13T07:33:00Z</cp:lastPrinted>
  <dcterms:modified xmlns:xsi="http://www.w3.org/2001/XMLSchema-instance" xsi:type="dcterms:W3CDTF">2018-02-13T07:34:00Z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St-753/2017-34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