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0962" w14:paraId="c1e0962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432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proofErr w:type="spellStart"/>
      <w:r w:rsidR="00AC6C38" w:rsidRPr="008511A6">
        <w:rPr>
          <w:rFonts w:cs="Times New Roman" w:eastAsia="Times New Roman"/>
          <w:szCs w:val="24"/>
          <w:lang w:eastAsia="hr-HR"/>
        </w:rPr>
        <w:t>20.St</w:t>
      </w:r>
      <w:proofErr w:type="spellEnd"/>
      <w:r w:rsidR="00AC6C38" w:rsidRPr="008511A6">
        <w:rPr>
          <w:rFonts w:cs="Times New Roman" w:eastAsia="Times New Roman"/>
          <w:szCs w:val="24"/>
          <w:lang w:eastAsia="hr-HR"/>
        </w:rPr>
        <w:t>-</w:t>
      </w:r>
      <w:proofErr w:type="spellStart"/>
      <w:r w:rsidR="005F4782">
        <w:rPr>
          <w:rFonts w:cs="Times New Roman" w:eastAsia="Times New Roman"/>
          <w:szCs w:val="24"/>
          <w:lang w:eastAsia="hr-HR"/>
        </w:rPr>
        <w:t>6031</w:t>
      </w:r>
      <w:proofErr w:type="spellEnd"/>
      <w:r w:rsidR="00AC6C38">
        <w:rPr>
          <w:rFonts w:cs="Times New Roman" w:eastAsia="Times New Roman"/>
          <w:szCs w:val="24"/>
          <w:lang w:eastAsia="hr-HR"/>
        </w:rPr>
        <w:t>/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16</w:t>
      </w:r>
      <w:proofErr w:type="spellEnd"/>
      <w:r w:rsidR="000C0BD3">
        <w:rPr>
          <w:rFonts w:cs="Times New Roman" w:eastAsia="Times New Roman"/>
          <w:szCs w:val="24"/>
          <w:lang w:eastAsia="hr-HR"/>
        </w:rPr>
        <w:t>-</w:t>
      </w:r>
      <w:proofErr w:type="spellStart"/>
      <w:r w:rsidR="000C0BD3">
        <w:rPr>
          <w:rFonts w:cs="Times New Roman" w:eastAsia="Times New Roman"/>
          <w:szCs w:val="24"/>
          <w:lang w:eastAsia="hr-HR"/>
        </w:rPr>
        <w:t>19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5F4782">
        <w:rPr>
          <w:szCs w:val="24"/>
        </w:rPr>
        <w:t xml:space="preserve">nakon obustavljenog skraćenog stečajnog postupka nad dužnikom TIME društvo s ograničenom odgovornošću za trgovinu i usluge, Karlovac (Grad Karlovac),Stjepana Radića </w:t>
      </w:r>
      <w:proofErr w:type="spellStart"/>
      <w:r w:rsidR="005F4782">
        <w:rPr>
          <w:szCs w:val="24"/>
        </w:rPr>
        <w:t>40</w:t>
      </w:r>
      <w:proofErr w:type="spellEnd"/>
      <w:r w:rsidR="005F4782">
        <w:rPr>
          <w:szCs w:val="24"/>
        </w:rPr>
        <w:t xml:space="preserve">, </w:t>
      </w:r>
      <w:proofErr w:type="spellStart"/>
      <w:r w:rsidR="005F4782">
        <w:rPr>
          <w:szCs w:val="24"/>
        </w:rPr>
        <w:t>OIB</w:t>
      </w:r>
      <w:proofErr w:type="spellEnd"/>
      <w:r w:rsidR="005F4782">
        <w:rPr>
          <w:szCs w:val="24"/>
        </w:rPr>
        <w:t xml:space="preserve"> </w:t>
      </w:r>
      <w:proofErr w:type="spellStart"/>
      <w:r w:rsidR="005F4782">
        <w:rPr>
          <w:szCs w:val="24"/>
        </w:rPr>
        <w:t>68570056233</w:t>
      </w:r>
      <w:proofErr w:type="spellEnd"/>
      <w:r w:rsidR="005F4782">
        <w:rPr>
          <w:szCs w:val="24"/>
        </w:rPr>
        <w:t xml:space="preserve">, povodom prijedloga vjerovnika RH, Ministarstvo financija, Porezna uprava, zastupano po Županijskom državnom odvjetništvu u Karlovcu, za otvaranje stečajnog postupka nad dužnikom TIME društvo s ograničenom odgovornošću za trgovinu i usluge, Karlovac (Grad Karlovac),Stjepana Radića </w:t>
      </w:r>
      <w:proofErr w:type="spellStart"/>
      <w:r w:rsidR="005F4782">
        <w:rPr>
          <w:szCs w:val="24"/>
        </w:rPr>
        <w:t>40</w:t>
      </w:r>
      <w:proofErr w:type="spellEnd"/>
      <w:r w:rsidR="005F4782">
        <w:rPr>
          <w:szCs w:val="24"/>
        </w:rPr>
        <w:t xml:space="preserve">, </w:t>
      </w:r>
      <w:proofErr w:type="spellStart"/>
      <w:r w:rsidR="005F4782">
        <w:rPr>
          <w:szCs w:val="24"/>
        </w:rPr>
        <w:t>OIB</w:t>
      </w:r>
      <w:proofErr w:type="spellEnd"/>
      <w:r w:rsidR="005F4782">
        <w:rPr>
          <w:szCs w:val="24"/>
        </w:rPr>
        <w:t xml:space="preserve"> </w:t>
      </w:r>
      <w:proofErr w:type="spellStart"/>
      <w:r w:rsidR="005F4782">
        <w:rPr>
          <w:szCs w:val="24"/>
        </w:rPr>
        <w:t>68570056233</w:t>
      </w:r>
      <w:proofErr w:type="spellEnd"/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5F4782">
        <w:rPr>
          <w:rFonts w:cs="Times New Roman" w:eastAsia="Times New Roman"/>
          <w:szCs w:val="24"/>
          <w:lang w:eastAsia="hr-HR"/>
        </w:rPr>
        <w:t>5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F0542E">
        <w:rPr>
          <w:rFonts w:cs="Times New Roman" w:eastAsia="Times New Roman"/>
          <w:szCs w:val="24"/>
          <w:lang w:eastAsia="hr-HR"/>
        </w:rPr>
        <w:t>lipnja</w:t>
      </w:r>
      <w:r w:rsidR="00AC6C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2018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0C0BD3" w:rsidP="008511A6" w:rsidR="000C0BD3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5F4782" w:rsidP="00BC6A94" w:rsidR="00BC6A94" w:rsidRPr="00F0542E">
      <w:pPr>
        <w:ind w:firstLine="720"/>
        <w:jc w:val="center"/>
        <w:rPr>
          <w:b/>
          <w:szCs w:val="24"/>
          <w:u w:val="single"/>
        </w:rPr>
      </w:pPr>
      <w:proofErr w:type="spellStart"/>
      <w:r>
        <w:rPr>
          <w:b/>
          <w:szCs w:val="24"/>
          <w:u w:val="single"/>
        </w:rPr>
        <w:t>18</w:t>
      </w:r>
      <w:proofErr w:type="spellEnd"/>
      <w:r w:rsidR="00DA51B6" w:rsidRPr="00F0542E">
        <w:rPr>
          <w:b/>
          <w:szCs w:val="24"/>
          <w:u w:val="single"/>
        </w:rPr>
        <w:t xml:space="preserve">. </w:t>
      </w:r>
      <w:r>
        <w:rPr>
          <w:b/>
          <w:szCs w:val="24"/>
          <w:u w:val="single"/>
        </w:rPr>
        <w:t xml:space="preserve">rujna </w:t>
      </w:r>
      <w:proofErr w:type="spellStart"/>
      <w:r>
        <w:rPr>
          <w:b/>
          <w:szCs w:val="24"/>
          <w:u w:val="single"/>
        </w:rPr>
        <w:t>2018</w:t>
      </w:r>
      <w:proofErr w:type="spellEnd"/>
      <w:r>
        <w:rPr>
          <w:b/>
          <w:szCs w:val="24"/>
          <w:u w:val="single"/>
        </w:rPr>
        <w:t xml:space="preserve">. u </w:t>
      </w:r>
      <w:proofErr w:type="spellStart"/>
      <w:r>
        <w:rPr>
          <w:b/>
          <w:szCs w:val="24"/>
          <w:u w:val="single"/>
        </w:rPr>
        <w:t>09</w:t>
      </w:r>
      <w:proofErr w:type="spellEnd"/>
      <w:r>
        <w:rPr>
          <w:b/>
          <w:szCs w:val="24"/>
          <w:u w:val="single"/>
        </w:rPr>
        <w:t>,</w:t>
      </w:r>
      <w:proofErr w:type="spellStart"/>
      <w:r>
        <w:rPr>
          <w:b/>
          <w:szCs w:val="24"/>
          <w:u w:val="single"/>
        </w:rPr>
        <w:t>3</w:t>
      </w:r>
      <w:r w:rsidR="00F0542E" w:rsidRPr="00F0542E">
        <w:rPr>
          <w:b/>
          <w:szCs w:val="24"/>
          <w:u w:val="single"/>
        </w:rPr>
        <w:t>0</w:t>
      </w:r>
      <w:proofErr w:type="spellEnd"/>
      <w:r w:rsidR="00BC6A94" w:rsidRPr="00F0542E">
        <w:rPr>
          <w:b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na Trgovačkom sudu u Zagrebu, soba </w:t>
      </w:r>
      <w:proofErr w:type="spellStart"/>
      <w:r>
        <w:rPr>
          <w:color w:val="000000"/>
          <w:szCs w:val="24"/>
        </w:rPr>
        <w:t>91</w:t>
      </w:r>
      <w:proofErr w:type="spellEnd"/>
      <w:r>
        <w:rPr>
          <w:color w:val="000000"/>
          <w:szCs w:val="24"/>
        </w:rPr>
        <w:t xml:space="preserve"> (II kat) u zgradi ovog suda u Zagrebu, Petrinjska 8, na koje se pozivaju dostavom ovog rješenja:</w:t>
      </w:r>
    </w:p>
    <w:p w:rsidRDefault="00BC6A94" w:rsidP="00BC6A94" w:rsidR="00BC6A94">
      <w:pPr>
        <w:ind w:firstLine="720"/>
        <w:rPr>
          <w:color w:val="000000"/>
          <w:szCs w:val="24"/>
        </w:rPr>
      </w:pPr>
    </w:p>
    <w:p w:rsidRDefault="00515E53" w:rsidP="00BC6A94" w:rsidR="004136EA" w:rsidRPr="004136EA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Predlagatelj </w:t>
      </w:r>
      <w:r w:rsidR="004136EA">
        <w:rPr>
          <w:szCs w:val="24"/>
        </w:rPr>
        <w:t>RH, Ministarstvo financija, Porezna uprava, zastupano po Županijskom državnom odvjetništvu u Karlovcu</w:t>
      </w:r>
    </w:p>
    <w:p w:rsidRDefault="004136EA" w:rsidP="00BC6A94" w:rsidR="004136EA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szCs w:val="24"/>
        </w:rPr>
        <w:t>FINA</w:t>
      </w:r>
    </w:p>
    <w:p w:rsidRDefault="00BC6A94" w:rsidP="00BC6A94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r w:rsidR="005F4782">
        <w:rPr>
          <w:szCs w:val="24"/>
        </w:rPr>
        <w:t xml:space="preserve">TIME društvo s ograničenom odgovornošću za trgovinu i usluge, Karlovac (Grad Karlovac),Stjepana Radića </w:t>
      </w:r>
      <w:proofErr w:type="spellStart"/>
      <w:r w:rsidR="005F4782">
        <w:rPr>
          <w:szCs w:val="24"/>
        </w:rPr>
        <w:t>40</w:t>
      </w:r>
      <w:proofErr w:type="spellEnd"/>
      <w:r w:rsidR="005F4782">
        <w:rPr>
          <w:szCs w:val="24"/>
        </w:rPr>
        <w:t xml:space="preserve">, </w:t>
      </w:r>
      <w:proofErr w:type="spellStart"/>
      <w:r w:rsidR="005F4782">
        <w:rPr>
          <w:szCs w:val="24"/>
        </w:rPr>
        <w:t>OIB</w:t>
      </w:r>
      <w:proofErr w:type="spellEnd"/>
      <w:r w:rsidR="005F4782">
        <w:rPr>
          <w:szCs w:val="24"/>
        </w:rPr>
        <w:t xml:space="preserve"> </w:t>
      </w:r>
      <w:proofErr w:type="spellStart"/>
      <w:r w:rsidR="005F4782">
        <w:rPr>
          <w:szCs w:val="24"/>
        </w:rPr>
        <w:t>68570056233</w:t>
      </w:r>
      <w:proofErr w:type="spellEnd"/>
    </w:p>
    <w:p w:rsidRDefault="00DA51B6" w:rsidP="00C545D4" w:rsidR="005F4782" w:rsidRPr="005F4782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5F4782">
        <w:rPr>
          <w:color w:val="000000"/>
          <w:szCs w:val="24"/>
        </w:rPr>
        <w:t>Zakonski zastupnik</w:t>
      </w:r>
      <w:r w:rsidR="00BC6A94" w:rsidRPr="005F4782">
        <w:rPr>
          <w:color w:val="000000"/>
          <w:szCs w:val="24"/>
        </w:rPr>
        <w:t xml:space="preserve"> dužnika </w:t>
      </w:r>
      <w:r w:rsidR="005F4782">
        <w:rPr>
          <w:szCs w:val="24"/>
        </w:rPr>
        <w:t xml:space="preserve">Henrik </w:t>
      </w:r>
      <w:proofErr w:type="spellStart"/>
      <w:r w:rsidR="005F4782">
        <w:rPr>
          <w:szCs w:val="24"/>
        </w:rPr>
        <w:t>Videnić</w:t>
      </w:r>
      <w:proofErr w:type="spellEnd"/>
      <w:r w:rsidR="005F4782">
        <w:rPr>
          <w:szCs w:val="24"/>
        </w:rPr>
        <w:t xml:space="preserve">, </w:t>
      </w:r>
      <w:proofErr w:type="spellStart"/>
      <w:r w:rsidR="005F4782">
        <w:rPr>
          <w:szCs w:val="24"/>
        </w:rPr>
        <w:t>Zadobarje</w:t>
      </w:r>
      <w:proofErr w:type="spellEnd"/>
      <w:r w:rsidR="005F4782">
        <w:rPr>
          <w:szCs w:val="24"/>
        </w:rPr>
        <w:t xml:space="preserve">, </w:t>
      </w:r>
      <w:proofErr w:type="spellStart"/>
      <w:r w:rsidR="005F4782">
        <w:rPr>
          <w:szCs w:val="24"/>
        </w:rPr>
        <w:t>Zadobarje</w:t>
      </w:r>
      <w:proofErr w:type="spellEnd"/>
      <w:r w:rsidR="005F4782">
        <w:rPr>
          <w:szCs w:val="24"/>
        </w:rPr>
        <w:t xml:space="preserve"> </w:t>
      </w:r>
      <w:proofErr w:type="spellStart"/>
      <w:r w:rsidR="005F4782">
        <w:rPr>
          <w:szCs w:val="24"/>
        </w:rPr>
        <w:t>35</w:t>
      </w:r>
      <w:proofErr w:type="spellEnd"/>
      <w:r w:rsidR="005F4782">
        <w:rPr>
          <w:szCs w:val="24"/>
        </w:rPr>
        <w:t xml:space="preserve">/E, </w:t>
      </w:r>
      <w:proofErr w:type="spellStart"/>
      <w:r w:rsidR="005F4782">
        <w:rPr>
          <w:szCs w:val="24"/>
        </w:rPr>
        <w:t>OIB</w:t>
      </w:r>
      <w:proofErr w:type="spellEnd"/>
      <w:r w:rsidR="005F4782">
        <w:rPr>
          <w:szCs w:val="24"/>
        </w:rPr>
        <w:t xml:space="preserve">: </w:t>
      </w:r>
      <w:proofErr w:type="spellStart"/>
      <w:r w:rsidR="005F4782">
        <w:rPr>
          <w:szCs w:val="24"/>
        </w:rPr>
        <w:t>59921231114</w:t>
      </w:r>
      <w:proofErr w:type="spellEnd"/>
      <w:r w:rsidR="005F4782">
        <w:rPr>
          <w:szCs w:val="24"/>
        </w:rPr>
        <w:t xml:space="preserve">, </w:t>
      </w:r>
    </w:p>
    <w:p w:rsidRDefault="00B62DD0" w:rsidP="005F4782" w:rsidR="00B62DD0" w:rsidRPr="005F4782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5F4782">
        <w:rPr>
          <w:color w:val="000000"/>
          <w:szCs w:val="24"/>
        </w:rPr>
        <w:t xml:space="preserve">privremeni stečajni upravitelj </w:t>
      </w:r>
      <w:r w:rsidR="005F4782" w:rsidRPr="005F4782">
        <w:rPr>
          <w:color w:val="000000"/>
          <w:szCs w:val="24"/>
        </w:rPr>
        <w:t xml:space="preserve">Zoran Miletić, Split, </w:t>
      </w:r>
      <w:proofErr w:type="spellStart"/>
      <w:r w:rsidR="005F4782" w:rsidRPr="005F4782">
        <w:rPr>
          <w:color w:val="000000"/>
          <w:szCs w:val="24"/>
        </w:rPr>
        <w:t>Nazorov</w:t>
      </w:r>
      <w:proofErr w:type="spellEnd"/>
      <w:r w:rsidR="005F4782" w:rsidRPr="005F4782">
        <w:rPr>
          <w:color w:val="000000"/>
          <w:szCs w:val="24"/>
        </w:rPr>
        <w:t xml:space="preserve"> prilaz </w:t>
      </w:r>
      <w:proofErr w:type="spellStart"/>
      <w:r w:rsidR="005F4782" w:rsidRPr="005F4782">
        <w:rPr>
          <w:color w:val="000000"/>
          <w:szCs w:val="24"/>
        </w:rPr>
        <w:t>1a</w:t>
      </w:r>
      <w:proofErr w:type="spellEnd"/>
      <w:r w:rsidR="005F4782" w:rsidRPr="005F4782">
        <w:rPr>
          <w:color w:val="000000"/>
          <w:szCs w:val="24"/>
        </w:rPr>
        <w:t xml:space="preserve">, </w:t>
      </w:r>
      <w:proofErr w:type="spellStart"/>
      <w:r w:rsidR="005F4782" w:rsidRPr="005F4782">
        <w:rPr>
          <w:color w:val="000000"/>
          <w:szCs w:val="24"/>
        </w:rPr>
        <w:t>OIB</w:t>
      </w:r>
      <w:proofErr w:type="spellEnd"/>
      <w:r w:rsidR="005F4782" w:rsidRPr="005F4782">
        <w:rPr>
          <w:color w:val="000000"/>
          <w:szCs w:val="24"/>
        </w:rPr>
        <w:t xml:space="preserve"> </w:t>
      </w:r>
      <w:proofErr w:type="spellStart"/>
      <w:r w:rsidR="005F4782" w:rsidRPr="005F4782">
        <w:rPr>
          <w:color w:val="000000"/>
          <w:szCs w:val="24"/>
        </w:rPr>
        <w:t>73025684607</w:t>
      </w:r>
      <w:proofErr w:type="spellEnd"/>
      <w:r w:rsidR="005F4782" w:rsidRPr="005F4782">
        <w:rPr>
          <w:color w:val="000000"/>
          <w:szCs w:val="24"/>
        </w:rPr>
        <w:t>.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5F4782">
        <w:rPr>
          <w:rFonts w:cs="Times New Roman" w:eastAsia="Times New Roman"/>
          <w:szCs w:val="24"/>
          <w:lang w:eastAsia="hr-HR"/>
        </w:rPr>
        <w:t>Zagrebu, 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0542E">
        <w:rPr>
          <w:rFonts w:cs="Times New Roman" w:eastAsia="Times New Roman"/>
          <w:szCs w:val="24"/>
          <w:lang w:eastAsia="hr-HR"/>
        </w:rPr>
        <w:t>lipnja</w:t>
      </w:r>
      <w:r w:rsidR="00A54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54882">
        <w:rPr>
          <w:rFonts w:cs="Times New Roman" w:eastAsia="Times New Roman"/>
          <w:szCs w:val="24"/>
          <w:lang w:eastAsia="hr-HR"/>
        </w:rPr>
        <w:t>2018</w:t>
      </w:r>
      <w:proofErr w:type="spellEnd"/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LUCIJA</w:t>
      </w:r>
      <w:proofErr w:type="spellEnd"/>
      <w:r w:rsidR="005A7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BUTIGAN</w:t>
      </w:r>
      <w:proofErr w:type="spellEnd"/>
      <w:r w:rsidR="000C0BD3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 xml:space="preserve">žalba nije dopuštena (čl.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278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ZPP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-a u svezi s 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10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SZ</w:t>
      </w:r>
      <w:proofErr w:type="spellEnd"/>
      <w:r w:rsidR="005A3596">
        <w:rPr>
          <w:rFonts w:cs="Times New Roman" w:eastAsia="Times New Roman"/>
          <w:szCs w:val="24"/>
          <w:lang w:eastAsia="hr-HR"/>
        </w:rPr>
        <w:t>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0C0BD3" w:rsidP="000C0BD3" w:rsidR="000C0BD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0C0BD3" w:rsidP="000C0BD3" w:rsidR="000C0BD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154D44" w:rsidP="000C0BD3" w:rsidR="00154D44" w:rsidRPr="000C0BD3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A86A4D" w:rsidR="00154D44" w:rsidRPr="000C0BD3">
      <w:headerReference w:type="default" r:id="rId10"/>
      <w:pgSz w:h="16838" w:w="11906"/>
      <w:pgMar w:gutter="0" w:footer="708" w:header="708" w:left="1418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BD3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proofErr w:type="spellStart"/>
        <w:r w:rsidRPr="008511A6">
          <w:rPr>
            <w:rFonts w:cs="Times New Roman" w:eastAsia="Times New Roman"/>
            <w:szCs w:val="24"/>
            <w:lang w:eastAsia="hr-HR"/>
          </w:rPr>
          <w:t>20.St</w:t>
        </w:r>
        <w:proofErr w:type="spellEnd"/>
        <w:r w:rsidRPr="008511A6">
          <w:rPr>
            <w:rFonts w:cs="Times New Roman" w:eastAsia="Times New Roman"/>
            <w:szCs w:val="24"/>
            <w:lang w:eastAsia="hr-HR"/>
          </w:rPr>
          <w:t>-</w:t>
        </w:r>
        <w:proofErr w:type="spellStart"/>
        <w:r w:rsidR="002D024E">
          <w:rPr>
            <w:rFonts w:cs="Times New Roman" w:eastAsia="Times New Roman"/>
            <w:szCs w:val="24"/>
            <w:lang w:eastAsia="hr-HR"/>
          </w:rPr>
          <w:t>5387</w:t>
        </w:r>
        <w:proofErr w:type="spellEnd"/>
        <w:r>
          <w:rPr>
            <w:rFonts w:cs="Times New Roman" w:eastAsia="Times New Roman"/>
            <w:szCs w:val="24"/>
            <w:lang w:eastAsia="hr-HR"/>
          </w:rPr>
          <w:t>/</w:t>
        </w:r>
        <w:proofErr w:type="spellStart"/>
        <w:r>
          <w:rPr>
            <w:rFonts w:cs="Times New Roman" w:eastAsia="Times New Roman"/>
            <w:szCs w:val="24"/>
            <w:lang w:eastAsia="hr-HR"/>
          </w:rPr>
          <w:t>16</w:t>
        </w:r>
        <w:proofErr w:type="spellEnd"/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70878"/>
    <w:rsid w:val="000C0BD3"/>
    <w:rsid w:val="000C336D"/>
    <w:rsid w:val="000C713B"/>
    <w:rsid w:val="00154D44"/>
    <w:rsid w:val="002B6CD2"/>
    <w:rsid w:val="002D024E"/>
    <w:rsid w:val="003C2C62"/>
    <w:rsid w:val="003E4C0F"/>
    <w:rsid w:val="004136EA"/>
    <w:rsid w:val="004B5305"/>
    <w:rsid w:val="004C19E9"/>
    <w:rsid w:val="00515E53"/>
    <w:rsid w:val="005A3596"/>
    <w:rsid w:val="005A5CBF"/>
    <w:rsid w:val="005A7882"/>
    <w:rsid w:val="005E658E"/>
    <w:rsid w:val="005F4782"/>
    <w:rsid w:val="00622743"/>
    <w:rsid w:val="00651219"/>
    <w:rsid w:val="006C1DA1"/>
    <w:rsid w:val="007A522F"/>
    <w:rsid w:val="00830DE8"/>
    <w:rsid w:val="008511A6"/>
    <w:rsid w:val="0087353B"/>
    <w:rsid w:val="00896D92"/>
    <w:rsid w:val="0090388E"/>
    <w:rsid w:val="009129BE"/>
    <w:rsid w:val="009236E0"/>
    <w:rsid w:val="00995E76"/>
    <w:rsid w:val="009A14BE"/>
    <w:rsid w:val="009B765D"/>
    <w:rsid w:val="00A54882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825C8"/>
    <w:rsid w:val="00B9604C"/>
    <w:rsid w:val="00B975A6"/>
    <w:rsid w:val="00BC2227"/>
    <w:rsid w:val="00BC4125"/>
    <w:rsid w:val="00BC6A94"/>
    <w:rsid w:val="00BD3F91"/>
    <w:rsid w:val="00BE3772"/>
    <w:rsid w:val="00C0376D"/>
    <w:rsid w:val="00C45772"/>
    <w:rsid w:val="00C545D4"/>
    <w:rsid w:val="00C818B3"/>
    <w:rsid w:val="00C85CF6"/>
    <w:rsid w:val="00CF6B14"/>
    <w:rsid w:val="00D40C60"/>
    <w:rsid w:val="00D67FDF"/>
    <w:rsid w:val="00DA51B6"/>
    <w:rsid w:val="00DD1408"/>
    <w:rsid w:val="00E33188"/>
    <w:rsid w:val="00E43D8A"/>
    <w:rsid w:val="00E82ED8"/>
    <w:rsid w:val="00EB314F"/>
    <w:rsid w:val="00F0542E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0C0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BD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BD3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BD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BD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C0BD3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C0BD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0C0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BD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0BD3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0BD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0BD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C0BD3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C0BD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13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4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St-6031/2016-19</izvorni_sadrzaj>
    <derivirana_varijabla naziv="DomainObject.Oznaka_1">St-6031/2016-19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St-6031/2016</izvorni_sadrzaj>
    <derivirana_varijabla naziv="DomainObject.Predmet.OznakaBroj_1">St-6031/2016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TIME d.o.o. zastupanog po punomoćniku Henrik Videnić</izvorni_sadrzaj>
    <derivirana_varijabla naziv="DomainObject.Predmet.ProtustrankaFormated_1">  TIME d.o.o. zastupanog po punomoćniku Henrik Videnić</derivirana_varijabla>
  </DomainObject.Predmet.ProtustrankaFormated>
  <DomainObject.Predmet.ProtustrankaFormatedOIB>
    <izvorni_sadrzaj>  TIME d.o.o., OIB 68570056233 zastupanog po punomoćniku Henrik Videnić</izvorni_sadrzaj>
    <derivirana_varijabla naziv="DomainObject.Predmet.ProtustrankaFormatedOIB_1">  TIME d.o.o., OIB 68570056233 zastupanog po punomoćniku Henrik Videnić</derivirana_varijabla>
  </DomainObject.Predmet.ProtustrankaFormatedOIB>
  <DomainObject.Predmet.ProtustrankaFormatedWithAdress>
    <izvorni_sadrzaj> TIME d.o.o., Stjepana Radića 40, 47000 Karlovac zastupanog po punomoćniku Henrik Videnić</izvorni_sadrzaj>
    <derivirana_varijabla naziv="DomainObject.Predmet.ProtustrankaFormatedWithAdress_1"> TIME d.o.o., Stjepana Radića 40, 47000 Karlovac zastupanog po punomoćniku Henrik Videnić</derivirana_varijabla>
  </DomainObject.Predmet.ProtustrankaFormatedWithAdress>
  <DomainObject.Predmet.ProtustrankaFormatedWithAdressOIB>
    <izvorni_sadrzaj> TIME d.o.o., OIB 68570056233, Stjepana Radića 40, 47000 Karlovac zastupanog po punomoćniku Henrik Videnić</izvorni_sadrzaj>
    <derivirana_varijabla naziv="DomainObject.Predmet.ProtustrankaFormatedWithAdressOIB_1"> TIME d.o.o., OIB 68570056233, Stjepana Radića 40, 47000 Karlovac zastupanog po punomoćniku Henrik Videnić</derivirana_varijabla>
  </DomainObject.Predmet.ProtustrankaFormatedWithAdressOIB>
  <DomainObject.Predmet.ProtustrankaWithAdress>
    <izvorni_sadrzaj>TIME d.o.o. Stjepana Radića 40, 47000 Karlovac</izvorni_sadrzaj>
    <derivirana_varijabla naziv="DomainObject.Predmet.ProtustrankaWithAdress_1">TIME d.o.o. Stjepana Radića 40, 47000 Karlovac</derivirana_varijabla>
  </DomainObject.Predmet.ProtustrankaWithAdress>
  <DomainObject.Predmet.ProtustrankaWithAdressOIB>
    <izvorni_sadrzaj>TIME d.o.o., OIB 68570056233, Stjepana Radića 40, 47000 Karlovac</izvorni_sadrzaj>
    <derivirana_varijabla naziv="DomainObject.Predmet.ProtustrankaWithAdressOIB_1">TIME d.o.o., OIB 68570056233, Stjepana Radića 40, 47000 Karlovac</derivirana_varijabla>
  </DomainObject.Predmet.ProtustrankaWithAdressOIB>
  <DomainObject.Predmet.ProtustrankaNazivFormated>
    <izvorni_sadrzaj>TIME d.o.o.</izvorni_sadrzaj>
    <derivirana_varijabla naziv="DomainObject.Predmet.ProtustrankaNazivFormated_1">TIME d.o.o.</derivirana_varijabla>
  </DomainObject.Predmet.ProtustrankaNazivFormated>
  <DomainObject.Predmet.ProtustrankaNazivFormatedOIB>
    <izvorni_sadrzaj>TIME d.o.o., OIB 68570056233</izvorni_sadrzaj>
    <derivirana_varijabla naziv="DomainObject.Predmet.ProtustrankaNazivFormatedOIB_1">TIME d.o.o.,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Ilijas Bajrić; Henrik Videnić</izvorni_sadrzaj>
    <derivirana_varijabla naziv="DomainObject.Predmet.StrankaFormated_1">  FINA Regionalni centar Zagreb; Ilijas Bajrić; Henrik Videnić</derivirana_varijabla>
  </DomainObject.Predmet.StrankaFormated>
  <DomainObject.Predmet.StrankaFormatedOIB>
    <izvorni_sadrzaj>  FINA Regionalni centar Zagreb, OIB 85821130368; Ilijas Bajrić, OIB 16802072608; Henrik Videnić, OIB 59921231114</izvorni_sadrzaj>
    <derivirana_varijabla naziv="DomainObject.Predmet.StrankaFormatedOIB_1">  FINA Regionalni centar Zagreb, OIB 85821130368; Ilijas Bajrić, OIB 16802072608; Henrik Videnić, OIB 59921231114</derivirana_varijabla>
  </DomainObject.Predmet.StrankaFormatedOIB>
  <DomainObject.Predmet.StrankaFormatedWithAdress>
    <izvorni_sadrzaj> FINA Regionalni centar Zagreb, Trg svibanjskih žrtava 1995. br. 1, 10000 Zagreb; Ilijas Bajrić, Kralja Zvonimira 6, 47000 Karlovac; Henrik Videnić, Zadobarje 35e, 47000 Zadobarje</izvorni_sadrzaj>
    <derivirana_varijabla naziv="DomainObject.Predmet.StrankaFormatedWithAdress_1"> FINA Regionalni centar Zagreb, Trg svibanjskih žrtava 1995. br. 1, 10000 Zagreb; Ilijas Bajrić, Kralja Zvonimira 6, 47000 Karlovac; Henrik Videnić, Zadobarje 35e, 47000 Zadobarje</derivirana_varijabla>
  </DomainObject.Predmet.StrankaFormatedWithAdress>
  <DomainObject.Predmet.StrankaFormatedWithAdressOIB>
    <izvorni_sadrzaj> FINA Regionalni centar Zagreb, OIB 85821130368, Trg svibanjskih žrtava 1995. br. 1, 10000 Zagreb; Ilijas Bajrić, OIB 16802072608, Kralja Zvonimira 6, 47000 Karlovac; Henrik Videnić, OIB 59921231114, Zadobarje 35e, 47000 Zadobarje</izvorni_sadrzaj>
    <derivirana_varijabla naziv="DomainObject.Predmet.StrankaFormatedWithAdressOIB_1"> FINA Regionalni centar Zagreb, OIB 85821130368, Trg svibanjskih žrtava 1995. br. 1, 10000 Zagreb; Ilijas Bajrić, OIB 16802072608, Kralja Zvonimira 6, 47000 Karlovac; Henrik Videnić, OIB 59921231114, Zadobarje 35e, 47000 Zadobarje</derivirana_varijabla>
  </DomainObject.Predmet.StrankaFormatedWithAdressOIB>
  <DomainObject.Predmet.StrankaWithAdress>
    <izvorni_sadrzaj>FINA Regionalni centar Zagreb Trg svibanjskih žrtava 1995. br. 1,10000 Zagreb,Ilijas Bajrić Kralja Zvonimira 6,47000 Karlovac,Henrik Videnić Zadobarje 35e,47000 Zadobarje</izvorni_sadrzaj>
    <derivirana_varijabla naziv="DomainObject.Predmet.StrankaWithAdress_1">FINA Regionalni centar Zagreb Trg svibanjskih žrtava 1995. br. 1,10000 Zagreb,Ilijas Bajrić Kralja Zvonimira 6,47000 Karlovac,Henrik Videnić Zadobarje 35e,47000 Zadobarje</derivirana_varijabla>
  </DomainObject.Predmet.StrankaWithAdress>
  <DomainObject.Predmet.StrankaWithAdressOIB>
    <izvorni_sadrzaj>FINA Regionalni centar Zagreb, OIB 85821130368, Trg svibanjskih žrtava 1995. br. 1,10000 Zagreb,Ilijas Bajrić, OIB 16802072608, Kralja Zvonimira 6,47000 Karlovac,Henrik Videnić, OIB 59921231114, Zadobarje 35e,47000 Zadobarje</izvorni_sadrzaj>
    <derivirana_varijabla naziv="DomainObject.Predmet.StrankaWithAdressOIB_1">FINA Regionalni centar Zagreb, OIB 85821130368, Trg svibanjskih žrtava 1995. br. 1,10000 Zagreb,Ilijas Bajrić, OIB 16802072608, Kralja Zvonimira 6,47000 Karlovac,Henrik Videnić, OIB 59921231114, Zadobarje 35e,47000 Zadobarje</derivirana_varijabla>
  </DomainObject.Predmet.StrankaWithAdressOIB>
  <DomainObject.Predmet.StrankaNazivFormated>
    <izvorni_sadrzaj>FINA Regionalni centar Zagreb,Ilijas Bajrić,Henrik Videnić</izvorni_sadrzaj>
    <derivirana_varijabla naziv="DomainObject.Predmet.StrankaNazivFormated_1">FINA Regionalni centar Zagreb,Ilijas Bajrić,Henrik Videnić</derivirana_varijabla>
  </DomainObject.Predmet.StrankaNazivFormated>
  <DomainObject.Predmet.StrankaNazivFormatedOIB>
    <izvorni_sadrzaj>FINA Regionalni centar Zagreb, OIB 85821130368,Ilijas Bajrić, OIB 16802072608,Henrik Videnić, OIB 59921231114</izvorni_sadrzaj>
    <derivirana_varijabla naziv="DomainObject.Predmet.StrankaNazivFormatedOIB_1">FINA Regionalni centar Zagreb, OIB 85821130368,Ilijas Bajrić, OIB 16802072608,Henrik Videnić, OIB 59921231114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Ilijas Bajrić</item>
      <item>Henrik Videnić</item>
    </izvorni_sadrzaj>
    <derivirana_varijabla naziv="DomainObject.Predmet.StrankaListFormated_1">
      <item>FINA Regionalni centar Zagreb</item>
      <item>Ilijas Bajrić</item>
      <item>Henrik Videnić</item>
    </derivirana_varijabla>
  </DomainObject.Predmet.StrankaListFormated>
  <DomainObject.Predmet.StrankaList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FormatedOIB_1">
      <item>FINA Regionalni centar Zagreb, OIB 85821130368</item>
      <item>Ilijas Bajrić, OIB 16802072608</item>
      <item>Henrik Videnić, OIB 59921231114</item>
    </derivirana_varijabla>
  </DomainObject.Predmet.StrankaListFormatedOIB>
  <DomainObject.Predmet.StrankaListFormatedWithAdress>
    <izvorni_sadrzaj>
      <item>FINA Regionalni centar Zagreb, Trg svibanjskih žrtava 1995. br. 1, 10000 Zagreb</item>
      <item>Ilijas Bajrić, Kralja Zvonimira 6, 47000 Karlovac</item>
      <item>Henrik Videnić, Zadobarje 35e, 47000 Zadobarje</item>
    </izvorni_sadrzaj>
    <derivirana_varijabla naziv="DomainObject.Predmet.StrankaListFormatedWithAdress_1">
      <item>FINA Regionalni centar Zagreb, Trg svibanjskih žrtava 1995. br. 1, 10000 Zagreb</item>
      <item>Ilijas Bajrić, Kralja Zvonimira 6, 47000 Karlovac</item>
      <item>Henrik Videnić, Zadobarje 35e, 47000 Zadobarje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izvorni_sadrzaj>
    <derivirana_varijabla naziv="DomainObject.Predmet.StrankaListFormatedWithAdressOIB_1"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derivirana_varijabla>
  </DomainObject.Predmet.StrankaListFormatedWithAdressOIB>
  <DomainObject.Predmet.StrankaListNazivFormated>
    <izvorni_sadrzaj>
      <item>FINA Regionalni centar Zagreb</item>
      <item>Ilijas Bajrić</item>
      <item>Henrik Videnić</item>
    </izvorni_sadrzaj>
    <derivirana_varijabla naziv="DomainObject.Predmet.StrankaListNazivFormated_1">
      <item>FINA Regionalni centar Zagreb</item>
      <item>Ilijas Bajrić</item>
      <item>Henrik Videnić</item>
    </derivirana_varijabla>
  </DomainObject.Predmet.StrankaListNazivFormated>
  <DomainObject.Predmet.StrankaListNaziv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NazivFormatedOIB_1">
      <item>FINA Regionalni centar Zagreb, OIB 85821130368</item>
      <item>Ilijas Bajrić, OIB 16802072608</item>
      <item>Henrik Videnić, OIB 59921231114</item>
    </derivirana_varijabla>
  </DomainObject.Predmet.StrankaListNazivFormatedOIB>
  <DomainObject.Predmet.ProtuStrankaListFormated>
    <izvorni_sadrzaj>
      <item>TIME d.o.o. zastupanog po punomoćniku Henrik Videnić</item>
    </izvorni_sadrzaj>
    <derivirana_varijabla naziv="DomainObject.Predmet.ProtuStrankaListFormated_1">
      <item>TIME d.o.o. zastupanog po punomoćniku Henrik Videnić</item>
    </derivirana_varijabla>
  </DomainObject.Predmet.ProtuStrankaListFormated>
  <DomainObject.Predmet.ProtuStrankaListFormatedOIB>
    <izvorni_sadrzaj>
      <item>TIME d.o.o., OIB 68570056233 zastupanog po punomoćniku Henrik Videnić</item>
    </izvorni_sadrzaj>
    <derivirana_varijabla naziv="DomainObject.Predmet.ProtuStrankaListFormatedOIB_1">
      <item>TIME d.o.o., OIB 68570056233 zastupanog po punomoćniku Henrik Videnić</item>
    </derivirana_varijabla>
  </DomainObject.Predmet.ProtuStrankaListFormatedOIB>
  <DomainObject.Predmet.ProtuStrankaListFormatedWithAdress>
    <izvorni_sadrzaj>
      <item>TIME d.o.o., Stjepana Radića 40, 47000 Karlovac zastupanog po punomoćniku Henrik Videnić</item>
    </izvorni_sadrzaj>
    <derivirana_varijabla naziv="DomainObject.Predmet.ProtuStrankaListFormatedWithAdress_1">
      <item>TIME d.o.o., Stjepana Radića 40, 47000 Karlovac zastupanog po punomoćniku Henrik Videnić</item>
    </derivirana_varijabla>
  </DomainObject.Predmet.ProtuStrankaListFormatedWithAdress>
  <DomainObject.Predmet.ProtuStrankaListFormatedWithAdressOIB>
    <izvorni_sadrzaj>
      <item>TIME d.o.o., OIB 68570056233, Stjepana Radića 40, 47000 Karlovac zastupanog po punomoćniku Henrik Videnić</item>
    </izvorni_sadrzaj>
    <derivirana_varijabla naziv="DomainObject.Predmet.ProtuStrankaListFormatedWithAdressOIB_1">
      <item>TIME d.o.o., OIB 68570056233, Stjepana Radića 40, 47000 Karlovac zastupanog po punomoćniku Henrik Videnić</item>
    </derivirana_varijabla>
  </DomainObject.Predmet.ProtuStrankaListFormatedWithAdressOIB>
  <DomainObject.Predmet.ProtuStrankaListNazivFormated>
    <izvorni_sadrzaj>
      <item>TIME d.o.o.</item>
    </izvorni_sadrzaj>
    <derivirana_varijabla naziv="DomainObject.Predmet.ProtuStrankaListNazivFormated_1">
      <item>TIME d.o.o.</item>
    </derivirana_varijabla>
  </DomainObject.Predmet.ProtuStrankaListNazivFormated>
  <DomainObject.Predmet.ProtuStrankaListNazivFormatedOIB>
    <izvorni_sadrzaj>
      <item>TIME d.o.o., OIB 68570056233</item>
    </izvorni_sadrzaj>
    <derivirana_varijabla naziv="DomainObject.Predmet.ProtuStrankaListNazivFormatedOIB_1">
      <item>TIME d.o.o., OIB 68570056233</item>
    </derivirana_varijabla>
  </DomainObject.Predmet.ProtuStrankaListNazivFormatedOIB>
  <DomainObject.Predmet.OstaliListFormated>
    <izvorni_sadrzaj>
      <item>Henrik Videnić punomoćnik sudionika u postupku TIME d.o.o.</item>
      <item>ŽDO KARLOVAC</item>
    </izvorni_sadrzaj>
    <derivirana_varijabla naziv="DomainObject.Predmet.OstaliListFormated_1">
      <item>Henrik Videnić punomoćnik sudionika u postupku TIME d.o.o.</item>
      <item>ŽDO KARLOVAC</item>
    </derivirana_varijabla>
  </DomainObject.Predmet.OstaliListFormated>
  <DomainObject.Predmet.OstaliListFormatedOIB>
    <izvorni_sadrzaj>
      <item>Henrik Videnić, OIB 59921231114 punomoćnik sudionika u postupku TIME d.o.o.</item>
      <item>ŽDO KARLOVAC</item>
    </izvorni_sadrzaj>
    <derivirana_varijabla naziv="DomainObject.Predmet.OstaliListFormatedOIB_1">
      <item>Henrik Videnić, OIB 59921231114 punomoćnik sudionika u postupku TIME d.o.o.</item>
      <item>ŽDO KARLOVAC</item>
    </derivirana_varijabla>
  </DomainObject.Predmet.OstaliListFormatedOIB>
  <DomainObject.Predmet.OstaliListFormatedWithAdress>
    <izvorni_sadrzaj>
      <item>Henrik Videnić, Zadobarje 35e, 47000 Zadobarje punomoćnik sudionika u postupku TIME d.o.o.</item>
      <item>ŽDO KARLOVAC, Trg Hrvatskih branitelja 1, III. kat, 47000 Karlovac</item>
    </izvorni_sadrzaj>
    <derivirana_varijabla naziv="DomainObject.Predmet.OstaliListFormatedWithAdress_1">
      <item>Henrik Videnić, Zadobarje 35e, 47000 Zadobarje punomoćnik sudionika u postupku TIME d.o.o.</item>
      <item>ŽDO KARLOVAC, Trg Hrvatskih branitelja 1, III. kat, 47000 Karlovac</item>
    </derivirana_varijabla>
  </DomainObject.Predmet.OstaliListFormatedWithAdress>
  <DomainObject.Predmet.OstaliListFormatedWithAdressOIB>
    <izvorni_sadrzaj>
      <item>Henrik Videnić, OIB 59921231114, Zadobarje 35e, 47000 Zadobarje punomoćnik sudionika u postupku TIME d.o.o.</item>
      <item>ŽDO KARLOVAC, Trg Hrvatskih branitelja 1, III. kat, 47000 Karlovac</item>
    </izvorni_sadrzaj>
    <derivirana_varijabla naziv="DomainObject.Predmet.OstaliListFormatedWithAdressOIB_1">
      <item>Henrik Videnić, OIB 59921231114, Zadobarje 35e, 47000 Zadobarje punomoćnik sudionika u postupku TIME d.o.o.</item>
      <item>ŽDO KARLOVAC, Trg Hrvatskih branitelja 1, III. kat, 47000 Karlovac</item>
    </derivirana_varijabla>
  </DomainObject.Predmet.OstaliListFormatedWithAdressOIB>
  <DomainObject.Predmet.OstaliListNazivFormated>
    <izvorni_sadrzaj>
      <item>Henrik Videnić</item>
      <item>ŽDO KARLOVAC</item>
    </izvorni_sadrzaj>
    <derivirana_varijabla naziv="DomainObject.Predmet.OstaliListNazivFormated_1">
      <item>Henrik Videnić</item>
      <item>ŽDO KARLOVAC</item>
    </derivirana_varijabla>
  </DomainObject.Predmet.OstaliListNazivFormated>
  <DomainObject.Predmet.OstaliListNazivFormatedOIB>
    <izvorni_sadrzaj>
      <item>Henrik Videnić, OIB 59921231114</item>
      <item>ŽDO KARLOVAC</item>
    </izvorni_sadrzaj>
    <derivirana_varijabla naziv="DomainObject.Predmet.OstaliListNazivFormatedOIB_1">
      <item>Henrik Videnić, OIB 59921231114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St-6031/2016-19</izvorni_sadrzaj>
    <derivirana_varijabla naziv="DomainObject.PoslovniBrojDokumenta_1">St-6031/2016-19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TIME d.o.o.</izvorni_sadrzaj>
    <derivirana_varijabla naziv="DomainObject.Predmet.ProtustrankaIDrugi_1">TIME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TIME d.o.o., OIB 68570056233, Stjepana Radića 40, 47000 Karlovac</izvorni_sadrzaj>
    <derivirana_varijabla naziv="DomainObject.Predmet.ProtustrankaIDrugiAdressOIB_1">TIME d.o.o.,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 d.o.o.</item>
      <item>Ilijas Bajrić</item>
      <item>Henrik Videnić</item>
      <item>Henrik Videnić</item>
      <item>ŽDO KARLOVAC</item>
    </izvorni_sadrzaj>
    <derivirana_varijabla naziv="DomainObject.Predmet.SudioniciListNaziv_1">
      <item>FINA Regionalni centar Zagreb</item>
      <item>TIME d.o.o.</item>
      <item>Ilijas Bajrić</item>
      <item>Henrik Videnić</item>
      <item>Henrik Videnić</item>
      <item>ŽDO KARLOVAC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TIME d.o.o., OIB 68570056233, Stjepana Radića 40,47000 Karlovac</item>
      <item>Ilijas Bajrić, OIB 16802072608, Kralja Zvonimira 6,47000 Karlovac</item>
      <item>Henrik Videnić, OIB 59921231114, Zadobarje 35e,47000 Zadobarje</item>
      <item>Henrik Videnić, OIB 59921231114, Zadobarje 35e,47000 Zadobarje</item>
      <item>ŽDO KARLOVAC, Trg Hrvatskih branitelja 1, III. kat,47000 Karlovac</item>
    </izvorni_sadrzaj>
    <derivirana_varijabla naziv="DomainObject.Predmet.SudioniciListAdressOIB_1">
      <item>FINA Regionalni centar Zagreb, OIB 85821130368, Trg svibanjskih žrtava 1995. br. 1,10000 Zagreb</item>
      <item>TIME d.o.o., OIB 68570056233, Stjepana Radića 40,47000 Karlovac</item>
      <item>Ilijas Bajrić, OIB 16802072608, Kralja Zvonimira 6,47000 Karlovac</item>
      <item>Henrik Videnić, OIB 59921231114, Zadobarje 35e,47000 Zadobarje</item>
      <item>Henrik Videnić, OIB 59921231114, Zadobarje 35e,47000 Zadobarje</item>
      <item>ŽDO KARLOVAC, Trg Hrvatskih branitelja 1, III. kat,47000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68570056233</item>
      <item>, OIB 16802072608</item>
      <item>, OIB 59921231114</item>
      <item>, OIB 59921231114</item>
      <item>, OIB null</item>
    </izvorni_sadrzaj>
    <derivirana_varijabla naziv="DomainObject.Predmet.SudioniciListNazivOIB_1">
      <item>, OIB 85821130368</item>
      <item>, OIB 68570056233</item>
      <item>, OIB 16802072608</item>
      <item>, OIB 59921231114</item>
      <item>, OIB 59921231114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1403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2018-06-05T08:12:00Z</dcterms:created>
  <dc:creator>Valentina Kranjčić</dc:creator>
  <cp:lastModifiedBy>Monika Grbac</cp:lastModifiedBy>
  <cp:lastPrinted>2018-06-05T08:15:00Z</cp:lastPrinted>
  <dcterms:modified xmlns:xsi="http://www.w3.org/2001/XMLSchema-instance" xsi:type="dcterms:W3CDTF">2018-06-05T08:16:00Z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St-6031/2016-19 / Odluka - Rješenje - određeno ročište radi rasprave o uvjetima za otvaranje stečajnog postupka (st-6031-16 TIME.docx)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