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b12c0" w14:paraId="f4b12c0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E231C1">
        <w:t>490</w:t>
      </w:r>
      <w:r w:rsidR="0081638C">
        <w:t>/16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E231C1">
        <w:t>490</w:t>
      </w:r>
      <w:r w:rsidR="0081638C">
        <w:t>/16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053214">
        <w:t>19</w:t>
      </w:r>
      <w:r w:rsidR="0081638C">
        <w:t>. siječnja 2016.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proofErr w:type="spellStart"/>
      <w:r w:rsidR="00B31E48">
        <w:t>FILIP</w:t>
      </w:r>
      <w:proofErr w:type="spellEnd"/>
      <w:r w:rsidR="00B31E48">
        <w:t xml:space="preserve"> </w:t>
      </w:r>
      <w:proofErr w:type="spellStart"/>
      <w:r w:rsidR="00B31E48">
        <w:t>UNUS</w:t>
      </w:r>
      <w:proofErr w:type="spellEnd"/>
      <w:r w:rsidR="00B31E48">
        <w:t xml:space="preserve"> jednostavno društvo s ograničenom odgovornošću za ugostiteljstvo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B31E48">
        <w:t>14185474845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B31E48">
        <w:t>080854969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B31E48">
        <w:t>Hrvatske Kostajnice, Ante Starčevića 89</w:t>
      </w:r>
      <w:r w:rsidR="009156BE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B31E48">
        <w:t>89.444,30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053214">
        <w:t>19</w:t>
      </w:r>
      <w:r w:rsidR="0081638C">
        <w:t>. siječnja 2016.</w:t>
      </w:r>
    </w:p>
    <w:p w:rsidRDefault="00325398" w:rsidP="00325398" w:rsidR="00325398" w:rsidRPr="004213F7"/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34419B" w:rsidP="0034419B" w:rsidR="0034419B">
      <w:r>
        <w:t>DNA:</w:t>
      </w:r>
    </w:p>
    <w:p w:rsidRDefault="0034419B" w:rsidP="0034419B" w:rsidR="0034419B">
      <w:r>
        <w:t>e- oglasna ploča 45 dana</w:t>
      </w:r>
    </w:p>
    <w:p w:rsidRDefault="00CD04F4" w:rsidP="007A1486" w:rsidR="00CD04F4" w:rsidRPr="007A1486">
      <w:pPr>
        <w:ind w:left="720"/>
      </w:pPr>
    </w:p>
    <w:p w:rsidRDefault="00CD04F4" w:rsidP="00276582" w:rsidR="00CD04F4" w:rsidRPr="004213F7"/>
    <w:sectPr w:rsidSect="0081638C" w:rsidR="00CD04F4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78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09F0"/>
    <w:rsid w:val="00053214"/>
    <w:rsid w:val="0008088F"/>
    <w:rsid w:val="000A4654"/>
    <w:rsid w:val="00114EAD"/>
    <w:rsid w:val="00185571"/>
    <w:rsid w:val="0018595E"/>
    <w:rsid w:val="00186CAA"/>
    <w:rsid w:val="001C04AA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A119C"/>
    <w:rsid w:val="002A5C94"/>
    <w:rsid w:val="002C1878"/>
    <w:rsid w:val="002D2CFB"/>
    <w:rsid w:val="002F4B65"/>
    <w:rsid w:val="00325398"/>
    <w:rsid w:val="00332034"/>
    <w:rsid w:val="003400C4"/>
    <w:rsid w:val="0034419B"/>
    <w:rsid w:val="00344F52"/>
    <w:rsid w:val="00356513"/>
    <w:rsid w:val="00373D88"/>
    <w:rsid w:val="003773BB"/>
    <w:rsid w:val="0038246E"/>
    <w:rsid w:val="003B238F"/>
    <w:rsid w:val="003D35F9"/>
    <w:rsid w:val="003D43B6"/>
    <w:rsid w:val="003E18B1"/>
    <w:rsid w:val="003E3A15"/>
    <w:rsid w:val="00413F4C"/>
    <w:rsid w:val="004213F7"/>
    <w:rsid w:val="004538DA"/>
    <w:rsid w:val="0049241E"/>
    <w:rsid w:val="004A02AA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5F7654"/>
    <w:rsid w:val="0060207E"/>
    <w:rsid w:val="00627F6A"/>
    <w:rsid w:val="00657B8E"/>
    <w:rsid w:val="006D2964"/>
    <w:rsid w:val="006E67AE"/>
    <w:rsid w:val="006F7A44"/>
    <w:rsid w:val="0070703B"/>
    <w:rsid w:val="007B5AFD"/>
    <w:rsid w:val="007D5A5D"/>
    <w:rsid w:val="007D78D8"/>
    <w:rsid w:val="007E26C3"/>
    <w:rsid w:val="008155EE"/>
    <w:rsid w:val="0081638C"/>
    <w:rsid w:val="0082560B"/>
    <w:rsid w:val="00830156"/>
    <w:rsid w:val="008322EC"/>
    <w:rsid w:val="008511AA"/>
    <w:rsid w:val="00851B15"/>
    <w:rsid w:val="008613BD"/>
    <w:rsid w:val="00863025"/>
    <w:rsid w:val="00871F01"/>
    <w:rsid w:val="00890A7B"/>
    <w:rsid w:val="008A3EF4"/>
    <w:rsid w:val="008E3151"/>
    <w:rsid w:val="009000A7"/>
    <w:rsid w:val="009156BE"/>
    <w:rsid w:val="009168C0"/>
    <w:rsid w:val="00920CA0"/>
    <w:rsid w:val="009419D8"/>
    <w:rsid w:val="009B7151"/>
    <w:rsid w:val="009D3611"/>
    <w:rsid w:val="009D51A6"/>
    <w:rsid w:val="009F0456"/>
    <w:rsid w:val="009F18AF"/>
    <w:rsid w:val="00A32A48"/>
    <w:rsid w:val="00A53E4C"/>
    <w:rsid w:val="00A71431"/>
    <w:rsid w:val="00AB4C44"/>
    <w:rsid w:val="00AB60FD"/>
    <w:rsid w:val="00AC4528"/>
    <w:rsid w:val="00AD027A"/>
    <w:rsid w:val="00AF4190"/>
    <w:rsid w:val="00B31E48"/>
    <w:rsid w:val="00B753A9"/>
    <w:rsid w:val="00B82F18"/>
    <w:rsid w:val="00BC1A95"/>
    <w:rsid w:val="00C524E2"/>
    <w:rsid w:val="00C72FC2"/>
    <w:rsid w:val="00C836B9"/>
    <w:rsid w:val="00C958E9"/>
    <w:rsid w:val="00CD04F4"/>
    <w:rsid w:val="00CD3D6A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7872"/>
    <w:rsid w:val="00DD383B"/>
    <w:rsid w:val="00E1546D"/>
    <w:rsid w:val="00E231C1"/>
    <w:rsid w:val="00E878CC"/>
    <w:rsid w:val="00E97927"/>
    <w:rsid w:val="00EC3302"/>
    <w:rsid w:val="00ED0790"/>
    <w:rsid w:val="00ED6AA8"/>
    <w:rsid w:val="00F034D3"/>
    <w:rsid w:val="00F26FE5"/>
    <w:rsid w:val="00F47C80"/>
    <w:rsid w:val="00F80300"/>
    <w:rsid w:val="00FD118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6222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St-490/2016-2</izvorni_sadrzaj>
    <derivirana_varijabla naziv="DomainObject.Oznaka_1">St-490/2016-2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</izvorni_sadrzaj>
    <derivirana_varijabla naziv="DomainObject.Predmet.Broj_1">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St-490/2016</izvorni_sadrzaj>
    <derivirana_varijabla naziv="DomainObject.Predmet.OznakaBroj_1">St-490/2016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FILIP UNUS j.d.o.o.</izvorni_sadrzaj>
    <derivirana_varijabla naziv="DomainObject.Predmet.ProtustrankaFormated_1">  FILIP UNUS j.d.o.o.</derivirana_varijabla>
  </DomainObject.Predmet.ProtustrankaFormated>
  <DomainObject.Predmet.ProtustrankaFormatedOIB>
    <izvorni_sadrzaj>  FILIP UNUS j.d.o.o., OIB 14185474845</izvorni_sadrzaj>
    <derivirana_varijabla naziv="DomainObject.Predmet.ProtustrankaFormatedOIB_1">  FILIP UNUS j.d.o.o., OIB 14185474845</derivirana_varijabla>
  </DomainObject.Predmet.ProtustrankaFormatedOIB>
  <DomainObject.Predmet.ProtustrankaFormatedWithAdress>
    <izvorni_sadrzaj> FILIP UNUS j.d.o.o., Ante Starčevića 89, 44430 Hrvatska Kostajnica</izvorni_sadrzaj>
    <derivirana_varijabla naziv="DomainObject.Predmet.ProtustrankaFormatedWithAdress_1"> FILIP UNUS j.d.o.o., Ante Starčevića 89, 44430 Hrvatska Kostajnica</derivirana_varijabla>
  </DomainObject.Predmet.ProtustrankaFormatedWithAdress>
  <DomainObject.Predmet.ProtustrankaFormatedWithAdressOIB>
    <izvorni_sadrzaj> FILIP UNUS j.d.o.o., OIB 14185474845, Ante Starčevića 89, 44430 Hrvatska Kostajnica</izvorni_sadrzaj>
    <derivirana_varijabla naziv="DomainObject.Predmet.ProtustrankaFormatedWithAdressOIB_1"> FILIP UNUS j.d.o.o., OIB 14185474845, Ante Starčevića 89, 44430 Hrvatska Kostajnica</derivirana_varijabla>
  </DomainObject.Predmet.ProtustrankaFormatedWithAdressOIB>
  <DomainObject.Predmet.ProtustrankaWithAdress>
    <izvorni_sadrzaj>FILIP UNUS j.d.o.o. Ante Starčevića 89, 44430 Hrvatska Kostajnica</izvorni_sadrzaj>
    <derivirana_varijabla naziv="DomainObject.Predmet.ProtustrankaWithAdress_1">FILIP UNUS j.d.o.o. Ante Starčevića 89, 44430 Hrvatska Kostajnica</derivirana_varijabla>
  </DomainObject.Predmet.ProtustrankaWithAdress>
  <DomainObject.Predmet.ProtustrankaWithAdressOIB>
    <izvorni_sadrzaj>FILIP UNUS j.d.o.o., OIB 14185474845, Ante Starčevića 89, 44430 Hrvatska Kostajnica</izvorni_sadrzaj>
    <derivirana_varijabla naziv="DomainObject.Predmet.ProtustrankaWithAdressOIB_1">FILIP UNUS j.d.o.o., OIB 14185474845, Ante Starčevića 89, 44430 Hrvatska Kostajnica</derivirana_varijabla>
  </DomainObject.Predmet.ProtustrankaWithAdressOIB>
  <DomainObject.Predmet.ProtustrankaNazivFormated>
    <izvorni_sadrzaj>FILIP UNUS j.d.o.o.</izvorni_sadrzaj>
    <derivirana_varijabla naziv="DomainObject.Predmet.ProtustrankaNazivFormated_1">FILIP UNUS j.d.o.o.</derivirana_varijabla>
  </DomainObject.Predmet.ProtustrankaNazivFormated>
  <DomainObject.Predmet.ProtustrankaNazivFormatedOIB>
    <izvorni_sadrzaj>FILIP UNUS j.d.o.o., OIB 14185474845</izvorni_sadrzaj>
    <derivirana_varijabla naziv="DomainObject.Predmet.ProtustrankaNazivFormatedOIB_1">FILIP UNUS j.d.o.o., OIB 14185474845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FILIP UNUS j.d.o.o.</item>
    </izvorni_sadrzaj>
    <derivirana_varijabla naziv="DomainObject.Predmet.ProtuStrankaListFormated_1">
      <item>FILIP UNUS j.d.o.o.</item>
    </derivirana_varijabla>
  </DomainObject.Predmet.ProtuStrankaListFormated>
  <DomainObject.Predmet.ProtuStrankaListFormatedOIB>
    <izvorni_sadrzaj>
      <item>FILIP UNUS j.d.o.o., OIB 14185474845</item>
    </izvorni_sadrzaj>
    <derivirana_varijabla naziv="DomainObject.Predmet.ProtuStrankaListFormatedOIB_1">
      <item>FILIP UNUS j.d.o.o., OIB 14185474845</item>
    </derivirana_varijabla>
  </DomainObject.Predmet.ProtuStrankaListFormatedOIB>
  <DomainObject.Predmet.ProtuStrankaListFormatedWithAdress>
    <izvorni_sadrzaj>
      <item>FILIP UNUS j.d.o.o., Ante Starčevića 89, 44430 Hrvatska Kostajnica</item>
    </izvorni_sadrzaj>
    <derivirana_varijabla naziv="DomainObject.Predmet.ProtuStrankaListFormatedWithAdress_1">
      <item>FILIP UNUS j.d.o.o., Ante Starčevića 89, 44430 Hrvatska Kostajnica</item>
    </derivirana_varijabla>
  </DomainObject.Predmet.ProtuStrankaListFormatedWithAdress>
  <DomainObject.Predmet.ProtuStrankaListFormatedWithAdressOIB>
    <izvorni_sadrzaj>
      <item>FILIP UNUS j.d.o.o., OIB 14185474845, Ante Starčevića 89, 44430 Hrvatska Kostajnica</item>
    </izvorni_sadrzaj>
    <derivirana_varijabla naziv="DomainObject.Predmet.ProtuStrankaListFormatedWithAdressOIB_1">
      <item>FILIP UNUS j.d.o.o., OIB 14185474845, Ante Starčevića 89, 44430 Hrvatska Kostajnica</item>
    </derivirana_varijabla>
  </DomainObject.Predmet.ProtuStrankaListFormatedWithAdressOIB>
  <DomainObject.Predmet.ProtuStrankaListNazivFormated>
    <izvorni_sadrzaj>
      <item>FILIP UNUS j.d.o.o.</item>
    </izvorni_sadrzaj>
    <derivirana_varijabla naziv="DomainObject.Predmet.ProtuStrankaListNazivFormated_1">
      <item>FILIP UNUS j.d.o.o.</item>
    </derivirana_varijabla>
  </DomainObject.Predmet.ProtuStrankaListNazivFormated>
  <DomainObject.Predmet.ProtuStrankaListNazivFormatedOIB>
    <izvorni_sadrzaj>
      <item>FILIP UNUS j.d.o.o., OIB 14185474845</item>
    </izvorni_sadrzaj>
    <derivirana_varijabla naziv="DomainObject.Predmet.ProtuStrankaListNazivFormatedOIB_1">
      <item>FILIP UNUS j.d.o.o., OIB 14185474845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>St-490/2016-2</izvorni_sadrzaj>
    <derivirana_varijabla naziv="DomainObject.PoslovniBrojDokumenta_1">St-490/2016-2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FILIP UNUS j.d.o.o.</izvorni_sadrzaj>
    <derivirana_varijabla naziv="DomainObject.Predmet.ProtustrankaIDrugi_1">FILIP UNUS j.d.o.o.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FILIP UNUS j.d.o.o., OIB 14185474845, Ante Starčevića 89, 44430 Hrvatska Kostajnica</izvorni_sadrzaj>
    <derivirana_varijabla naziv="DomainObject.Predmet.ProtustrankaIDrugiAdressOIB_1">FILIP UNUS j.d.o.o., OIB 14185474845, Ante Starčevića 89,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FILIP UNUS j.d.o.o.</item>
    </izvorni_sadrzaj>
    <derivirana_varijabla naziv="DomainObject.Predmet.SudioniciListNaziv_1">
      <item>FINA Regionalni centar Zagreb</item>
      <item>FILIP UNUS j.d.o.o.</item>
    </derivirana_varijabla>
  </DomainObject.Predmet.SudioniciListNaziv>
  <DomainObject.Predmet.SudioniciListAdressOIB>
    <izvorni_sadrzaj>
      <item>FINA Regionalni centar Zagreb, OIB 85821130368, Trg svibanjski žrtava 1995. 1,10000 Zagreb</item>
      <item>FILIP UNUS j.d.o.o., OIB 14185474845, Ante Starčevića 89,44430 Hrvatska Kostajnica</item>
    </izvorni_sadrzaj>
    <derivirana_varijabla naziv="DomainObject.Predmet.SudioniciListAdressOIB_1">
      <item>FINA Regionalni centar Zagreb, OIB 85821130368, Trg svibanjski žrtava 1995. 1,10000 Zagreb</item>
      <item>FILIP UNUS j.d.o.o., OIB 14185474845, Ante Starčevića 89,44430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14185474845</item>
    </izvorni_sadrzaj>
    <derivirana_varijabla naziv="DomainObject.Predmet.SudioniciListNazivOIB_1">
      <item>, OIB 85821130368</item>
      <item>, OIB 14185474845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1382</properties:Characters>
  <properties:Lines>48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2016-01-19T08:09:00Z</dcterms:created>
  <dc:creator>ilukac</dc:creator>
  <cp:lastModifiedBy>Ivana Stampf</cp:lastModifiedBy>
  <cp:lastPrinted>2016-01-19T08:09:00Z</cp:lastPrinted>
  <dcterms:modified xmlns:xsi="http://www.w3.org/2001/XMLSchema-instance" xsi:type="dcterms:W3CDTF">2016-01-19T08:15:00Z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St-490/2016-2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