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0616" w14:paraId="ff60616" w:rsidRDefault="00D77084" w:rsidP="00D77084" w:rsidR="00D77084">
      <w:pPr>
        <w:spacing w:before="400"/>
        <w15:collapsed w:val="false"/>
      </w:pPr>
      <w:bookmarkStart w:name="_GoBack" w:id="0"/>
      <w:bookmarkEnd w:id="0"/>
      <w:r w:rsidRPr="00474F3D">
        <w:rPr>
          <w:noProof/>
        </w:rPr>
        <w:drawing>
          <wp:anchor allowOverlap="true" layoutInCell="true" locked="false" behindDoc="false" relativeHeight="251659264"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Pr="00474F3D">
        <w:br w:clear="all" w:type="textWrapping"/>
      </w:r>
    </w:p>
    <w:p w:rsidRDefault="00D77084" w:rsidP="00D77084" w:rsidR="00D77084" w:rsidRPr="00474F3D">
      <w:r w:rsidRPr="00474F3D">
        <w:t>REPUBLIKA HRVATSKA</w:t>
      </w:r>
    </w:p>
    <w:p w:rsidRDefault="00D77084" w:rsidP="00D77084" w:rsidR="00D77084" w:rsidRPr="00474F3D">
      <w:r w:rsidRPr="00474F3D">
        <w:t>TRGOVAČKI SUD U SPLITU</w:t>
      </w:r>
    </w:p>
    <w:p w:rsidRDefault="00D77084" w:rsidP="00D77084" w:rsidR="00D77084" w:rsidRPr="00474F3D">
      <w:r w:rsidRPr="00474F3D">
        <w:t>Split, Sukoišanska 6</w:t>
      </w:r>
      <w:r w:rsidRPr="00474F3D">
        <w:tab/>
      </w:r>
      <w:r w:rsidRPr="00474F3D">
        <w:tab/>
      </w:r>
      <w:r w:rsidRPr="00474F3D">
        <w:tab/>
      </w:r>
      <w:r w:rsidRPr="00474F3D">
        <w:tab/>
      </w:r>
      <w:r w:rsidRPr="00474F3D">
        <w:tab/>
      </w:r>
      <w:r w:rsidRPr="00474F3D">
        <w:tab/>
      </w:r>
    </w:p>
    <w:p w:rsidRDefault="0067708B" w:rsidP="0067708B" w:rsidR="0067708B">
      <w:r>
        <w:tab/>
      </w:r>
    </w:p>
    <w:p w:rsidRDefault="0067708B" w:rsidP="0067708B" w:rsidR="0067708B">
      <w:pPr>
        <w:jc w:val="center"/>
      </w:pPr>
      <w:r>
        <w:t xml:space="preserve">R E P U B L I K A    H R V A T S K A </w:t>
      </w:r>
    </w:p>
    <w:p w:rsidRDefault="0067708B" w:rsidP="0067708B" w:rsidR="0067708B">
      <w:pPr>
        <w:jc w:val="center"/>
      </w:pPr>
    </w:p>
    <w:p w:rsidRDefault="0067708B" w:rsidP="0067708B" w:rsidR="0067708B">
      <w:pPr>
        <w:pStyle w:val="Naslov1"/>
        <w:rPr>
          <w:b w:val="false"/>
        </w:rPr>
      </w:pPr>
      <w:r>
        <w:rPr>
          <w:b w:val="false"/>
        </w:rPr>
        <w:t>Z A K L J U Č A K</w:t>
      </w:r>
    </w:p>
    <w:p w:rsidRDefault="00404D35" w:rsidP="00404D35" w:rsidR="00404D35">
      <w:pPr>
        <w:jc w:val="both"/>
      </w:pPr>
    </w:p>
    <w:p w:rsidRDefault="007836B6" w:rsidP="0067708B" w:rsidR="009D1583">
      <w:pPr>
        <w:pStyle w:val="Tijeloteksta"/>
        <w:tabs>
          <w:tab w:pos="1080" w:val="left"/>
        </w:tabs>
      </w:pPr>
      <w:r>
        <w:tab/>
      </w:r>
      <w:r w:rsidRPr="007836B6">
        <w:t xml:space="preserve">Trgovački sud u Splitu, po stečajnoj sutkinji Ani Golub Gruić, u stečajnom postupku nad stečajnim dužnikom </w:t>
      </w:r>
      <w:r w:rsidR="00153A32" w:rsidRPr="00153A32">
        <w:t>DAUS TRUCK d.o.o. u stečaju</w:t>
      </w:r>
      <w:r w:rsidR="00153A32">
        <w:t xml:space="preserve">, </w:t>
      </w:r>
      <w:r w:rsidR="00153A32" w:rsidRPr="00153A32">
        <w:t>OIB: 95174048745</w:t>
      </w:r>
      <w:r w:rsidR="00153A32">
        <w:t>, Dugopolje, Put Bana 8,</w:t>
      </w:r>
      <w:r w:rsidRPr="007836B6">
        <w:t xml:space="preserve"> dana </w:t>
      </w:r>
      <w:r w:rsidR="00A32A74">
        <w:t>6. prosinca</w:t>
      </w:r>
      <w:r w:rsidR="00C01A8E">
        <w:t xml:space="preserve"> 2016</w:t>
      </w:r>
      <w:r w:rsidRPr="007836B6">
        <w:t>. godine</w:t>
      </w:r>
    </w:p>
    <w:p w:rsidRDefault="009D1583" w:rsidP="0067708B" w:rsidR="009D1583">
      <w:pPr>
        <w:pStyle w:val="Tijeloteksta"/>
        <w:tabs>
          <w:tab w:pos="1080" w:val="left"/>
        </w:tabs>
        <w:jc w:val="center"/>
      </w:pPr>
    </w:p>
    <w:p w:rsidRDefault="0067708B" w:rsidP="0067708B" w:rsidR="0067708B" w:rsidRPr="00561F3C">
      <w:pPr>
        <w:pStyle w:val="Tijeloteksta"/>
        <w:tabs>
          <w:tab w:pos="1080" w:val="left"/>
        </w:tabs>
        <w:jc w:val="center"/>
      </w:pPr>
      <w:r w:rsidRPr="00561F3C">
        <w:t xml:space="preserve">z a k l j u č i o    j e </w:t>
      </w:r>
    </w:p>
    <w:p w:rsidRDefault="009D1583" w:rsidP="00232CF0" w:rsidR="009D1583" w:rsidRPr="00561F3C">
      <w:pPr>
        <w:pStyle w:val="Tijeloteksta"/>
        <w:tabs>
          <w:tab w:pos="1080" w:val="left"/>
        </w:tabs>
        <w:rPr>
          <w:bCs/>
        </w:rPr>
      </w:pPr>
    </w:p>
    <w:p w:rsidRDefault="00CD0F20" w:rsidP="00153A32" w:rsidR="00CD0F20">
      <w:pPr>
        <w:pStyle w:val="Tijeloteksta"/>
        <w:tabs>
          <w:tab w:pos="709" w:val="left"/>
        </w:tabs>
        <w:rPr>
          <w:bCs/>
        </w:rPr>
      </w:pPr>
      <w:r>
        <w:rPr>
          <w:bCs/>
        </w:rPr>
        <w:tab/>
        <w:t>Ročište radi izjašnjavanja o vrijedno</w:t>
      </w:r>
      <w:r w:rsidR="006C663B">
        <w:rPr>
          <w:bCs/>
        </w:rPr>
        <w:t xml:space="preserve">sti  </w:t>
      </w:r>
      <w:r w:rsidR="00153A32" w:rsidRPr="00153A32">
        <w:rPr>
          <w:bCs/>
        </w:rPr>
        <w:t>nekretnine</w:t>
      </w:r>
      <w:r w:rsidR="00A32A74">
        <w:rPr>
          <w:bCs/>
        </w:rPr>
        <w:t xml:space="preserve"> </w:t>
      </w:r>
      <w:r w:rsidR="00153A32" w:rsidRPr="00153A32">
        <w:rPr>
          <w:bCs/>
        </w:rPr>
        <w:t>označene kao kat. čest. 945/30 Z.U. 696 K.O. Murvica,</w:t>
      </w:r>
      <w:r w:rsidR="00A32A74">
        <w:rPr>
          <w:bCs/>
        </w:rPr>
        <w:t xml:space="preserve"> </w:t>
      </w:r>
      <w:r w:rsidR="00153A32" w:rsidRPr="00153A32">
        <w:rPr>
          <w:bCs/>
        </w:rPr>
        <w:t xml:space="preserve">u naravi neplodno, površine 14.202 m2, </w:t>
      </w:r>
      <w:r w:rsidR="00A32A74">
        <w:rPr>
          <w:bCs/>
        </w:rPr>
        <w:t xml:space="preserve">uknjiženog prava vlasništva stečajnog dužnika, za cijelo, </w:t>
      </w:r>
      <w:r>
        <w:rPr>
          <w:bCs/>
        </w:rPr>
        <w:t xml:space="preserve">određuje se </w:t>
      </w:r>
      <w:r w:rsidRPr="00C160B7">
        <w:rPr>
          <w:bCs/>
        </w:rPr>
        <w:t>za</w:t>
      </w:r>
      <w:r w:rsidRPr="00CD0F20">
        <w:rPr>
          <w:bCs/>
        </w:rPr>
        <w:t xml:space="preserve"> </w:t>
      </w:r>
      <w:r w:rsidR="00A32A74">
        <w:rPr>
          <w:bCs/>
        </w:rPr>
        <w:t>dan</w:t>
      </w:r>
    </w:p>
    <w:p w:rsidRDefault="00A32A74" w:rsidP="00CD0F20" w:rsidR="00CD0F20" w:rsidRPr="00CD0F20">
      <w:pPr>
        <w:pStyle w:val="Tijeloteksta"/>
        <w:tabs>
          <w:tab w:pos="709" w:val="left"/>
        </w:tabs>
        <w:spacing w:after="200" w:before="200"/>
        <w:jc w:val="center"/>
        <w:rPr>
          <w:bCs/>
        </w:rPr>
      </w:pPr>
      <w:r>
        <w:rPr>
          <w:bCs/>
        </w:rPr>
        <w:t>28. prosinca 2016</w:t>
      </w:r>
      <w:r w:rsidR="00CD0F20" w:rsidRPr="00CD0F20">
        <w:rPr>
          <w:bCs/>
        </w:rPr>
        <w:t xml:space="preserve">. godine u </w:t>
      </w:r>
      <w:r>
        <w:rPr>
          <w:bCs/>
        </w:rPr>
        <w:t>09:00</w:t>
      </w:r>
      <w:r w:rsidR="00CD0F20" w:rsidRPr="00CD0F20">
        <w:rPr>
          <w:bCs/>
        </w:rPr>
        <w:t xml:space="preserve"> sati,</w:t>
      </w:r>
    </w:p>
    <w:p w:rsidRDefault="00CD0F20" w:rsidP="00CD0F20" w:rsidR="00CD0F20">
      <w:pPr>
        <w:pStyle w:val="Tijeloteksta"/>
        <w:tabs>
          <w:tab w:pos="709" w:val="left"/>
        </w:tabs>
        <w:rPr>
          <w:bCs/>
        </w:rPr>
      </w:pPr>
      <w:r>
        <w:rPr>
          <w:bCs/>
        </w:rPr>
        <w:t>u sudnici br. 20</w:t>
      </w:r>
      <w:r w:rsidR="00A32A74">
        <w:rPr>
          <w:bCs/>
        </w:rPr>
        <w:t>2</w:t>
      </w:r>
      <w:r>
        <w:rPr>
          <w:bCs/>
        </w:rPr>
        <w:t>/II</w:t>
      </w:r>
      <w:r w:rsidRPr="00262E40">
        <w:rPr>
          <w:bCs/>
        </w:rPr>
        <w:t xml:space="preserve"> Trgovačkog suda u Splitu, Sukoišanska 6.</w:t>
      </w:r>
    </w:p>
    <w:p w:rsidRDefault="00CD0F20" w:rsidP="00C160B7" w:rsidR="00CD0F20">
      <w:pPr>
        <w:pStyle w:val="Tijeloteksta"/>
        <w:tabs>
          <w:tab w:pos="709" w:val="left"/>
        </w:tabs>
        <w:rPr>
          <w:bCs/>
        </w:rPr>
      </w:pPr>
    </w:p>
    <w:p w:rsidRDefault="00262E40" w:rsidP="00CD0F20" w:rsidR="0067708B" w:rsidRPr="00561F3C">
      <w:pPr>
        <w:pStyle w:val="Tijeloteksta"/>
        <w:tabs>
          <w:tab w:pos="709" w:val="left"/>
        </w:tabs>
      </w:pPr>
      <w:r>
        <w:rPr>
          <w:bCs/>
        </w:rPr>
        <w:t xml:space="preserve"> </w:t>
      </w:r>
      <w:r>
        <w:rPr>
          <w:bCs/>
        </w:rPr>
        <w:tab/>
      </w:r>
    </w:p>
    <w:p w:rsidRDefault="0067708B" w:rsidP="0067708B" w:rsidR="0067708B">
      <w:pPr>
        <w:jc w:val="center"/>
      </w:pPr>
      <w:r w:rsidRPr="00561F3C">
        <w:t xml:space="preserve">U Splitu, </w:t>
      </w:r>
      <w:r w:rsidR="00A32A74">
        <w:t>6. prosinca</w:t>
      </w:r>
      <w:r w:rsidR="00561F3C" w:rsidRPr="00561F3C">
        <w:t xml:space="preserve"> 201</w:t>
      </w:r>
      <w:r w:rsidR="00C01A8E">
        <w:t>6</w:t>
      </w:r>
      <w:r w:rsidR="00561F3C" w:rsidRPr="00561F3C">
        <w:t xml:space="preserve">. </w:t>
      </w:r>
      <w:r w:rsidRPr="00561F3C">
        <w:t>godine</w:t>
      </w:r>
    </w:p>
    <w:p w:rsidRDefault="0067708B" w:rsidP="0067708B" w:rsidR="0067708B">
      <w:pPr>
        <w:jc w:val="center"/>
      </w:pPr>
    </w:p>
    <w:p w:rsidRDefault="0067708B" w:rsidP="0067708B" w:rsidR="0067708B">
      <w:pPr>
        <w:jc w:val="center"/>
      </w:pPr>
    </w:p>
    <w:p w:rsidRDefault="0067708B" w:rsidP="00CA5381" w:rsidR="0067708B">
      <w:pPr>
        <w:ind w:firstLine="708" w:left="5664"/>
        <w:jc w:val="center"/>
      </w:pPr>
      <w:r>
        <w:t>SUTKINJA</w:t>
      </w:r>
    </w:p>
    <w:p w:rsidRDefault="0067708B" w:rsidP="00FE5913" w:rsidR="00FE5913">
      <w:pPr>
        <w:ind w:firstLine="708" w:left="5664"/>
        <w:jc w:val="center"/>
      </w:pPr>
      <w:r>
        <w:t>ANA GOLUB GRUIĆ</w:t>
      </w:r>
    </w:p>
    <w:p w:rsidRDefault="0067708B" w:rsidP="00CA5381" w:rsidR="0067708B">
      <w:pPr>
        <w:ind w:firstLine="708" w:left="4956"/>
        <w:jc w:val="center"/>
      </w:pPr>
    </w:p>
    <w:p w:rsidRDefault="0067708B" w:rsidP="0067708B" w:rsidR="0067708B">
      <w:pPr>
        <w:ind w:firstLine="708"/>
        <w:jc w:val="both"/>
      </w:pPr>
    </w:p>
    <w:p w:rsidRDefault="00773DFE" w:rsidP="00773DFE" w:rsidR="00773DFE" w:rsidRPr="00BE3146">
      <w:r w:rsidRPr="00BE3146">
        <w:t>POUKA O PRAVNOM LIJEKU:</w:t>
      </w:r>
    </w:p>
    <w:p w:rsidRDefault="00773DFE" w:rsidP="00773DFE" w:rsidR="00773DFE" w:rsidRPr="00BE3146">
      <w:r w:rsidRPr="00BE3146">
        <w:t>Protiv ovog zaključka nije dopuštena žalba</w:t>
      </w:r>
      <w:r w:rsidR="005166D4">
        <w:t>.</w:t>
      </w:r>
    </w:p>
    <w:p w:rsidRDefault="00773DFE" w:rsidP="00773DFE" w:rsidR="00773DFE"/>
    <w:p w:rsidRDefault="00773DFE" w:rsidP="00773DFE" w:rsidR="00773DFE" w:rsidRPr="00BE3146">
      <w:r w:rsidRPr="00BE3146">
        <w:t>DNA:</w:t>
      </w:r>
    </w:p>
    <w:p w:rsidRDefault="00A32A74" w:rsidP="00773DFE" w:rsidR="00773DFE">
      <w:pPr>
        <w:pStyle w:val="Odlomakpopisa"/>
        <w:numPr>
          <w:ilvl w:val="0"/>
          <w:numId w:val="4"/>
        </w:numPr>
      </w:pPr>
      <w:r>
        <w:t>stečajnoj upraviteljici</w:t>
      </w:r>
    </w:p>
    <w:p w:rsidRDefault="007C1574" w:rsidP="007C1574" w:rsidR="007C1574">
      <w:pPr>
        <w:pStyle w:val="Odlomakpopisa"/>
        <w:numPr>
          <w:ilvl w:val="0"/>
          <w:numId w:val="4"/>
        </w:numPr>
      </w:pPr>
      <w:r>
        <w:t xml:space="preserve">Zagrebačka banka d.d. Zagreb </w:t>
      </w:r>
    </w:p>
    <w:p w:rsidRDefault="00262E40" w:rsidP="007C1574" w:rsidR="00262E40" w:rsidRPr="00BE3146">
      <w:pPr>
        <w:pStyle w:val="Odlomakpopisa"/>
        <w:numPr>
          <w:ilvl w:val="0"/>
          <w:numId w:val="4"/>
        </w:numPr>
      </w:pPr>
      <w:r>
        <w:t>mrežna stranic</w:t>
      </w:r>
      <w:r w:rsidR="00CD0F20">
        <w:t>a</w:t>
      </w:r>
      <w:r>
        <w:t xml:space="preserve"> e-Oglasna ploča sudova </w:t>
      </w:r>
    </w:p>
    <w:p w:rsidRDefault="00773DFE" w:rsidP="0067708B" w:rsidR="0067708B">
      <w:pPr>
        <w:pStyle w:val="Odlomakpopisa"/>
        <w:numPr>
          <w:ilvl w:val="0"/>
          <w:numId w:val="4"/>
        </w:numPr>
        <w:jc w:val="both"/>
      </w:pPr>
      <w:r w:rsidRPr="00BE3146">
        <w:t>u spis</w:t>
      </w:r>
    </w:p>
    <w:sectPr w:rsidSect="00C160B7" w:rsidR="0067708B">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153A32">
          <w:rPr>
            <w:noProof/>
          </w:rPr>
          <w:t>2</w:t>
        </w:r>
        <w:r>
          <w:fldChar w:fldCharType="end"/>
        </w:r>
      </w:p>
    </w:sdtContent>
  </w:sdt>
  <w:p w:rsidRDefault="00153A32" w:rsidP="00C160B7" w:rsidR="0067708B" w:rsidRPr="00A36AA3">
    <w:pPr>
      <w:pStyle w:val="Zaglavlje"/>
      <w:jc w:val="right"/>
    </w:pPr>
    <w:r>
      <w:t>11. St-109</w:t>
    </w:r>
    <w:r w:rsidR="00C160B7">
      <w:t>/2014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63B" w:rsidP="00C160B7" w:rsidR="00C160B7">
    <w:pPr>
      <w:pStyle w:val="Zaglavlje"/>
      <w:jc w:val="right"/>
    </w:pPr>
    <w:r>
      <w:t>11. St-</w:t>
    </w:r>
    <w:r w:rsidR="00153A32">
      <w:t>109</w:t>
    </w:r>
    <w:r w:rsidR="00C160B7">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3">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572DC"/>
    <w:rsid w:val="0006335D"/>
    <w:rsid w:val="00136005"/>
    <w:rsid w:val="00153A32"/>
    <w:rsid w:val="00164004"/>
    <w:rsid w:val="00172925"/>
    <w:rsid w:val="001C4F38"/>
    <w:rsid w:val="001E2BA7"/>
    <w:rsid w:val="00207591"/>
    <w:rsid w:val="00232CF0"/>
    <w:rsid w:val="00251C24"/>
    <w:rsid w:val="00252E8A"/>
    <w:rsid w:val="00262E40"/>
    <w:rsid w:val="00271CD0"/>
    <w:rsid w:val="002A1A1C"/>
    <w:rsid w:val="002A71D9"/>
    <w:rsid w:val="00336ED0"/>
    <w:rsid w:val="00384F1F"/>
    <w:rsid w:val="003D5089"/>
    <w:rsid w:val="00404D35"/>
    <w:rsid w:val="00411741"/>
    <w:rsid w:val="00423E4A"/>
    <w:rsid w:val="0049028F"/>
    <w:rsid w:val="004E3C38"/>
    <w:rsid w:val="004F23C9"/>
    <w:rsid w:val="005166D4"/>
    <w:rsid w:val="0052542C"/>
    <w:rsid w:val="005528D4"/>
    <w:rsid w:val="00561F3C"/>
    <w:rsid w:val="005C3E8B"/>
    <w:rsid w:val="005F7B3C"/>
    <w:rsid w:val="006129AD"/>
    <w:rsid w:val="00617F09"/>
    <w:rsid w:val="0065361F"/>
    <w:rsid w:val="0067708B"/>
    <w:rsid w:val="00681A8F"/>
    <w:rsid w:val="006B774B"/>
    <w:rsid w:val="006C663B"/>
    <w:rsid w:val="006F325F"/>
    <w:rsid w:val="006F63AE"/>
    <w:rsid w:val="007355BF"/>
    <w:rsid w:val="00760B5A"/>
    <w:rsid w:val="00773DFE"/>
    <w:rsid w:val="00774E6D"/>
    <w:rsid w:val="007836B6"/>
    <w:rsid w:val="007A0B09"/>
    <w:rsid w:val="007A780F"/>
    <w:rsid w:val="007C1574"/>
    <w:rsid w:val="00817F47"/>
    <w:rsid w:val="0082680B"/>
    <w:rsid w:val="00852E72"/>
    <w:rsid w:val="0087415E"/>
    <w:rsid w:val="008C6EC4"/>
    <w:rsid w:val="009064D5"/>
    <w:rsid w:val="00935136"/>
    <w:rsid w:val="00946718"/>
    <w:rsid w:val="009D1583"/>
    <w:rsid w:val="00A05E62"/>
    <w:rsid w:val="00A23DAE"/>
    <w:rsid w:val="00A32A4B"/>
    <w:rsid w:val="00A32A74"/>
    <w:rsid w:val="00A36AA3"/>
    <w:rsid w:val="00A41783"/>
    <w:rsid w:val="00A6224E"/>
    <w:rsid w:val="00A764A8"/>
    <w:rsid w:val="00A87138"/>
    <w:rsid w:val="00AF4930"/>
    <w:rsid w:val="00AF7FB4"/>
    <w:rsid w:val="00B865AC"/>
    <w:rsid w:val="00BB0AD1"/>
    <w:rsid w:val="00BB2DEB"/>
    <w:rsid w:val="00BF1FB6"/>
    <w:rsid w:val="00BF7326"/>
    <w:rsid w:val="00BF739A"/>
    <w:rsid w:val="00C01A8E"/>
    <w:rsid w:val="00C160B7"/>
    <w:rsid w:val="00C3026D"/>
    <w:rsid w:val="00C814EA"/>
    <w:rsid w:val="00CA5381"/>
    <w:rsid w:val="00CB50BF"/>
    <w:rsid w:val="00CC5FBA"/>
    <w:rsid w:val="00CD0F20"/>
    <w:rsid w:val="00CF1243"/>
    <w:rsid w:val="00D40DDD"/>
    <w:rsid w:val="00D77084"/>
    <w:rsid w:val="00DA5960"/>
    <w:rsid w:val="00DC6AF6"/>
    <w:rsid w:val="00DE50D6"/>
    <w:rsid w:val="00E23933"/>
    <w:rsid w:val="00E90E28"/>
    <w:rsid w:val="00EA4C66"/>
    <w:rsid w:val="00EF3D18"/>
    <w:rsid w:val="00EF5465"/>
    <w:rsid w:val="00EF73AE"/>
    <w:rsid w:val="00F44E96"/>
    <w:rsid w:val="00F705E1"/>
    <w:rsid w:val="00F911CA"/>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EA4C66"/>
    <w:rPr>
      <w:color w:val="808080"/>
      <w:bdr w:space="0" w:sz="0" w:color="auto" w:val="none"/>
      <w:shd w:fill="auto" w:color="auto" w:val="clear"/>
    </w:rPr>
  </w:style>
  <w:style w:customStyle="true" w:styleId="eSPISCCParagraphDefaultFont" w:type="character">
    <w:name w:val="eSPIS_CC_Paragraph Default Font"/>
    <w:basedOn w:val="Zadanifontodlomka"/>
    <w:rsid w:val="00EA4C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C66"/>
    <w:rPr>
      <w:bdr w:space="0" w:sz="0" w:color="auto" w:val="none"/>
      <w:shd w:fill="FFFFCC" w:color="auto" w:val="clear"/>
      <w:lang w:val="hr-HR"/>
    </w:rPr>
  </w:style>
  <w:style w:customStyle="true" w:styleId="PozadinaSvijetloCrvena" w:type="character">
    <w:name w:val="Pozadina_SvijetloCrvena"/>
    <w:basedOn w:val="eSPISCCParagraphDefaultFont"/>
    <w:rsid w:val="00EA4C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C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EA4C66"/>
    <w:rPr>
      <w:color w:val="808080"/>
      <w:bdr w:color="auto" w:space="0" w:sz="0" w:val="none"/>
      <w:shd w:color="auto" w:fill="auto" w:val="clear"/>
    </w:rPr>
  </w:style>
  <w:style w:customStyle="1" w:styleId="eSPISCCParagraphDefaultFont" w:type="character">
    <w:name w:val="eSPIS_CC_Paragraph Default Font"/>
    <w:basedOn w:val="Zadanifontodlomka"/>
    <w:rsid w:val="00EA4C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C66"/>
    <w:rPr>
      <w:bdr w:color="auto" w:space="0" w:sz="0" w:val="none"/>
      <w:shd w:color="auto" w:fill="FFFFCC" w:val="clear"/>
      <w:lang w:val="hr-HR"/>
    </w:rPr>
  </w:style>
  <w:style w:customStyle="1" w:styleId="PozadinaSvijetloCrvena" w:type="character">
    <w:name w:val="Pozadina_SvijetloCrvena"/>
    <w:basedOn w:val="eSPISCCParagraphDefaultFont"/>
    <w:rsid w:val="00EA4C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C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 radi izjašanjavanja o vrijednosti imovine dužnika</izvorni_sadrzaj>
    <derivirana_varijabla naziv="DomainObject.Primjedba_1">Određivanje ročišta radi izjašanjavanja o vrijednosti imovine dužnika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AE837-3E3D-4A43-B52B-E3D9219BA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165</properties:Words>
  <properties:Characters>743</properties:Characters>
  <properties:Lines>38</properties:Lines>
  <properties:Paragraphs>20</properties:Paragraphs>
  <properties:TotalTime>34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2015-12-14T14:04:00Z</dcterms:created>
  <dc:creator>admin</dc:creator>
  <cp:lastModifiedBy>Ana Golub Gruić</cp:lastModifiedBy>
  <cp:lastPrinted>2016-12-06T08:46:00Z</cp:lastPrinted>
  <dcterms:modified xmlns:xsi="http://www.w3.org/2001/XMLSchema-instance" xsi:type="dcterms:W3CDTF">2016-12-06T11:55:00Z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