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5b3ed" w14:paraId="205b3ed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5A7390">
        <w:rPr>
          <w:rFonts w:hAnsi="Times New Roman" w:ascii="Times New Roman"/>
        </w:rPr>
        <w:t>11</w:t>
      </w:r>
      <w:r w:rsidR="00FC321C">
        <w:rPr>
          <w:rFonts w:hAnsi="Times New Roman" w:ascii="Times New Roman"/>
        </w:rPr>
        <w:t>35</w:t>
      </w:r>
      <w:r w:rsidR="004272F9">
        <w:rPr>
          <w:rFonts w:hAnsi="Times New Roman" w:ascii="Times New Roman"/>
        </w:rPr>
        <w:t>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</w:t>
      </w:r>
      <w:proofErr w:type="spellStart"/>
      <w:r w:rsidR="001A0EA0" w:rsidRPr="004272F9">
        <w:rPr>
          <w:rFonts w:hAnsi="Times New Roman" w:ascii="Times New Roman"/>
        </w:rPr>
        <w:t>Šestića</w:t>
      </w:r>
      <w:proofErr w:type="spellEnd"/>
      <w:r w:rsidR="001A0EA0" w:rsidRPr="004272F9">
        <w:rPr>
          <w:rFonts w:hAnsi="Times New Roman" w:ascii="Times New Roman"/>
        </w:rPr>
        <w:t xml:space="preserve">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232964" w:rsidR="0023296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LEGRES PROJEKT j.d.o.o.</w:t>
      </w:r>
    </w:p>
    <w:p w:rsidRDefault="00232964" w:rsidR="00926C2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Samobor, Ivana Meštrovića 1</w:t>
      </w:r>
    </w:p>
    <w:p w:rsidRDefault="00232964" w:rsidR="00232964">
      <w:pPr>
        <w:jc w:val="right"/>
        <w:rPr>
          <w:rFonts w:hAnsi="Times New Roman" w:ascii="Times New Roman"/>
        </w:rPr>
      </w:pPr>
    </w:p>
    <w:p w:rsidRDefault="003F514E" w:rsidR="0023296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</w:t>
      </w:r>
    </w:p>
    <w:p w:rsidRDefault="003F514E" w:rsidR="003F514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SAŠA GRESER</w:t>
      </w:r>
    </w:p>
    <w:p w:rsidRDefault="003F514E" w:rsidR="003F514E" w:rsidRPr="004272F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Samobor, Ivana Meštrovića 1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F54DC3" w:rsidR="00F54DC3" w:rsidRPr="004272F9">
      <w:pPr>
        <w:jc w:val="right"/>
        <w:rPr>
          <w:rFonts w:hAnsi="Times New Roman" w:ascii="Times New Roman"/>
        </w:rPr>
      </w:pPr>
    </w:p>
    <w:p w:rsidRDefault="00E13BFB" w:rsidR="00E13BFB" w:rsidRPr="00B60A70">
      <w:pPr>
        <w:jc w:val="right"/>
        <w:rPr>
          <w:rFonts w:hAnsi="Times New Roman" w:ascii="Times New Roman"/>
          <w:b/>
        </w:rPr>
      </w:pPr>
    </w:p>
    <w:p w:rsidRDefault="00052E15" w:rsidP="00FC321C" w:rsidR="00FC321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FC321C">
        <w:rPr>
          <w:rFonts w:hAnsi="Times New Roman" w:ascii="Times New Roman"/>
        </w:rPr>
        <w:t xml:space="preserve">LEGRES PROJEKT j.d.o.o., Samobor, Ivana Meštrovića 1, OIB </w:t>
      </w:r>
    </w:p>
    <w:p w:rsidRDefault="00FC321C" w:rsidP="00FC321C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68258759629</w:t>
      </w: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4272F9">
        <w:rPr>
          <w:rFonts w:hAnsi="Times New Roman" w:ascii="Times New Roman"/>
          <w:b/>
        </w:rPr>
        <w:t>25. travnja 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5A7390">
        <w:rPr>
          <w:rFonts w:hAnsi="Times New Roman" w:ascii="Times New Roman"/>
          <w:b/>
        </w:rPr>
        <w:t>9,</w:t>
      </w:r>
      <w:r w:rsidR="00FC321C">
        <w:rPr>
          <w:rFonts w:hAnsi="Times New Roman" w:ascii="Times New Roman"/>
          <w:b/>
        </w:rPr>
        <w:t>3</w:t>
      </w:r>
      <w:r w:rsidR="005A7390">
        <w:rPr>
          <w:rFonts w:hAnsi="Times New Roman" w:ascii="Times New Roman"/>
          <w:b/>
        </w:rPr>
        <w:t>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</w:t>
      </w:r>
      <w:proofErr w:type="spellStart"/>
      <w:r>
        <w:rPr>
          <w:rFonts w:hAnsi="Times New Roman" w:ascii="Times New Roman"/>
        </w:rPr>
        <w:t>Šestića</w:t>
      </w:r>
      <w:proofErr w:type="spellEnd"/>
      <w:r>
        <w:rPr>
          <w:rFonts w:hAnsi="Times New Roman" w:ascii="Times New Roman"/>
        </w:rPr>
        <w:t xml:space="preserve"> 4, soba broj 3. </w:t>
      </w:r>
    </w:p>
    <w:p w:rsidRDefault="004272F9" w:rsidP="00A05F6F" w:rsidR="004272F9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4272F9">
        <w:rPr>
          <w:rFonts w:hAnsi="Times New Roman" w:ascii="Times New Roman"/>
        </w:rPr>
        <w:t>2</w:t>
      </w:r>
      <w:r w:rsidR="00FC321C">
        <w:rPr>
          <w:rFonts w:hAnsi="Times New Roman" w:ascii="Times New Roman"/>
        </w:rPr>
        <w:t>7</w:t>
      </w:r>
      <w:r w:rsidR="004272F9">
        <w:rPr>
          <w:rFonts w:hAnsi="Times New Roman" w:ascii="Times New Roman"/>
        </w:rPr>
        <w:t>. veljače 2017. godine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3F514E" w:rsidR="00926C2A" w:rsidRPr="00B60A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52E15"/>
    <w:rsid w:val="00131C0E"/>
    <w:rsid w:val="001A0EA0"/>
    <w:rsid w:val="001D3A21"/>
    <w:rsid w:val="001D56C6"/>
    <w:rsid w:val="00232964"/>
    <w:rsid w:val="002532D0"/>
    <w:rsid w:val="002670A6"/>
    <w:rsid w:val="002B54C8"/>
    <w:rsid w:val="002E64E5"/>
    <w:rsid w:val="002F0ACC"/>
    <w:rsid w:val="00304004"/>
    <w:rsid w:val="00310E10"/>
    <w:rsid w:val="003516C2"/>
    <w:rsid w:val="00351E76"/>
    <w:rsid w:val="003F0D95"/>
    <w:rsid w:val="003F514E"/>
    <w:rsid w:val="004272F9"/>
    <w:rsid w:val="004755A1"/>
    <w:rsid w:val="004B4886"/>
    <w:rsid w:val="004D1D11"/>
    <w:rsid w:val="00587D9D"/>
    <w:rsid w:val="005A7390"/>
    <w:rsid w:val="00622D07"/>
    <w:rsid w:val="00637508"/>
    <w:rsid w:val="006C6DAE"/>
    <w:rsid w:val="007860FD"/>
    <w:rsid w:val="007A13E9"/>
    <w:rsid w:val="007B32C2"/>
    <w:rsid w:val="007C60EA"/>
    <w:rsid w:val="0080218C"/>
    <w:rsid w:val="00853C23"/>
    <w:rsid w:val="008C5126"/>
    <w:rsid w:val="00926C2A"/>
    <w:rsid w:val="00965B17"/>
    <w:rsid w:val="009E082B"/>
    <w:rsid w:val="00A05F6F"/>
    <w:rsid w:val="00A24458"/>
    <w:rsid w:val="00A53F55"/>
    <w:rsid w:val="00A77D5C"/>
    <w:rsid w:val="00AE4B21"/>
    <w:rsid w:val="00B60A70"/>
    <w:rsid w:val="00B86DDC"/>
    <w:rsid w:val="00BD4A84"/>
    <w:rsid w:val="00CA66F9"/>
    <w:rsid w:val="00CD7DA1"/>
    <w:rsid w:val="00D6610B"/>
    <w:rsid w:val="00D742EB"/>
    <w:rsid w:val="00DA22A1"/>
    <w:rsid w:val="00DC0535"/>
    <w:rsid w:val="00DF69D2"/>
    <w:rsid w:val="00E13BFB"/>
    <w:rsid w:val="00E87B43"/>
    <w:rsid w:val="00F27A5E"/>
    <w:rsid w:val="00F54DC3"/>
    <w:rsid w:val="00F70E3E"/>
    <w:rsid w:val="00FA7BDE"/>
    <w:rsid w:val="00FC3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27A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7A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7A5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7A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7A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27A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7A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7A5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7A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7A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St-1135/2016</izvorni_sadrzaj>
    <derivirana_varijabla naziv="DomainObject.Predmet.OznakaBroj_1">St-1135/2016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LEGRES PROJEKT jednostavno društvo s ograničenom odgovornošću za proizvodnju i montažu mjernih instrumenata zastupanog po punomoćniku Saša Greser</izvorni_sadrzaj>
    <derivirana_varijabla naziv="DomainObject.Predmet.ProtustrankaFormated_1">  LEGRES PROJEKT jednostavno društvo s ograničenom odgovornošću za proizvodnju i montažu mjernih instrumenata zastupanog po punomoćniku Saša Greser</derivirana_varijabla>
  </DomainObject.Predmet.ProtustrankaFormated>
  <DomainObject.Predmet.ProtustrankaFormatedOIB>
    <izvorni_sadrzaj>  LEGRES PROJEKT jednostavno društvo s ograničenom odgovornošću za proizvodnju i montažu mjernih instrumenata, OIB 68258759629 zastupanog po punomoćniku Saša Greser</izvorni_sadrzaj>
    <derivirana_varijabla naziv="DomainObject.Predmet.ProtustrankaFormatedOIB_1">  LEGRES PROJEKT jednostavno društvo s ograničenom odgovornošću za proizvodnju i montažu mjernih instrumenata, OIB 68258759629 zastupanog po punomoćniku Saša Greser</derivirana_varijabla>
  </DomainObject.Predmet.ProtustrankaFormatedOIB>
  <DomainObject.Predmet.ProtustrankaFormatedWithAdress>
    <izvorni_sadrzaj> LEGRES PROJEKT jednostavno društvo s ograničenom odgovornošću za proizvodnju i montažu mjernih instrumenata, Ivana Meštrovića 1, 10430 Samobor zastupanog po punomoćniku Saša Greser</izvorni_sadrzaj>
    <derivirana_varijabla naziv="DomainObject.Predmet.ProtustrankaFormatedWithAdress_1"> LEGRES PROJEKT jednostavno društvo s ograničenom odgovornošću za proizvodnju i montažu mjernih instrumenata, Ivana Meštrovića 1, 10430 Samobor zastupanog po punomoćniku Saša Greser</derivirana_varijabla>
  </DomainObject.Predmet.ProtustrankaFormatedWithAdress>
  <DomainObject.Predmet.ProtustrankaFormatedWithAdressOIB>
    <izvorni_sadrzaj> LEGRES PROJEKT jednostavno društvo s ograničenom odgovornošću za proizvodnju i montažu mjernih instrumenata, OIB 68258759629, Ivana Meštrovića 1, 10430 Samobor zastupanog po punomoćniku Saša Greser</izvorni_sadrzaj>
    <derivirana_varijabla naziv="DomainObject.Predmet.ProtustrankaFormatedWithAdressOIB_1"> LEGRES PROJEKT jednostavno društvo s ograničenom odgovornošću za proizvodnju i montažu mjernih instrumenata, OIB 68258759629, Ivana Meštrovića 1, 10430 Samobor zastupanog po punomoćniku Saša Greser</derivirana_varijabla>
  </DomainObject.Predmet.ProtustrankaFormatedWithAdressOIB>
  <DomainObject.Predmet.ProtustrankaWithAdress>
    <izvorni_sadrzaj>LEGRES PROJEKT jednostavno društvo s ograničenom odgovornošću za proizvodnju i montažu mjernih instrumenata Ivana Meštrovića 1, 10430 Samobor</izvorni_sadrzaj>
    <derivirana_varijabla naziv="DomainObject.Predmet.ProtustrankaWithAdress_1">LEGRES PROJEKT jednostavno društvo s ograničenom odgovornošću za proizvodnju i montažu mjernih instrumenata Ivana Meštrovića 1, 10430 Samobor</derivirana_varijabla>
  </DomainObject.Predmet.ProtustrankaWithAdress>
  <DomainObject.Predmet.ProtustrankaWithAdressOIB>
    <izvorni_sadrzaj>LEGRES PROJEKT jednostavno društvo s ograničenom odgovornošću za proizvodnju i montažu mjernih instrumenata, OIB 68258759629, Ivana Meštrovića 1, 10430 Samobor</izvorni_sadrzaj>
    <derivirana_varijabla naziv="DomainObject.Predmet.ProtustrankaWithAdressOIB_1">LEGRES PROJEKT jednostavno društvo s ograničenom odgovornošću za proizvodnju i montažu mjernih instrumenata, OIB 68258759629, Ivana Meštrovića 1, 10430 Samobor</derivirana_varijabla>
  </DomainObject.Predmet.ProtustrankaWithAdressOIB>
  <DomainObject.Predmet.ProtustrankaNazivFormated>
    <izvorni_sadrzaj>LEGRES PROJEKT jednostavno društvo s ograničenom odgovornošću za proizvodnju i montažu mjernih instrumenata</izvorni_sadrzaj>
    <derivirana_varijabla naziv="DomainObject.Predmet.ProtustrankaNazivFormated_1">LEGRES PROJEKT jednostavno društvo s ograničenom odgovornošću za proizvodnju i montažu mjernih instrumenata</derivirana_varijabla>
  </DomainObject.Predmet.ProtustrankaNazivFormated>
  <DomainObject.Predmet.ProtustrankaNazivFormatedOIB>
    <izvorni_sadrzaj>LEGRES PROJEKT jednostavno društvo s ograničenom odgovornošću za proizvodnju i montažu mjernih instrumenata, OIB 68258759629</izvorni_sadrzaj>
    <derivirana_varijabla naziv="DomainObject.Predmet.ProtustrankaNazivFormatedOIB_1">LEGRES PROJEKT jednostavno društvo s ograničenom odgovornošću za proizvodnju i montažu mjernih instrumenata, OIB 68258759629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LEGRES PROJEKT jednostavno društvo s ograničenom odgovornošću za proizvodnju i montažu mjernih instrumenata zastupanog po punomoćniku Saša Greser</item>
    </izvorni_sadrzaj>
    <derivirana_varijabla naziv="DomainObject.Predmet.ProtuStrankaListFormated_1">
      <item>LEGRES PROJEKT jednostavno društvo s ograničenom odgovornošću za proizvodnju i montažu mjernih instrumenata zastupanog po punomoćniku Saša Greser</item>
    </derivirana_varijabla>
  </DomainObject.Predmet.ProtuStrankaListFormated>
  <DomainObject.Predmet.ProtuStrankaListFormatedOIB>
    <izvorni_sadrzaj>
      <item>LEGRES PROJEKT jednostavno društvo s ograničenom odgovornošću za proizvodnju i montažu mjernih instrumenata, OIB 68258759629 zastupanog po punomoćniku Saša Greser</item>
    </izvorni_sadrzaj>
    <derivirana_varijabla naziv="DomainObject.Predmet.ProtuStrankaListFormatedOIB_1">
      <item>LEGRES PROJEKT jednostavno društvo s ograničenom odgovornošću za proizvodnju i montažu mjernih instrumenata, OIB 68258759629 zastupanog po punomoćniku Saša Greser</item>
    </derivirana_varijabla>
  </DomainObject.Predmet.ProtuStrankaListFormatedOIB>
  <DomainObject.Predmet.ProtuStrankaListFormatedWithAdress>
    <izvorni_sadrzaj>
      <item>LEGRES PROJEKT jednostavno društvo s ograničenom odgovornošću za proizvodnju i montažu mjernih instrumenata, Ivana Meštrovića 1, 10430 Samobor zastupanog po punomoćniku Saša Greser</item>
    </izvorni_sadrzaj>
    <derivirana_varijabla naziv="DomainObject.Predmet.ProtuStrankaListFormatedWithAdress_1">
      <item>LEGRES PROJEKT jednostavno društvo s ograničenom odgovornošću za proizvodnju i montažu mjernih instrumenata, Ivana Meštrovića 1, 10430 Samobor zastupanog po punomoćniku Saša Greser</item>
    </derivirana_varijabla>
  </DomainObject.Predmet.ProtuStrankaListFormatedWithAdress>
  <DomainObject.Predmet.ProtuStrankaListFormatedWithAdressOIB>
    <izvorni_sadrzaj>
      <item>LEGRES PROJEKT jednostavno društvo s ograničenom odgovornošću za proizvodnju i montažu mjernih instrumenata, OIB 68258759629, Ivana Meštrovića 1, 10430 Samobor zastupanog po punomoćniku Saša Greser</item>
    </izvorni_sadrzaj>
    <derivirana_varijabla naziv="DomainObject.Predmet.ProtuStrankaListFormatedWithAdressOIB_1">
      <item>LEGRES PROJEKT jednostavno društvo s ograničenom odgovornošću za proizvodnju i montažu mjernih instrumenata, OIB 68258759629, Ivana Meštrovića 1, 10430 Samobor zastupanog po punomoćniku Saša Greser</item>
    </derivirana_varijabla>
  </DomainObject.Predmet.ProtuStrankaListFormatedWithAdressOIB>
  <DomainObject.Predmet.ProtuStrankaListNazivFormated>
    <izvorni_sadrzaj>
      <item>LEGRES PROJEKT jednostavno društvo s ograničenom odgovornošću za proizvodnju i montažu mjernih instrumenata</item>
    </izvorni_sadrzaj>
    <derivirana_varijabla naziv="DomainObject.Predmet.ProtuStrankaListNazivFormated_1">
      <item>LEGRES PROJEKT jednostavno društvo s ograničenom odgovornošću za proizvodnju i montažu mjernih instrumenata</item>
    </derivirana_varijabla>
  </DomainObject.Predmet.ProtuStrankaListNazivFormated>
  <DomainObject.Predmet.ProtuStrankaListNazivFormatedOIB>
    <izvorni_sadrzaj>
      <item>LEGRES PROJEKT jednostavno društvo s ograničenom odgovornošću za proizvodnju i montažu mjernih instrumenata, OIB 68258759629</item>
    </izvorni_sadrzaj>
    <derivirana_varijabla naziv="DomainObject.Predmet.ProtuStrankaListNazivFormatedOIB_1">
      <item>LEGRES PROJEKT jednostavno društvo s ograničenom odgovornošću za proizvodnju i montažu mjernih instrumenata, OIB 68258759629</item>
    </derivirana_varijabla>
  </DomainObject.Predmet.ProtuStrankaListNazivFormatedOIB>
  <DomainObject.Predmet.OstaliListFormated>
    <izvorni_sadrzaj>
      <item>Saša Greser punomoćnik sudionika u postupku LEGRES PROJEKT jednostavno društvo s ograničenom odgovornošću za proizvodnju i montažu mjernih instrumenata</item>
    </izvorni_sadrzaj>
    <derivirana_varijabla naziv="DomainObject.Predmet.OstaliListFormated_1">
      <item>Saša Greser punomoćnik sudionika u postupku LEGRES PROJEKT jednostavno društvo s ograničenom odgovornošću za proizvodnju i montažu mjernih instrumenata</item>
    </derivirana_varijabla>
  </DomainObject.Predmet.OstaliListFormated>
  <DomainObject.Predmet.OstaliListFormatedOIB>
    <izvorni_sadrzaj>
      <item>Saša Greser, OIB 54180103483 punomoćnik sudionika u postupku LEGRES PROJEKT jednostavno društvo s ograničenom odgovornošću za proizvodnju i montažu mjernih instrumenata</item>
    </izvorni_sadrzaj>
    <derivirana_varijabla naziv="DomainObject.Predmet.OstaliListFormatedOIB_1">
      <item>Saša Greser, OIB 54180103483 punomoćnik sudionika u postupku LEGRES PROJEKT jednostavno društvo s ograničenom odgovornošću za proizvodnju i montažu mjernih instrumenata</item>
    </derivirana_varijabla>
  </DomainObject.Predmet.OstaliListFormatedOIB>
  <DomainObject.Predmet.OstaliListFormatedWithAdress>
    <izvorni_sadrzaj>
      <item>Saša Greser, Ivana Meštrovića 1, 10430 Samobor punomoćnik sudionika u postupku LEGRES PROJEKT jednostavno društvo s ograničenom odgovornošću za proizvodnju i montažu mjernih instrumenata</item>
    </izvorni_sadrzaj>
    <derivirana_varijabla naziv="DomainObject.Predmet.OstaliListFormatedWithAdress_1">
      <item>Saša Greser, Ivana Meštrovića 1, 10430 Samobor punomoćnik sudionika u postupku LEGRES PROJEKT jednostavno društvo s ograničenom odgovornošću za proizvodnju i montažu mjernih instrumenata</item>
    </derivirana_varijabla>
  </DomainObject.Predmet.OstaliListFormatedWithAdress>
  <DomainObject.Predmet.OstaliListFormatedWithAdressOIB>
    <izvorni_sadrzaj>
      <item>Saša Greser, OIB 54180103483, Ivana Meštrovića 1, 10430 Samobor punomoćnik sudionika u postupku LEGRES PROJEKT jednostavno društvo s ograničenom odgovornošću za proizvodnju i montažu mjernih instrumenata</item>
    </izvorni_sadrzaj>
    <derivirana_varijabla naziv="DomainObject.Predmet.OstaliListFormatedWithAdressOIB_1">
      <item>Saša Greser, OIB 54180103483, Ivana Meštrovića 1, 10430 Samobor punomoćnik sudionika u postupku LEGRES PROJEKT jednostavno društvo s ograničenom odgovornošću za proizvodnju i montažu mjernih instrumenata</item>
    </derivirana_varijabla>
  </DomainObject.Predmet.OstaliListFormatedWithAdressOIB>
  <DomainObject.Predmet.OstaliListNazivFormated>
    <izvorni_sadrzaj>
      <item>Saša Greser</item>
    </izvorni_sadrzaj>
    <derivirana_varijabla naziv="DomainObject.Predmet.OstaliListNazivFormated_1">
      <item>Saša Greser</item>
    </derivirana_varijabla>
  </DomainObject.Predmet.OstaliListNazivFormated>
  <DomainObject.Predmet.OstaliListNazivFormatedOIB>
    <izvorni_sadrzaj>
      <item>Saša Greser, OIB 54180103483</item>
    </izvorni_sadrzaj>
    <derivirana_varijabla naziv="DomainObject.Predmet.OstaliListNazivFormatedOIB_1">
      <item>Saša Greser, OIB 54180103483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LEGRES PROJEKT jednostavno društvo s ograničenom odgovornošću za proizvodnju i montažu mjernih instrumenata</izvorni_sadrzaj>
    <derivirana_varijabla naziv="DomainObject.Predmet.ProtustrankaIDrugi_1">LEGRES PROJEKT jednostavno društvo s ograničenom odgovornošću za proizvodnju i montažu mjernih instrumenata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LEGRES PROJEKT jednostavno društvo s ograničenom odgovornošću za proizvodnju i montažu mjernih instrumenata, OIB 68258759629, Ivana Meštrovića 1, 10430 Samobor</izvorni_sadrzaj>
    <derivirana_varijabla naziv="DomainObject.Predmet.ProtustrankaIDrugiAdressOIB_1">LEGRES PROJEKT jednostavno društvo s ograničenom odgovornošću za proizvodnju i montažu mjernih instrumenata, OIB 68258759629, Ivana Meštrovića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LEGRES PROJEKT jednostavno društvo s ograničenom odgovornošću za proizvodnju i montažu mjernih instrumenata</item>
      <item>Saša Greser</item>
    </izvorni_sadrzaj>
    <derivirana_varijabla naziv="DomainObject.Predmet.SudioniciListNaziv_1">
      <item>FINA Regionalni centar Zagreb</item>
      <item>LEGRES PROJEKT jednostavno društvo s ograničenom odgovornošću za proizvodnju i montažu mjernih instrumenata</item>
      <item>Saša Greser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LEGRES PROJEKT jednostavno društvo s ograničenom odgovornošću za proizvodnju i montažu mjernih instrumenata, OIB 68258759629, Ivana Meštrovića 1,10430 Samobor</item>
      <item>Saša Greser, OIB 54180103483, Ivana Meštrovića 1,10430 Samobor</item>
    </izvorni_sadrzaj>
    <derivirana_varijabla naziv="DomainObject.Predmet.SudioniciListAdressOIB_1">
      <item>FINA Regionalni centar Zagreb, OIB 85821130368, Trg svibanjskih žrtava 1995. br. 1,10000 Zagreb</item>
      <item>LEGRES PROJEKT jednostavno društvo s ograničenom odgovornošću za proizvodnju i montažu mjernih instrumenata, OIB 68258759629, Ivana Meštrovića 1,10430 Samobor</item>
      <item>Saša Greser, OIB 54180103483, Ivana Meštrovića 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68258759629</item>
      <item>, OIB 54180103483</item>
    </izvorni_sadrzaj>
    <derivirana_varijabla naziv="DomainObject.Predmet.SudioniciListNazivOIB_1">
      <item>, OIB 85821130368</item>
      <item>, OIB 68258759629</item>
      <item>, OIB 54180103483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91</properties:Words>
  <properties:Characters>531</properties:Characters>
  <properties:Lines>33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2017-02-27T07:12:00Z</dcterms:created>
  <dc:creator>stecaj</dc:creator>
  <cp:lastModifiedBy>Gordana Grčić</cp:lastModifiedBy>
  <cp:lastPrinted>2017-02-27T07:12:00Z</cp:lastPrinted>
  <dcterms:modified xmlns:xsi="http://www.w3.org/2001/XMLSchema-instance" xsi:type="dcterms:W3CDTF">2017-02-27T07:12:00Z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