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8f29" w14:paraId="c178f29" w:rsidRDefault="00AE649C" w:rsidP="00FA5B5E" w:rsidR="00AE649C" w:rsidRPr="00B76F3C">
      <w:pPr>
        <w:pStyle w:val="Naslov3"/>
        <w15:collapsed w:val="false"/>
      </w:pPr>
    </w:p>
    <w:p w:rsidRDefault="0029432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9432E" w:rsidP="0029432E" w:rsidR="0029432E">
      <w:pPr>
        <w:ind w:firstLine="5245"/>
        <w:jc w:val="right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7. St-310/2015-3.</w:t>
      </w:r>
    </w:p>
    <w:p w:rsidRDefault="0029432E" w:rsidP="0029432E" w:rsidR="0029432E">
      <w:pPr>
        <w:jc w:val="center"/>
        <w:rPr>
          <w:rFonts w:cs="Arial" w:hAnsi="Arial" w:ascii="Arial"/>
          <w:b/>
        </w:rPr>
      </w:pPr>
    </w:p>
    <w:p w:rsidRDefault="0029432E" w:rsidP="0029432E" w:rsidR="0029432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29432E" w:rsidP="0029432E" w:rsidR="0029432E">
      <w:pPr>
        <w:jc w:val="center"/>
        <w:rPr>
          <w:rFonts w:cs="Arial" w:hAnsi="Arial" w:ascii="Arial"/>
          <w:b/>
        </w:rPr>
      </w:pPr>
    </w:p>
    <w:p w:rsidRDefault="0029432E" w:rsidP="0029432E" w:rsidR="0029432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29432E" w:rsidP="0029432E" w:rsidR="0029432E">
      <w:pPr>
        <w:jc w:val="both"/>
        <w:rPr>
          <w:rFonts w:cs="Arial" w:hAnsi="Arial" w:ascii="Arial"/>
        </w:rPr>
      </w:pPr>
    </w:p>
    <w:p w:rsidRDefault="0029432E" w:rsidP="0029432E" w:rsidR="0029432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AMBROŠIĆ j.d.o.o. za šumarstvo, proizvodnju, trgovinu i usluge iz </w:t>
      </w:r>
      <w:proofErr w:type="spellStart"/>
      <w:r>
        <w:rPr>
          <w:rFonts w:cs="Arial" w:hAnsi="Arial" w:ascii="Arial"/>
        </w:rPr>
        <w:t>Podgorja</w:t>
      </w:r>
      <w:proofErr w:type="spellEnd"/>
      <w:r>
        <w:rPr>
          <w:rFonts w:cs="Arial" w:hAnsi="Arial" w:ascii="Arial"/>
        </w:rPr>
        <w:t xml:space="preserve">, Nikole Tavelića IX odvojak kbr.7., MBS 010085510, OIB 20942185001, dana 05. veljače 2016. godine </w:t>
      </w:r>
    </w:p>
    <w:p w:rsidRDefault="0029432E" w:rsidP="0029432E" w:rsidR="0029432E">
      <w:pPr>
        <w:jc w:val="both"/>
        <w:rPr>
          <w:rFonts w:cs="Arial" w:hAnsi="Arial" w:ascii="Arial"/>
        </w:rPr>
      </w:pPr>
    </w:p>
    <w:p w:rsidRDefault="0029432E" w:rsidP="0029432E" w:rsidR="0029432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29432E" w:rsidP="0029432E" w:rsidR="0029432E">
      <w:pPr>
        <w:jc w:val="both"/>
        <w:rPr>
          <w:rFonts w:cs="Arial" w:hAnsi="Arial" w:ascii="Arial"/>
        </w:rPr>
      </w:pPr>
    </w:p>
    <w:p w:rsidRDefault="0029432E" w:rsidP="0029432E" w:rsidR="0029432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AMBROŠIĆ j.d.o.o. za šumarstvo, proizvodnju, trgovinu i usluge iz </w:t>
      </w:r>
      <w:proofErr w:type="spellStart"/>
      <w:r>
        <w:rPr>
          <w:rFonts w:cs="Arial" w:hAnsi="Arial" w:ascii="Arial"/>
        </w:rPr>
        <w:t>Podgorja</w:t>
      </w:r>
      <w:proofErr w:type="spellEnd"/>
      <w:r>
        <w:rPr>
          <w:rFonts w:cs="Arial" w:hAnsi="Arial" w:ascii="Arial"/>
        </w:rPr>
        <w:t>, Nikole Tavelića IX odvojak kbr.7., MBS 010085510, OIB 20942185001.</w:t>
      </w:r>
    </w:p>
    <w:p w:rsidRDefault="0029432E" w:rsidP="0029432E" w:rsidR="0029432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DAVID JAKOVLJEVIĆ iz Sesveta, </w:t>
      </w:r>
      <w:proofErr w:type="spellStart"/>
      <w:r>
        <w:rPr>
          <w:rFonts w:cs="Arial" w:hAnsi="Arial" w:ascii="Arial"/>
        </w:rPr>
        <w:t>Kašinska</w:t>
      </w:r>
      <w:proofErr w:type="spellEnd"/>
      <w:r>
        <w:rPr>
          <w:rFonts w:cs="Arial" w:hAnsi="Arial" w:ascii="Arial"/>
        </w:rPr>
        <w:t xml:space="preserve"> 7, OIB 63014812654.</w:t>
      </w:r>
    </w:p>
    <w:p w:rsidRDefault="0029432E" w:rsidP="0029432E" w:rsidR="0029432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AMBROŠIĆ j.d.o.o. za šumarstvo, proizvodnju, trgovinu i usluge iz </w:t>
      </w:r>
      <w:proofErr w:type="spellStart"/>
      <w:r>
        <w:rPr>
          <w:rFonts w:cs="Arial" w:hAnsi="Arial" w:ascii="Arial"/>
        </w:rPr>
        <w:t>Podgorja</w:t>
      </w:r>
      <w:proofErr w:type="spellEnd"/>
      <w:r>
        <w:rPr>
          <w:rFonts w:cs="Arial" w:hAnsi="Arial" w:ascii="Arial"/>
        </w:rPr>
        <w:t>, Nikole Tavelića IX odvojak kbr.7., MBS 010085510, OIB 20942185001.</w:t>
      </w:r>
    </w:p>
    <w:p w:rsidRDefault="0029432E" w:rsidP="0029432E" w:rsidR="0029432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05. veljače 2016. u 12,30 sati, kada je ovo rješenje objavljeno na e-oglasnoj ploči ovoga suda.</w:t>
      </w:r>
    </w:p>
    <w:p w:rsidRDefault="0029432E" w:rsidP="0029432E" w:rsidR="0029432E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29432E" w:rsidP="0029432E" w:rsidR="0029432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9432E" w:rsidP="0029432E" w:rsidR="0029432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29432E" w:rsidP="0029432E" w:rsidR="0029432E">
      <w:pPr>
        <w:jc w:val="center"/>
        <w:rPr>
          <w:rFonts w:cs="Arial" w:hAnsi="Arial" w:ascii="Arial"/>
          <w:b/>
        </w:rPr>
      </w:pPr>
    </w:p>
    <w:p w:rsidRDefault="0029432E" w:rsidP="0029432E" w:rsidR="0029432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29432E" w:rsidP="0029432E" w:rsidR="0029432E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St-310/2015-2., koji je objavljen na mrežnoj stranici e-oglasna ploča Trgovačkog suda u Bjelovaru 30. studenog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29432E" w:rsidP="0029432E" w:rsidR="0029432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9432E" w:rsidP="0029432E" w:rsidR="0029432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9432E" w:rsidP="0029432E" w:rsidR="0029432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9432E" w:rsidP="0029432E" w:rsidR="0029432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9432E" w:rsidP="0029432E" w:rsidR="0029432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29432E" w:rsidP="0029432E" w:rsidR="0029432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05. veljače 2016. godine</w:t>
      </w:r>
    </w:p>
    <w:p w:rsidRDefault="0029432E" w:rsidP="0029432E" w:rsidR="0029432E">
      <w:pPr>
        <w:rPr>
          <w:rFonts w:cs="Arial" w:hAnsi="Arial" w:ascii="Arial"/>
          <w:b/>
        </w:rPr>
      </w:pPr>
    </w:p>
    <w:p w:rsidRDefault="0029432E" w:rsidP="0029432E" w:rsidR="0029432E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29432E" w:rsidP="0029432E" w:rsidR="0029432E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29432E" w:rsidP="0029432E" w:rsidR="0029432E">
      <w:pPr>
        <w:ind w:firstLine="4111"/>
        <w:jc w:val="both"/>
        <w:rPr>
          <w:rFonts w:cs="Arial" w:hAnsi="Arial" w:ascii="Arial"/>
        </w:rPr>
      </w:pPr>
    </w:p>
    <w:p w:rsidRDefault="0029432E" w:rsidP="0029432E" w:rsidR="0029432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29432E" w:rsidP="0029432E" w:rsidR="0029432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29432E" w:rsidP="0029432E" w:rsidR="0029432E">
      <w:pPr>
        <w:jc w:val="both"/>
        <w:rPr>
          <w:rFonts w:cs="Arial" w:hAnsi="Arial" w:ascii="Arial"/>
        </w:rPr>
      </w:pPr>
    </w:p>
    <w:p w:rsidRDefault="0029432E" w:rsidP="0029432E" w:rsidR="0029432E">
      <w:pPr>
        <w:jc w:val="both"/>
        <w:rPr>
          <w:rFonts w:cs="Arial" w:hAnsi="Arial" w:ascii="Arial"/>
        </w:rPr>
      </w:pPr>
    </w:p>
    <w:p w:rsidRDefault="0029432E" w:rsidP="0029432E" w:rsidR="0029432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29432E" w:rsidP="0029432E" w:rsidR="0029432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29432E" w:rsidP="0029432E" w:rsidR="0029432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29432E" w:rsidP="0029432E" w:rsidR="0029432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29432E" w:rsidP="0029432E" w:rsidR="0029432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29432E" w:rsidP="0029432E" w:rsidR="0029432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29432E" w:rsidP="0029432E" w:rsidR="0029432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Virovitica – putem e-oglasne ploče suda</w:t>
      </w:r>
    </w:p>
    <w:p w:rsidRDefault="0029432E" w:rsidP="0029432E" w:rsidR="0029432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29432E" w:rsidP="0029432E" w:rsidR="0029432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29432E" w:rsidP="0029432E" w:rsidR="0029432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29432E" w:rsidP="0029432E" w:rsidR="0029432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05.2.2016.g.</w:t>
      </w:r>
    </w:p>
    <w:p w:rsidRDefault="0029432E" w:rsidP="0029432E" w:rsidR="0029432E">
      <w:pPr>
        <w:rPr>
          <w:rFonts w:cs="Arial" w:hAnsi="Arial" w:ascii="Arial"/>
        </w:rPr>
      </w:pPr>
    </w:p>
    <w:p w:rsidRDefault="0029432E" w:rsidP="0029432E" w:rsidR="0029432E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32E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39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St-310/2015-3</izvorni_sadrzaj>
    <derivirana_varijabla naziv="DomainObject.Oznaka_1">St-310/2015-3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St-310/2015</izvorni_sadrzaj>
    <derivirana_varijabla naziv="DomainObject.Predmet.OznakaBroj_1">St-310/2015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AMBROŠIĆ jednostavno društvo s ograničenom odgovornošću za šumarstvo, proizvodnju, trgovinu i usluge, Podgorje zastupanog po punomoćniku SILVANA AMBROŠIĆ</izvorni_sadrzaj>
    <derivirana_varijabla naziv="DomainObject.Predmet.ProtustrankaFormated_1">  AMBROŠIĆ jednostavno društvo s ograničenom odgovornošću za šumarstvo, proizvodnju, trgovinu i usluge, Podgorje zastupanog po punomoćniku SILVANA AMBROŠIĆ</derivirana_varijabla>
  </DomainObject.Predmet.ProtustrankaFormated>
  <DomainObject.Predmet.ProtustrankaFormatedOIB>
    <izvorni_sadrzaj>  AMBROŠIĆ jednostavno društvo s ograničenom odgovornošću za šumarstvo, proizvodnju, trgovinu i usluge, Podgorje, OIB 20942185001 zastupanog po punomoćniku SILVANA AMBROŠIĆ</izvorni_sadrzaj>
    <derivirana_varijabla naziv="DomainObject.Predmet.ProtustrankaFormatedOIB_1">  AMBROŠIĆ jednostavno društvo s ograničenom odgovornošću za šumarstvo, proizvodnju, trgovinu i usluge, Podgorje, OIB 20942185001 zastupanog po punomoćniku SILVANA AMBROŠIĆ</derivirana_varijabla>
  </DomainObject.Predmet.ProtustrankaFormatedOIB>
  <DomainObject.Predmet.ProtustrankaFormatedWithAdress>
    <izvorni_sadrzaj> AMBROŠIĆ jednostavno društvo s ograničenom odgovornošću za šumarstvo, proizvodnju, trgovinu i usluge, Podgorje, Nikole Tavelića IX odvojak kbr. 7, 33000 Podgorje zastupanog po punomoćniku SILVANA AMBROŠIĆ</izvorni_sadrzaj>
    <derivirana_varijabla naziv="DomainObject.Predmet.ProtustrankaFormatedWithAdress_1"> AMBROŠIĆ jednostavno društvo s ograničenom odgovornošću za šumarstvo, proizvodnju, trgovinu i usluge, Podgorje, Nikole Tavelića IX odvojak kbr. 7, 33000 Podgorje zastupanog po punomoćniku SILVANA AMBROŠIĆ</derivirana_varijabla>
  </DomainObject.Predmet.ProtustrankaFormatedWithAdress>
  <DomainObject.Predmet.ProtustrankaFormatedWithAdressOIB>
    <izvorni_sadrzaj> AMBROŠIĆ jednostavno društvo s ograničenom odgovornošću za šumarstvo, proizvodnju, trgovinu i usluge, Podgorje, OIB 20942185001, Nikole Tavelića IX odvojak kbr. 7, 33000 Podgorje zastupanog po punomoćniku SILVANA AMBROŠIĆ</izvorni_sadrzaj>
    <derivirana_varijabla naziv="DomainObject.Predmet.ProtustrankaFormatedWithAdressOIB_1"> AMBROŠIĆ jednostavno društvo s ograničenom odgovornošću za šumarstvo, proizvodnju, trgovinu i usluge, Podgorje, OIB 20942185001, Nikole Tavelića IX odvojak kbr. 7, 33000 Podgorje zastupanog po punomoćniku SILVANA AMBROŠIĆ</derivirana_varijabla>
  </DomainObject.Predmet.ProtustrankaFormatedWithAdressOIB>
  <DomainObject.Predmet.ProtustrankaWithAdress>
    <izvorni_sadrzaj>AMBROŠIĆ jednostavno društvo s ograničenom odgovornošću za šumarstvo, proizvodnju, trgovinu i usluge, Podgorje Nikole Tavelića IX odvojak kbr. 7, 33000 Podgorje</izvorni_sadrzaj>
    <derivirana_varijabla naziv="DomainObject.Predmet.ProtustrankaWithAdress_1">AMBROŠIĆ jednostavno društvo s ograničenom odgovornošću za šumarstvo, proizvodnju, trgovinu i usluge, Podgorje Nikole Tavelića IX odvojak kbr. 7, 33000 Podgorje</derivirana_varijabla>
  </DomainObject.Predmet.ProtustrankaWithAdress>
  <DomainObject.Predmet.ProtustrankaWithAdressOIB>
    <izvorni_sadrzaj>AMBROŠIĆ jednostavno društvo s ograničenom odgovornošću za šumarstvo, proizvodnju, trgovinu i usluge, Podgorje, OIB 20942185001, Nikole Tavelića IX odvojak kbr. 7, 33000 Podgorje</izvorni_sadrzaj>
    <derivirana_varijabla naziv="DomainObject.Predmet.ProtustrankaWithAdressOIB_1">AMBROŠIĆ jednostavno društvo s ograničenom odgovornošću za šumarstvo, proizvodnju, trgovinu i usluge, Podgorje, OIB 20942185001, Nikole Tavelića IX odvojak kbr. 7, 33000 Podgorje</derivirana_varijabla>
  </DomainObject.Predmet.ProtustrankaWithAdressOIB>
  <DomainObject.Predmet.ProtustrankaNazivFormated>
    <izvorni_sadrzaj>AMBROŠIĆ jednostavno društvo s ograničenom odgovornošću za šumarstvo, proizvodnju, trgovinu i usluge, Podgorje</izvorni_sadrzaj>
    <derivirana_varijabla naziv="DomainObject.Predmet.ProtustrankaNazivFormated_1">AMBROŠIĆ jednostavno društvo s ograničenom odgovornošću za šumarstvo, proizvodnju, trgovinu i usluge, Podgorje</derivirana_varijabla>
  </DomainObject.Predmet.ProtustrankaNazivFormated>
  <DomainObject.Predmet.ProtustrankaNazivFormatedOIB>
    <izvorni_sadrzaj>AMBROŠIĆ jednostavno društvo s ograničenom odgovornošću za šumarstvo, proizvodnju, trgovinu i usluge, Podgorje, OIB 20942185001</izvorni_sadrzaj>
    <derivirana_varijabla naziv="DomainObject.Predmet.ProtustrankaNazivFormatedOIB_1">AMBROŠIĆ jednostavno društvo s ograničenom odgovornošću za šumarstvo, proizvodnju, trgovinu i usluge, Podgorje, OIB 20942185001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AMBROŠIĆ jednostavno društvo s ograničenom odgovornošću za šumarstvo, proizvodnju, trgovinu i usluge, Podgorje zastupanog po punomoćniku SILVANA AMBROŠIĆ</item>
    </izvorni_sadrzaj>
    <derivirana_varijabla naziv="DomainObject.Predmet.ProtuStrankaListFormated_1">
      <item>AMBROŠIĆ jednostavno društvo s ograničenom odgovornošću za šumarstvo, proizvodnju, trgovinu i usluge, Podgorje zastupanog po punomoćniku SILVANA AMBROŠIĆ</item>
    </derivirana_varijabla>
  </DomainObject.Predmet.ProtuStrankaListFormated>
  <DomainObject.Predmet.ProtuStrankaListFormatedOIB>
    <izvorni_sadrzaj>
      <item>AMBROŠIĆ jednostavno društvo s ograničenom odgovornošću za šumarstvo, proizvodnju, trgovinu i usluge, Podgorje, OIB 20942185001 zastupanog po punomoćniku SILVANA AMBROŠIĆ</item>
    </izvorni_sadrzaj>
    <derivirana_varijabla naziv="DomainObject.Predmet.ProtuStrankaListFormatedOIB_1">
      <item>AMBROŠIĆ jednostavno društvo s ograničenom odgovornošću za šumarstvo, proizvodnju, trgovinu i usluge, Podgorje, OIB 20942185001 zastupanog po punomoćniku SILVANA AMBROŠIĆ</item>
    </derivirana_varijabla>
  </DomainObject.Predmet.ProtuStrankaListFormatedOIB>
  <DomainObject.Predmet.ProtuStrankaListFormatedWithAdress>
    <izvorni_sadrzaj>
      <item>AMBROŠIĆ jednostavno društvo s ograničenom odgovornošću za šumarstvo, proizvodnju, trgovinu i usluge, Podgorje, Nikole Tavelića IX odvojak kbr. 7, 33000 Podgorje zastupanog po punomoćniku SILVANA AMBROŠIĆ</item>
    </izvorni_sadrzaj>
    <derivirana_varijabla naziv="DomainObject.Predmet.ProtuStrankaListFormatedWithAdress_1">
      <item>AMBROŠIĆ jednostavno društvo s ograničenom odgovornošću za šumarstvo, proizvodnju, trgovinu i usluge, Podgorje, Nikole Tavelića IX odvojak kbr. 7, 33000 Podgorje zastupanog po punomoćniku SILVANA AMBROŠIĆ</item>
    </derivirana_varijabla>
  </DomainObject.Predmet.ProtuStrankaListFormatedWithAdress>
  <DomainObject.Predmet.ProtuStrankaListFormatedWithAdressOIB>
    <izvorni_sadrzaj>
      <item>AMBROŠIĆ jednostavno društvo s ograničenom odgovornošću za šumarstvo, proizvodnju, trgovinu i usluge, Podgorje, OIB 20942185001, Nikole Tavelića IX odvojak kbr. 7, 33000 Podgorje zastupanog po punomoćniku SILVANA AMBROŠIĆ</item>
    </izvorni_sadrzaj>
    <derivirana_varijabla naziv="DomainObject.Predmet.ProtuStrankaListFormatedWithAdressOIB_1">
      <item>AMBROŠIĆ jednostavno društvo s ograničenom odgovornošću za šumarstvo, proizvodnju, trgovinu i usluge, Podgorje, OIB 20942185001, Nikole Tavelića IX odvojak kbr. 7, 33000 Podgorje zastupanog po punomoćniku SILVANA AMBROŠIĆ</item>
    </derivirana_varijabla>
  </DomainObject.Predmet.ProtuStrankaListFormatedWithAdressOIB>
  <DomainObject.Predmet.ProtuStrankaListNazivFormated>
    <izvorni_sadrzaj>
      <item>AMBROŠIĆ jednostavno društvo s ograničenom odgovornošću za šumarstvo, proizvodnju, trgovinu i usluge, Podgorje</item>
    </izvorni_sadrzaj>
    <derivirana_varijabla naziv="DomainObject.Predmet.ProtuStrankaListNazivFormated_1">
      <item>AMBROŠIĆ jednostavno društvo s ograničenom odgovornošću za šumarstvo, proizvodnju, trgovinu i usluge, Podgorje</item>
    </derivirana_varijabla>
  </DomainObject.Predmet.ProtuStrankaListNazivFormated>
  <DomainObject.Predmet.ProtuStrankaListNazivFormatedOIB>
    <izvorni_sadrzaj>
      <item>AMBROŠIĆ jednostavno društvo s ograničenom odgovornošću za šumarstvo, proizvodnju, trgovinu i usluge, Podgorje, OIB 20942185001</item>
    </izvorni_sadrzaj>
    <derivirana_varijabla naziv="DomainObject.Predmet.ProtuStrankaListNazivFormatedOIB_1">
      <item>AMBROŠIĆ jednostavno društvo s ograničenom odgovornošću za šumarstvo, proizvodnju, trgovinu i usluge, Podgorje, OIB 20942185001</item>
    </derivirana_varijabla>
  </DomainObject.Predmet.ProtuStrankaListNazivFormatedOIB>
  <DomainObject.Predmet.OstaliListFormated>
    <izvorni_sadrzaj>
      <item>SILVANA AMBROŠIĆ punomoćnik sudionika u postupku AMBROŠIĆ jednostavno društvo s ograničenom odgovornošću za šumarstvo, proizvodnju, trgovinu i usluge, Podgorje</item>
    </izvorni_sadrzaj>
    <derivirana_varijabla naziv="DomainObject.Predmet.OstaliListFormated_1">
      <item>SILVANA AMBROŠIĆ punomoćnik sudionika u postupku AMBROŠIĆ jednostavno društvo s ograničenom odgovornošću za šumarstvo, proizvodnju, trgovinu i usluge, Podgorje</item>
    </derivirana_varijabla>
  </DomainObject.Predmet.OstaliListFormated>
  <DomainObject.Predmet.OstaliListFormatedOIB>
    <izvorni_sadrzaj>
      <item>SILVANA AMBROŠIĆ, OIB 57603552822 punomoćnik sudionika u postupku AMBROŠIĆ jednostavno društvo s ograničenom odgovornošću za šumarstvo, proizvodnju, trgovinu i usluge, Podgorje</item>
    </izvorni_sadrzaj>
    <derivirana_varijabla naziv="DomainObject.Predmet.OstaliListFormatedOIB_1">
      <item>SILVANA AMBROŠIĆ, OIB 57603552822 punomoćnik sudionika u postupku AMBROŠIĆ jednostavno društvo s ograničenom odgovornošću za šumarstvo, proizvodnju, trgovinu i usluge, Podgorje</item>
    </derivirana_varijabla>
  </DomainObject.Predmet.OstaliListFormatedOIB>
  <DomainObject.Predmet.OstaliListFormatedWithAdress>
    <izvorni_sadrzaj>
      <item>SILVANA AMBROŠIĆ, Petra Preradovića 7., 33000 Virovitica punomoćnik sudionika u postupku AMBROŠIĆ jednostavno društvo s ograničenom odgovornošću za šumarstvo, proizvodnju, trgovinu i usluge, Podgorje</item>
    </izvorni_sadrzaj>
    <derivirana_varijabla naziv="DomainObject.Predmet.OstaliListFormatedWithAdress_1">
      <item>SILVANA AMBROŠIĆ, Petra Preradovića 7., 33000 Virovitica punomoćnik sudionika u postupku AMBROŠIĆ jednostavno društvo s ograničenom odgovornošću za šumarstvo, proizvodnju, trgovinu i usluge, Podgorje</item>
    </derivirana_varijabla>
  </DomainObject.Predmet.OstaliListFormatedWithAdress>
  <DomainObject.Predmet.OstaliListFormatedWithAdressOIB>
    <izvorni_sadrzaj>
      <item>SILVANA AMBROŠIĆ, OIB 57603552822, Petra Preradovića 7., 33000 Virovitica punomoćnik sudionika u postupku AMBROŠIĆ jednostavno društvo s ograničenom odgovornošću za šumarstvo, proizvodnju, trgovinu i usluge, Podgorje</item>
    </izvorni_sadrzaj>
    <derivirana_varijabla naziv="DomainObject.Predmet.OstaliListFormatedWithAdressOIB_1">
      <item>SILVANA AMBROŠIĆ, OIB 57603552822, Petra Preradovića 7., 33000 Virovitica punomoćnik sudionika u postupku AMBROŠIĆ jednostavno društvo s ograničenom odgovornošću za šumarstvo, proizvodnju, trgovinu i usluge, Podgorje</item>
    </derivirana_varijabla>
  </DomainObject.Predmet.OstaliListFormatedWithAdressOIB>
  <DomainObject.Predmet.OstaliListNazivFormated>
    <izvorni_sadrzaj>
      <item>SILVANA AMBROŠIĆ</item>
    </izvorni_sadrzaj>
    <derivirana_varijabla naziv="DomainObject.Predmet.OstaliListNazivFormated_1">
      <item>SILVANA AMBROŠIĆ</item>
    </derivirana_varijabla>
  </DomainObject.Predmet.OstaliListNazivFormated>
  <DomainObject.Predmet.OstaliListNazivFormatedOIB>
    <izvorni_sadrzaj>
      <item>SILVANA AMBROŠIĆ, OIB 57603552822</item>
    </izvorni_sadrzaj>
    <derivirana_varijabla naziv="DomainObject.Predmet.OstaliListNazivFormatedOIB_1">
      <item>SILVANA AMBROŠIĆ, OIB 57603552822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St-310/2015-3</izvorni_sadrzaj>
    <derivirana_varijabla naziv="DomainObject.PoslovniBrojDokumenta_1">St-310/2015-3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AMBROŠIĆ jednostavno društvo s ograničenom odgovornošću za šumarstvo, proizvodnju, trgovinu i usluge, Podgorje</izvorni_sadrzaj>
    <derivirana_varijabla naziv="DomainObject.Predmet.ProtustrankaIDrugi_1">AMBROŠIĆ jednostavno društvo s ograničenom odgovornošću za šumarstvo, proizvodnju, trgovinu i usluge, Podgorje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AMBROŠIĆ jednostavno društvo s ograničenom odgovornošću za šumarstvo, proizvodnju, trgovinu i usluge, Podgorje, OIB 20942185001, Nikole Tavelića IX odvojak kbr. 7, 33000 Podgorje</izvorni_sadrzaj>
    <derivirana_varijabla naziv="DomainObject.Predmet.ProtustrankaIDrugiAdressOIB_1">AMBROŠIĆ jednostavno društvo s ograničenom odgovornošću za šumarstvo, proizvodnju, trgovinu i usluge, Podgorje, OIB 20942185001, Nikole Tavelića IX odvojak kbr. 7, 33000 Podgorje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AMBROŠIĆ jednostavno društvo s ograničenom odgovornošću za šumarstvo, proizvodnju, trgovinu i usluge, Podgorje</item>
      <item>SILVANA AMBROŠIĆ</item>
    </izvorni_sadrzaj>
    <derivirana_varijabla naziv="DomainObject.Predmet.SudioniciListNaziv_1">
      <item>FINA, RC ZAGREB, Podružnica Bjelovar</item>
      <item>AMBROŠIĆ jednostavno društvo s ograničenom odgovornošću za šumarstvo, proizvodnju, trgovinu i usluge, Podgorje</item>
      <item>SILVANA AMBROŠIĆ</item>
    </derivirana_varijabla>
  </DomainObject.Predmet.SudioniciListNaziv>
  <DomainObject.Predmet.SudioniciListAdressOIB>
    <izvorni_sadrzaj>
      <item>FINA, RC ZAGREB, Podružnica Bjelovar, OIB 85821130368, F. Supila 4,43000 Bjelovar</item>
      <item>AMBROŠIĆ jednostavno društvo s ograničenom odgovornošću za šumarstvo, proizvodnju, trgovinu i usluge, Podgorje, OIB 20942185001, Nikole Tavelića IX odvojak kbr. 7,33000 Podgorje</item>
      <item>SILVANA AMBROŠIĆ, OIB 57603552822, Petra Preradovića 7.,33000 Virovitica</item>
    </izvorni_sadrzaj>
    <derivirana_varijabla naziv="DomainObject.Predmet.SudioniciListAdressOIB_1">
      <item>FINA, RC ZAGREB, Podružnica Bjelovar, OIB 85821130368, F. Supila 4,43000 Bjelovar</item>
      <item>AMBROŠIĆ jednostavno društvo s ograničenom odgovornošću za šumarstvo, proizvodnju, trgovinu i usluge, Podgorje, OIB 20942185001, Nikole Tavelića IX odvojak kbr. 7,33000 Podgorje</item>
      <item>SILVANA AMBROŠIĆ, OIB 57603552822, Petra Preradovića 7.,33000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3EE4B8-1F18-4ECB-A2F6-BB5749391E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3891</properties:Characters>
  <properties:Lines>97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2016-02-05T08:43:00Z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St-310/2015-3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