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29c5" w14:paraId="31e29c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909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9093C">
        <w:rPr>
          <w:lang w:val="hr-HR"/>
        </w:rPr>
        <w:t xml:space="preserve">Trgovački sud u Splitu, po </w:t>
      </w:r>
      <w:r w:rsidR="00143364" w:rsidRPr="0079093C">
        <w:rPr>
          <w:lang w:val="hr-HR"/>
        </w:rPr>
        <w:t>sudskom savjetniku Goranu Radanoviću</w:t>
      </w:r>
      <w:r w:rsidR="00634348" w:rsidRPr="0079093C">
        <w:rPr>
          <w:lang w:val="hr-HR"/>
        </w:rPr>
        <w:t xml:space="preserve">, u skraćenom stečajnom postupku povodom zahtjeva </w:t>
      </w:r>
      <w:r w:rsidR="00634348" w:rsidRPr="0079093C">
        <w:rPr>
          <w:szCs w:val="24"/>
          <w:lang w:val="hr-HR"/>
        </w:rPr>
        <w:t>FINANCIJSKE AGENCIJE, Regionalni centar Split, Podružnica Split, Mažuranićevo šetalište 24b</w:t>
      </w:r>
      <w:r w:rsidR="00634348" w:rsidRPr="0079093C">
        <w:rPr>
          <w:lang w:val="hr-HR"/>
        </w:rPr>
        <w:t xml:space="preserve">, OIB: 85821130368, za provedbu skraćenog stečajnog postupka nad dužnikom </w:t>
      </w:r>
      <w:r w:rsidR="009A2DD3">
        <w:t>INTRO d.o.o.</w:t>
      </w:r>
      <w:r w:rsidR="009A2DD3" w:rsidRPr="000F0873">
        <w:rPr>
          <w:lang w:val="hr-HR"/>
        </w:rPr>
        <w:t xml:space="preserve">, Split, </w:t>
      </w:r>
      <w:r w:rsidR="009A2DD3">
        <w:t>Vinogradska 68</w:t>
      </w:r>
      <w:r w:rsidR="009A2DD3" w:rsidRPr="000F0873">
        <w:rPr>
          <w:lang w:val="hr-HR"/>
        </w:rPr>
        <w:t xml:space="preserve">, OIB: </w:t>
      </w:r>
      <w:r w:rsidR="009A2DD3">
        <w:t>92444973441</w:t>
      </w:r>
      <w:r w:rsidR="009A2DD3" w:rsidRPr="000F0873">
        <w:rPr>
          <w:lang w:val="hr-HR"/>
        </w:rPr>
        <w:t xml:space="preserve">, MBS: </w:t>
      </w:r>
      <w:r w:rsidR="009A2DD3">
        <w:t>060251261</w:t>
      </w:r>
      <w:r w:rsidR="00634348" w:rsidRPr="0079093C">
        <w:rPr>
          <w:lang w:val="hr-HR"/>
        </w:rPr>
        <w:t>, dana</w:t>
      </w:r>
      <w:r w:rsidR="00E308B5" w:rsidRPr="0079093C">
        <w:rPr>
          <w:lang w:val="hr-HR"/>
        </w:rPr>
        <w:t xml:space="preserve"> </w:t>
      </w:r>
      <w:r w:rsidR="00B32BF1">
        <w:rPr>
          <w:lang w:val="hr-HR"/>
        </w:rPr>
        <w:t>10</w:t>
      </w:r>
      <w:r w:rsidR="00C80512" w:rsidRPr="0079093C">
        <w:rPr>
          <w:lang w:val="hr-HR"/>
        </w:rPr>
        <w:t>.</w:t>
      </w:r>
      <w:r w:rsidR="00BD1AE1" w:rsidRPr="0079093C">
        <w:rPr>
          <w:lang w:val="hr-HR"/>
        </w:rPr>
        <w:t xml:space="preserve"> </w:t>
      </w:r>
      <w:r w:rsidR="00B663D4" w:rsidRPr="0079093C">
        <w:rPr>
          <w:lang w:val="hr-HR"/>
        </w:rPr>
        <w:t xml:space="preserve">lipnja </w:t>
      </w:r>
      <w:r w:rsidR="008967A5" w:rsidRPr="0079093C">
        <w:rPr>
          <w:lang w:val="hr-HR"/>
        </w:rPr>
        <w:t>2016</w:t>
      </w:r>
      <w:r w:rsidR="00634348" w:rsidRPr="0079093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A2DD3">
        <w:t>INTRO d.o.o.</w:t>
      </w:r>
      <w:r w:rsidR="009A2DD3" w:rsidRPr="000F0873">
        <w:rPr>
          <w:lang w:val="hr-HR"/>
        </w:rPr>
        <w:t xml:space="preserve">, Split, </w:t>
      </w:r>
      <w:r w:rsidR="009A2DD3">
        <w:t>Vinogradska 68</w:t>
      </w:r>
      <w:r w:rsidR="009A2DD3" w:rsidRPr="000F0873">
        <w:rPr>
          <w:lang w:val="hr-HR"/>
        </w:rPr>
        <w:t xml:space="preserve">, OIB: </w:t>
      </w:r>
      <w:r w:rsidR="009A2DD3">
        <w:t>92444973441</w:t>
      </w:r>
      <w:r w:rsidR="009A2DD3" w:rsidRPr="000F0873">
        <w:rPr>
          <w:lang w:val="hr-HR"/>
        </w:rPr>
        <w:t xml:space="preserve">, MBS: </w:t>
      </w:r>
      <w:r w:rsidR="009A2DD3">
        <w:t>060251261</w:t>
      </w:r>
      <w:r w:rsidR="009A2DD3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308B5">
        <w:rPr>
          <w:lang w:val="hr-HR"/>
        </w:rPr>
        <w:t xml:space="preserve"> </w:t>
      </w:r>
      <w:r w:rsidR="00B32BF1">
        <w:rPr>
          <w:lang w:val="hr-HR"/>
        </w:rPr>
        <w:t>10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E4923">
        <w:rPr>
          <w:lang w:val="hr-HR"/>
        </w:rPr>
        <w:t>13,02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8E4923">
        <w:rPr>
          <w:lang w:val="hr-HR"/>
        </w:rPr>
        <w:t>Renato Sabljić, Zagreb, Zdenački zavoj 14, OIB:74644810692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A2DD3">
        <w:t>INTRO d.o.o.</w:t>
      </w:r>
      <w:r w:rsidR="009A2DD3" w:rsidRPr="000F0873">
        <w:rPr>
          <w:lang w:val="hr-HR"/>
        </w:rPr>
        <w:t xml:space="preserve">, Split, </w:t>
      </w:r>
      <w:r w:rsidR="009A2DD3">
        <w:t>Vinogradska 68</w:t>
      </w:r>
      <w:r w:rsidR="009A2DD3" w:rsidRPr="000F0873">
        <w:rPr>
          <w:lang w:val="hr-HR"/>
        </w:rPr>
        <w:t xml:space="preserve">, OIB: </w:t>
      </w:r>
      <w:r w:rsidR="009A2DD3">
        <w:t>92444973441</w:t>
      </w:r>
      <w:r w:rsidR="009A2DD3" w:rsidRPr="000F0873">
        <w:rPr>
          <w:lang w:val="hr-HR"/>
        </w:rPr>
        <w:t xml:space="preserve">, MBS: </w:t>
      </w:r>
      <w:r w:rsidR="009A2DD3">
        <w:t>060251261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BB69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studenog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A2DD3">
        <w:t>INTRO d.o.o.</w:t>
      </w:r>
      <w:r w:rsidR="009A2DD3" w:rsidRPr="000F0873">
        <w:rPr>
          <w:lang w:val="hr-HR"/>
        </w:rPr>
        <w:t xml:space="preserve">, Split, </w:t>
      </w:r>
      <w:r w:rsidR="009A2DD3">
        <w:t>Vinogradska 68</w:t>
      </w:r>
      <w:r w:rsidR="009A2DD3" w:rsidRPr="000F0873">
        <w:rPr>
          <w:lang w:val="hr-HR"/>
        </w:rPr>
        <w:t xml:space="preserve">, OIB: </w:t>
      </w:r>
      <w:r w:rsidR="009A2DD3">
        <w:t>92444973441</w:t>
      </w:r>
      <w:r w:rsidR="009A2DD3" w:rsidRPr="000F0873">
        <w:rPr>
          <w:lang w:val="hr-HR"/>
        </w:rPr>
        <w:t xml:space="preserve">, MBS: </w:t>
      </w:r>
      <w:r w:rsidR="009A2DD3">
        <w:t>060251261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A2DD3">
        <w:rPr>
          <w:lang w:val="hr-HR"/>
        </w:rPr>
        <w:t>1611</w:t>
      </w:r>
      <w:r w:rsidR="00170B5C" w:rsidRPr="00B703F2">
        <w:rPr>
          <w:lang w:val="hr-HR"/>
        </w:rPr>
        <w:t xml:space="preserve"> dana, u ukupnom iznosu od </w:t>
      </w:r>
      <w:r w:rsidR="009A2DD3">
        <w:rPr>
          <w:lang w:val="hr-HR"/>
        </w:rPr>
        <w:t>205</w:t>
      </w:r>
      <w:r w:rsidR="00170B5C" w:rsidRPr="00B703F2">
        <w:rPr>
          <w:lang w:val="hr-HR"/>
        </w:rPr>
        <w:t>.</w:t>
      </w:r>
      <w:r w:rsidR="009A2DD3">
        <w:rPr>
          <w:lang w:val="hr-HR"/>
        </w:rPr>
        <w:t>324</w:t>
      </w:r>
      <w:r w:rsidR="00170B5C" w:rsidRPr="00B703F2">
        <w:rPr>
          <w:lang w:val="hr-HR"/>
        </w:rPr>
        <w:t>,</w:t>
      </w:r>
      <w:r w:rsidR="009A2DD3">
        <w:rPr>
          <w:lang w:val="hr-HR"/>
        </w:rPr>
        <w:t>63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9093C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32BF1">
        <w:rPr>
          <w:lang w:val="hr-HR"/>
        </w:rPr>
        <w:t>10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/>
    <w:p w:rsidRDefault="009A2DD3" w:rsidP="0075245C" w:rsidR="009A2DD3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9A2DD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112C" w:rsidRPr="00F3112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A2DD3">
      <w:t>1324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A2DD3">
      <w:t>1324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4923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12C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1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11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11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11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1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11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11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11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St-1324/2015</izvorni_sadrzaj>
    <derivirana_varijabla naziv="DomainObject.Predmet.OznakaBroj_1">St-1324/2015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 d.o.o. za ugostiteljstvo i turizam</izvorni_sadrzaj>
    <derivirana_varijabla naziv="DomainObject.Predmet.ProtustrankaFormated_1">  INTRO d.o.o. za ugostiteljstvo i turizam</derivirana_varijabla>
  </DomainObject.Predmet.ProtustrankaFormated>
  <DomainObject.Predmet.ProtustrankaFormatedOIB>
    <izvorni_sadrzaj>  INTRO d.o.o. za ugostiteljstvo i turizam, OIB 92444973441</izvorni_sadrzaj>
    <derivirana_varijabla naziv="DomainObject.Predmet.ProtustrankaFormatedOIB_1">  INTRO d.o.o. za ugostiteljstvo i turizam, OIB 92444973441</derivirana_varijabla>
  </DomainObject.Predmet.ProtustrankaFormatedOIB>
  <DomainObject.Predmet.ProtustrankaFormatedWithAdress>
    <izvorni_sadrzaj> INTRO d.o.o. za ugostiteljstvo i turizam, Vinogradska 68, 21000 Split</izvorni_sadrzaj>
    <derivirana_varijabla naziv="DomainObject.Predmet.ProtustrankaFormatedWithAdress_1"> INTRO d.o.o. za ugostiteljstvo i turizam, Vinogradska 68, 21000 Split</derivirana_varijabla>
  </DomainObject.Predmet.ProtustrankaFormatedWithAdress>
  <DomainObject.Predmet.ProtustrankaFormatedWithAdressOIB>
    <izvorni_sadrzaj> INTRO d.o.o. za ugostiteljstvo i turizam, OIB 92444973441, Vinogradska 68, 21000 Split</izvorni_sadrzaj>
    <derivirana_varijabla naziv="DomainObject.Predmet.ProtustrankaFormatedWithAdressOIB_1"> INTRO d.o.o. za ugostiteljstvo i turizam, OIB 92444973441, Vinogradska 68, 21000 Split</derivirana_varijabla>
  </DomainObject.Predmet.ProtustrankaFormatedWithAdressOIB>
  <DomainObject.Predmet.ProtustrankaWithAdress>
    <izvorni_sadrzaj>INTRO d.o.o. za ugostiteljstvo i turizam Vinogradska 68, 21000 Split</izvorni_sadrzaj>
    <derivirana_varijabla naziv="DomainObject.Predmet.ProtustrankaWithAdress_1">INTRO d.o.o. za ugostiteljstvo i turizam Vinogradska 68, 21000 Split</derivirana_varijabla>
  </DomainObject.Predmet.ProtustrankaWithAdress>
  <DomainObject.Predmet.ProtustrankaWithAdressOIB>
    <izvorni_sadrzaj>INTRO d.o.o. za ugostiteljstvo i turizam, OIB 92444973441, Vinogradska 68, 21000 Split</izvorni_sadrzaj>
    <derivirana_varijabla naziv="DomainObject.Predmet.ProtustrankaWithAdressOIB_1">INTRO d.o.o. za ugostiteljstvo i turizam, OIB 92444973441, Vinogradska 68, 21000 Split</derivirana_varijabla>
  </DomainObject.Predmet.ProtustrankaWithAdressOIB>
  <DomainObject.Predmet.ProtustrankaNazivFormated>
    <izvorni_sadrzaj>INTRO d.o.o. za ugostiteljstvo i turizam</izvorni_sadrzaj>
    <derivirana_varijabla naziv="DomainObject.Predmet.ProtustrankaNazivFormated_1">INTRO d.o.o. za ugostiteljstvo i turizam</derivirana_varijabla>
  </DomainObject.Predmet.ProtustrankaNazivFormated>
  <DomainObject.Predmet.ProtustrankaNazivFormatedOIB>
    <izvorni_sadrzaj>INTRO d.o.o. za ugostiteljstvo i turizam, OIB 92444973441</izvorni_sadrzaj>
    <derivirana_varijabla naziv="DomainObject.Predmet.ProtustrankaNazivFormatedOIB_1">INTRO d.o.o. za ugostiteljstvo i turizam, OIB 92444973441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205324.63</izvorni_sadrzaj>
    <derivirana_varijabla naziv="DomainObject.Predmet.TrenutnaVrijednost_1">205324.63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INTRO d.o.o. za ugostiteljstvo i turizam</item>
    </izvorni_sadrzaj>
    <derivirana_varijabla naziv="DomainObject.Predmet.ProtuStrankaListFormated_1">
      <item>INTRO d.o.o. za ugostiteljstvo i turizam</item>
    </derivirana_varijabla>
  </DomainObject.Predmet.ProtuStrankaListFormated>
  <DomainObject.Predmet.ProtuStrankaListFormatedOIB>
    <izvorni_sadrzaj>
      <item>INTRO d.o.o. za ugostiteljstvo i turizam, OIB 92444973441</item>
    </izvorni_sadrzaj>
    <derivirana_varijabla naziv="DomainObject.Predmet.ProtuStrankaListFormatedOIB_1">
      <item>INTRO d.o.o. za ugostiteljstvo i turizam, OIB 92444973441</item>
    </derivirana_varijabla>
  </DomainObject.Predmet.ProtuStrankaListFormatedOIB>
  <DomainObject.Predmet.ProtuStrankaListFormatedWithAdress>
    <izvorni_sadrzaj>
      <item>INTRO d.o.o. za ugostiteljstvo i turizam, Vinogradska 68, 21000 Split</item>
    </izvorni_sadrzaj>
    <derivirana_varijabla naziv="DomainObject.Predmet.ProtuStrankaListFormatedWithAdress_1">
      <item>INTRO d.o.o. za ugostiteljstvo i turizam, Vinogradska 68, 21000 Split</item>
    </derivirana_varijabla>
  </DomainObject.Predmet.ProtuStrankaListFormatedWithAdress>
  <DomainObject.Predmet.ProtuStrankaListFormatedWithAdressOIB>
    <izvorni_sadrzaj>
      <item>INTRO d.o.o. za ugostiteljstvo i turizam, OIB 92444973441, Vinogradska 68, 21000 Split</item>
    </izvorni_sadrzaj>
    <derivirana_varijabla naziv="DomainObject.Predmet.ProtuStrankaListFormatedWithAdressOIB_1">
      <item>INTRO d.o.o. za ugostiteljstvo i turizam, OIB 92444973441, Vinogradska 68, 21000 Split</item>
    </derivirana_varijabla>
  </DomainObject.Predmet.ProtuStrankaListFormatedWithAdressOIB>
  <DomainObject.Predmet.ProtuStrankaListNazivFormated>
    <izvorni_sadrzaj>
      <item>INTRO d.o.o. za ugostiteljstvo i turizam</item>
    </izvorni_sadrzaj>
    <derivirana_varijabla naziv="DomainObject.Predmet.ProtuStrankaListNazivFormated_1">
      <item>INTRO d.o.o. za ugostiteljstvo i turizam</item>
    </derivirana_varijabla>
  </DomainObject.Predmet.ProtuStrankaListNazivFormated>
  <DomainObject.Predmet.ProtuStrankaListNazivFormatedOIB>
    <izvorni_sadrzaj>
      <item>INTRO d.o.o. za ugostiteljstvo i turizam, OIB 92444973441</item>
    </izvorni_sadrzaj>
    <derivirana_varijabla naziv="DomainObject.Predmet.ProtuStrankaListNazivFormatedOIB_1">
      <item>INTRO d.o.o. za ugostiteljstvo i turizam, OIB 92444973441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INTRO d.o.o. za ugostiteljstvo i turizam</izvorni_sadrzaj>
    <derivirana_varijabla naziv="DomainObject.Predmet.ProtustrankaIDrugi_1">INTRO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INTRO d.o.o. za ugostiteljstvo i turizam, OIB 92444973441, Vinogradska 68, 21000 Split</izvorni_sadrzaj>
    <derivirana_varijabla naziv="DomainObject.Predmet.ProtustrankaIDrugiAdressOIB_1">INTRO d.o.o. za ugostiteljstvo i turizam, OIB 92444973441, Vinogradska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 d.o.o. za ugostiteljstvo i turizam</item>
      <item>FINANCIJSKA AGENCIJA, RC SPLIT</item>
    </izvorni_sadrzaj>
    <derivirana_varijabla naziv="DomainObject.Predmet.SudioniciListNaziv_1">
      <item>INTRO d.o.o. za ugostiteljstvo i turizam</item>
      <item>FINANCIJSKA AGENCIJA, RC SPLIT</item>
    </derivirana_varijabla>
  </DomainObject.Predmet.SudioniciListNaziv>
  <DomainObject.Predmet.SudioniciListAdressOIB>
    <izvorni_sadrzaj>
      <item>INTRO d.o.o. za ugostiteljstvo i turizam, OIB 92444973441, Vinogradska 68,21000 Split</item>
      <item>FINANCIJSKA AGENCIJA, RC SPLIT, OIB 85821130368, Mažuranićevo šetalište 24 b,21000 Split</item>
    </izvorni_sadrzaj>
    <derivirana_varijabla naziv="DomainObject.Predmet.SudioniciListAdressOIB_1">
      <item>INTRO d.o.o. za ugostiteljstvo i turizam, OIB 92444973441, Vinogradska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92444973441</item>
      <item>, OIB 85821130368</item>
    </izvorni_sadrzaj>
    <derivirana_varijabla naziv="DomainObject.Predmet.SudioniciListNazivOIB_1">
      <item>, OIB 92444973441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3FF88-4596-4A00-BEB8-39AD16C81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4224</properties:Characters>
  <properties:Lines>110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2016-06-09T08:28:00Z</dcterms:created>
  <dc:creator>wsadmin</dc:creator>
  <cp:lastModifiedBy>Goran Radanović</cp:lastModifiedBy>
  <cp:lastPrinted>2016-06-10T10:42:00Z</cp:lastPrinted>
  <dcterms:modified xmlns:xsi="http://www.w3.org/2001/XMLSchema-instance" xsi:type="dcterms:W3CDTF">2016-06-10T10:45:00Z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