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63b3" w14:paraId="c9763b3" w:rsidRDefault="00F473D4" w:rsidP="00F473D4" w:rsidR="00F473D4" w:rsidRPr="00F473D4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  <w:t>8 St-169/12-56</w:t>
      </w:r>
    </w:p>
    <w:p w:rsidRDefault="009E7596" w:rsidP="000A28F2" w:rsidR="009E7596" w:rsidRPr="00F473D4">
      <w:pPr>
        <w:rPr>
          <w:sz w:val="24"/>
          <w:szCs w:val="24"/>
        </w:rPr>
      </w:pPr>
    </w:p>
    <w:p w:rsidRDefault="009E7596" w:rsidP="000A28F2" w:rsidR="009E7596" w:rsidRPr="00F473D4">
      <w:pPr>
        <w:rPr>
          <w:sz w:val="24"/>
          <w:szCs w:val="24"/>
        </w:rPr>
      </w:pPr>
    </w:p>
    <w:p w:rsidRDefault="009E7596" w:rsidP="000A28F2" w:rsidR="009E7596" w:rsidRPr="00F473D4">
      <w:pPr>
        <w:rPr>
          <w:sz w:val="24"/>
          <w:szCs w:val="24"/>
        </w:rPr>
      </w:pPr>
    </w:p>
    <w:p w:rsidRDefault="00F473D4" w:rsidP="000A28F2" w:rsidR="00F473D4">
      <w:pPr>
        <w:jc w:val="center"/>
        <w:rPr>
          <w:sz w:val="24"/>
          <w:szCs w:val="24"/>
        </w:rPr>
      </w:pPr>
    </w:p>
    <w:p w:rsidRDefault="00F473D4" w:rsidP="000A28F2" w:rsidR="00F473D4">
      <w:pPr>
        <w:jc w:val="center"/>
        <w:rPr>
          <w:sz w:val="24"/>
          <w:szCs w:val="24"/>
        </w:rPr>
      </w:pPr>
    </w:p>
    <w:p w:rsidRDefault="00881873" w:rsidP="000A28F2" w:rsidR="00060381" w:rsidRPr="00F473D4">
      <w:pPr>
        <w:jc w:val="center"/>
        <w:rPr>
          <w:sz w:val="24"/>
          <w:szCs w:val="24"/>
        </w:rPr>
      </w:pPr>
      <w:r w:rsidRPr="00F473D4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F473D4">
      <w:pPr>
        <w:jc w:val="center"/>
        <w:rPr>
          <w:sz w:val="24"/>
          <w:szCs w:val="24"/>
        </w:rPr>
      </w:pPr>
    </w:p>
    <w:p w:rsidRDefault="000A28F2" w:rsidP="000A28F2" w:rsidR="000A28F2" w:rsidRPr="00F473D4">
      <w:pPr>
        <w:jc w:val="center"/>
        <w:rPr>
          <w:sz w:val="24"/>
          <w:szCs w:val="24"/>
        </w:rPr>
      </w:pPr>
      <w:r w:rsidRPr="00F473D4">
        <w:rPr>
          <w:sz w:val="24"/>
          <w:szCs w:val="24"/>
        </w:rPr>
        <w:t>R J E Š E N J E</w:t>
      </w:r>
    </w:p>
    <w:p w:rsidRDefault="00BF0E54" w:rsidP="000A28F2" w:rsidR="00BF0E54" w:rsidRPr="00F473D4">
      <w:pPr>
        <w:jc w:val="center"/>
        <w:rPr>
          <w:sz w:val="24"/>
          <w:szCs w:val="24"/>
        </w:rPr>
      </w:pPr>
    </w:p>
    <w:p w:rsidRDefault="00BF0E54" w:rsidP="00F473D4" w:rsidR="00BF0E54" w:rsidRPr="00F473D4">
      <w:pPr>
        <w:ind w:firstLine="72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 xml:space="preserve">Trgovački sud u Rijeci, po sutkinji tog suda Emi Brdovčak, u stečajnom postupku nad dužnikom STEČAJNA MASA iza SERVIS OSAM d.o.o. Rovinj u stečaju, kojeg zastupa stečajna upraviteljica Jasmina Lichtenberg iz Pule, Ravenska 8, 10. veljače 2017.   </w:t>
      </w:r>
    </w:p>
    <w:p w:rsidRDefault="005712B6" w:rsidP="005712B6" w:rsidR="005712B6" w:rsidRPr="00F473D4">
      <w:pPr>
        <w:jc w:val="both"/>
        <w:rPr>
          <w:sz w:val="24"/>
          <w:szCs w:val="24"/>
        </w:rPr>
      </w:pPr>
      <w:r w:rsidRPr="00F473D4">
        <w:rPr>
          <w:sz w:val="24"/>
          <w:szCs w:val="24"/>
        </w:rPr>
        <w:t xml:space="preserve">            </w:t>
      </w:r>
    </w:p>
    <w:p w:rsidRDefault="0095233C" w:rsidP="0095233C" w:rsidR="0095233C" w:rsidRPr="00F473D4">
      <w:pPr>
        <w:jc w:val="center"/>
        <w:rPr>
          <w:sz w:val="24"/>
          <w:szCs w:val="24"/>
        </w:rPr>
      </w:pPr>
      <w:r w:rsidRPr="00F473D4">
        <w:rPr>
          <w:sz w:val="24"/>
          <w:szCs w:val="24"/>
        </w:rPr>
        <w:t>r i j e š i o   j e</w:t>
      </w:r>
    </w:p>
    <w:p w:rsidRDefault="00B639DE" w:rsidR="00B639DE" w:rsidRPr="00F473D4"/>
    <w:p w:rsidRDefault="00CB5238" w:rsidP="009C73CC" w:rsidR="003D1C90" w:rsidRPr="00F473D4">
      <w:pPr>
        <w:ind w:firstLine="72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>Utvrđene</w:t>
      </w:r>
      <w:r w:rsidR="003D1C90" w:rsidRPr="00F473D4">
        <w:rPr>
          <w:sz w:val="24"/>
          <w:szCs w:val="24"/>
        </w:rPr>
        <w:t xml:space="preserve"> </w:t>
      </w:r>
      <w:r w:rsidRPr="00F473D4">
        <w:rPr>
          <w:sz w:val="24"/>
          <w:szCs w:val="24"/>
        </w:rPr>
        <w:t>su</w:t>
      </w:r>
      <w:r w:rsidR="00060381" w:rsidRPr="00F473D4">
        <w:rPr>
          <w:sz w:val="24"/>
          <w:szCs w:val="24"/>
        </w:rPr>
        <w:t xml:space="preserve"> </w:t>
      </w:r>
      <w:r w:rsidRPr="00F473D4">
        <w:rPr>
          <w:sz w:val="24"/>
          <w:szCs w:val="24"/>
        </w:rPr>
        <w:t>tražbine</w:t>
      </w:r>
      <w:r w:rsidR="002C4D03" w:rsidRPr="00F473D4">
        <w:rPr>
          <w:sz w:val="24"/>
          <w:szCs w:val="24"/>
        </w:rPr>
        <w:t xml:space="preserve"> </w:t>
      </w:r>
      <w:r w:rsidR="007F7322" w:rsidRPr="00F473D4">
        <w:rPr>
          <w:sz w:val="24"/>
          <w:szCs w:val="24"/>
        </w:rPr>
        <w:t xml:space="preserve">nižeg </w:t>
      </w:r>
      <w:r w:rsidR="002C4D03" w:rsidRPr="00F473D4">
        <w:rPr>
          <w:sz w:val="24"/>
          <w:szCs w:val="24"/>
        </w:rPr>
        <w:t>isplatnog reda</w:t>
      </w:r>
      <w:r w:rsidR="003D1C90" w:rsidRPr="00F473D4">
        <w:rPr>
          <w:sz w:val="24"/>
          <w:szCs w:val="24"/>
        </w:rPr>
        <w:t>:</w:t>
      </w:r>
    </w:p>
    <w:p w:rsidRDefault="00BF0E54" w:rsidP="00F473D4" w:rsidR="00BE51BD" w:rsidRPr="00F473D4">
      <w:pPr>
        <w:ind w:firstLine="72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>REPUBLIKA HRVATSKA, Ministarstvo financija, Porezna uprava, PU Pazin, OIB: 18683136487</w:t>
      </w:r>
      <w:r w:rsidR="00D051AE" w:rsidRPr="00F473D4">
        <w:rPr>
          <w:sz w:val="24"/>
          <w:szCs w:val="24"/>
        </w:rPr>
        <w:t xml:space="preserve">, u iznosu od </w:t>
      </w:r>
      <w:r w:rsidRPr="00F473D4">
        <w:rPr>
          <w:sz w:val="24"/>
          <w:szCs w:val="24"/>
        </w:rPr>
        <w:t>5.684,51</w:t>
      </w:r>
      <w:r w:rsidR="007F7322" w:rsidRPr="00F473D4">
        <w:rPr>
          <w:sz w:val="24"/>
          <w:szCs w:val="24"/>
        </w:rPr>
        <w:t xml:space="preserve"> kn</w:t>
      </w:r>
      <w:r w:rsidR="0030483F" w:rsidRPr="00F473D4">
        <w:rPr>
          <w:sz w:val="24"/>
          <w:szCs w:val="24"/>
        </w:rPr>
        <w:t>.</w:t>
      </w:r>
      <w:r w:rsidR="00BE51BD" w:rsidRPr="00F473D4">
        <w:rPr>
          <w:sz w:val="24"/>
          <w:szCs w:val="24"/>
        </w:rPr>
        <w:t xml:space="preserve"> </w:t>
      </w:r>
    </w:p>
    <w:p w:rsidRDefault="00A326FE" w:rsidP="003D1C90" w:rsidR="00A326FE" w:rsidRPr="00F473D4">
      <w:pPr>
        <w:jc w:val="center"/>
        <w:rPr>
          <w:sz w:val="24"/>
          <w:szCs w:val="24"/>
        </w:rPr>
      </w:pPr>
    </w:p>
    <w:p w:rsidRDefault="003D1C90" w:rsidP="003D1C90" w:rsidR="003D1C90" w:rsidRPr="00F473D4">
      <w:pPr>
        <w:jc w:val="center"/>
        <w:rPr>
          <w:sz w:val="24"/>
          <w:szCs w:val="24"/>
        </w:rPr>
      </w:pPr>
      <w:r w:rsidRPr="00F473D4">
        <w:rPr>
          <w:sz w:val="24"/>
          <w:szCs w:val="24"/>
        </w:rPr>
        <w:t xml:space="preserve">Obrazloženje </w:t>
      </w:r>
    </w:p>
    <w:p w:rsidRDefault="003D1C90" w:rsidP="003D1C90" w:rsidR="003D1C90" w:rsidRPr="00F473D4">
      <w:pPr>
        <w:jc w:val="center"/>
        <w:rPr>
          <w:sz w:val="24"/>
          <w:szCs w:val="24"/>
        </w:rPr>
      </w:pPr>
    </w:p>
    <w:p w:rsidRDefault="007F7322" w:rsidP="00735628" w:rsidR="008A5E9F" w:rsidRPr="00F473D4">
      <w:pPr>
        <w:ind w:firstLine="72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>Na</w:t>
      </w:r>
      <w:r w:rsidR="00A326FE" w:rsidRPr="00F473D4">
        <w:rPr>
          <w:sz w:val="24"/>
          <w:szCs w:val="24"/>
        </w:rPr>
        <w:t xml:space="preserve"> </w:t>
      </w:r>
      <w:r w:rsidR="008A5E9F" w:rsidRPr="00F473D4">
        <w:rPr>
          <w:sz w:val="24"/>
          <w:szCs w:val="24"/>
        </w:rPr>
        <w:t xml:space="preserve">ispitnom ročištu održanom </w:t>
      </w:r>
      <w:r w:rsidR="00BF0E54" w:rsidRPr="00F473D4">
        <w:rPr>
          <w:sz w:val="24"/>
          <w:szCs w:val="24"/>
        </w:rPr>
        <w:t>26</w:t>
      </w:r>
      <w:r w:rsidR="00A326FE" w:rsidRPr="00F473D4">
        <w:rPr>
          <w:sz w:val="24"/>
          <w:szCs w:val="24"/>
        </w:rPr>
        <w:t>.</w:t>
      </w:r>
      <w:r w:rsidR="00BF0E54" w:rsidRPr="00F473D4">
        <w:rPr>
          <w:sz w:val="24"/>
          <w:szCs w:val="24"/>
        </w:rPr>
        <w:t xml:space="preserve"> siječnja</w:t>
      </w:r>
      <w:r w:rsidR="00D13C05" w:rsidRPr="00F473D4">
        <w:rPr>
          <w:sz w:val="24"/>
          <w:szCs w:val="24"/>
        </w:rPr>
        <w:t xml:space="preserve"> </w:t>
      </w:r>
      <w:r w:rsidR="00BF0E54" w:rsidRPr="00F473D4">
        <w:rPr>
          <w:sz w:val="24"/>
          <w:szCs w:val="24"/>
        </w:rPr>
        <w:t>2017</w:t>
      </w:r>
      <w:r w:rsidR="0023686E" w:rsidRPr="00F473D4">
        <w:rPr>
          <w:sz w:val="24"/>
          <w:szCs w:val="24"/>
        </w:rPr>
        <w:t>. ispitane su tražbine</w:t>
      </w:r>
      <w:r w:rsidRPr="00F473D4">
        <w:rPr>
          <w:sz w:val="24"/>
          <w:szCs w:val="24"/>
        </w:rPr>
        <w:t xml:space="preserve"> nižeg isplatnog reda prijavljene s</w:t>
      </w:r>
      <w:r w:rsidR="00BF0E54" w:rsidRPr="00F473D4">
        <w:rPr>
          <w:sz w:val="24"/>
          <w:szCs w:val="24"/>
        </w:rPr>
        <w:t>ukladno rješenju ovog suda od 22</w:t>
      </w:r>
      <w:r w:rsidRPr="00F473D4">
        <w:rPr>
          <w:sz w:val="24"/>
          <w:szCs w:val="24"/>
        </w:rPr>
        <w:t>. rujna 2016.</w:t>
      </w:r>
      <w:r w:rsidR="008A5E9F" w:rsidRPr="00F473D4">
        <w:rPr>
          <w:sz w:val="24"/>
          <w:szCs w:val="24"/>
        </w:rPr>
        <w:t xml:space="preserve"> </w:t>
      </w:r>
    </w:p>
    <w:p w:rsidRDefault="008A5E9F" w:rsidP="00735628" w:rsidR="008A5E9F" w:rsidRPr="00F473D4">
      <w:pPr>
        <w:jc w:val="both"/>
        <w:rPr>
          <w:sz w:val="24"/>
          <w:szCs w:val="24"/>
        </w:rPr>
      </w:pPr>
      <w:r w:rsidRPr="00F473D4">
        <w:rPr>
          <w:sz w:val="24"/>
          <w:szCs w:val="24"/>
        </w:rPr>
        <w:tab/>
        <w:t>Nakon ispitnog ročišta sudac je sastavio, sukladno odredbi čl. 177. st. 2. Stečajnog zakona ("Narodne novine" 44/96, 29/99, 129/00, 123/03, 82/06, 116/10, 25/12, 133/12; dalje SZ)</w:t>
      </w:r>
      <w:r w:rsidR="007F7322" w:rsidRPr="00F473D4">
        <w:rPr>
          <w:sz w:val="24"/>
          <w:szCs w:val="24"/>
        </w:rPr>
        <w:t xml:space="preserve"> u vezi sa čl. 173. st. 7. SZ-a</w:t>
      </w:r>
      <w:r w:rsidRPr="00F473D4">
        <w:rPr>
          <w:sz w:val="24"/>
          <w:szCs w:val="24"/>
        </w:rPr>
        <w:t xml:space="preserve">, tablicu ispitanih tražbina u kojoj je za prijavljenu tražbinu unesen podatak o tome u kojoj </w:t>
      </w:r>
      <w:r w:rsidR="007F7322" w:rsidRPr="00F473D4">
        <w:rPr>
          <w:sz w:val="24"/>
          <w:szCs w:val="24"/>
        </w:rPr>
        <w:t>je mjeri tražbina utvrđena</w:t>
      </w:r>
      <w:r w:rsidRPr="00F473D4">
        <w:rPr>
          <w:sz w:val="24"/>
          <w:szCs w:val="24"/>
        </w:rPr>
        <w:t xml:space="preserve">. </w:t>
      </w:r>
    </w:p>
    <w:p w:rsidRDefault="00BF0E54" w:rsidP="008A5E9F" w:rsidR="008A5E9F" w:rsidRPr="00F473D4">
      <w:pPr>
        <w:ind w:firstLine="72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 xml:space="preserve">Tražbinu </w:t>
      </w:r>
      <w:r w:rsidR="008A5E9F" w:rsidRPr="00F473D4">
        <w:rPr>
          <w:sz w:val="24"/>
          <w:szCs w:val="24"/>
        </w:rPr>
        <w:t xml:space="preserve">vjerovnika iz izreke ovog rješenja stečajni upravitelj je priznao </w:t>
      </w:r>
      <w:r w:rsidR="00B877DA" w:rsidRPr="00F473D4">
        <w:rPr>
          <w:sz w:val="24"/>
          <w:szCs w:val="24"/>
        </w:rPr>
        <w:t xml:space="preserve">te </w:t>
      </w:r>
      <w:r w:rsidRPr="00F473D4">
        <w:rPr>
          <w:sz w:val="24"/>
          <w:szCs w:val="24"/>
        </w:rPr>
        <w:t>je</w:t>
      </w:r>
      <w:r w:rsidR="002E0862" w:rsidRPr="00F473D4">
        <w:rPr>
          <w:sz w:val="24"/>
          <w:szCs w:val="24"/>
        </w:rPr>
        <w:t xml:space="preserve"> </w:t>
      </w:r>
      <w:r w:rsidRPr="00F473D4">
        <w:rPr>
          <w:sz w:val="24"/>
          <w:szCs w:val="24"/>
        </w:rPr>
        <w:t>ona</w:t>
      </w:r>
      <w:r w:rsidR="00A326FE" w:rsidRPr="00F473D4">
        <w:rPr>
          <w:sz w:val="24"/>
          <w:szCs w:val="24"/>
        </w:rPr>
        <w:t xml:space="preserve"> </w:t>
      </w:r>
      <w:r w:rsidR="0023686E" w:rsidRPr="00F473D4">
        <w:rPr>
          <w:sz w:val="24"/>
          <w:szCs w:val="24"/>
        </w:rPr>
        <w:t>razvrstane</w:t>
      </w:r>
      <w:r w:rsidR="002E0862" w:rsidRPr="00F473D4">
        <w:rPr>
          <w:sz w:val="24"/>
          <w:szCs w:val="24"/>
        </w:rPr>
        <w:t xml:space="preserve"> u </w:t>
      </w:r>
      <w:r w:rsidR="007F7322" w:rsidRPr="00F473D4">
        <w:rPr>
          <w:sz w:val="24"/>
          <w:szCs w:val="24"/>
        </w:rPr>
        <w:t xml:space="preserve">niži </w:t>
      </w:r>
      <w:r w:rsidR="002E0862" w:rsidRPr="00F473D4">
        <w:rPr>
          <w:sz w:val="24"/>
          <w:szCs w:val="24"/>
        </w:rPr>
        <w:t>isp</w:t>
      </w:r>
      <w:r w:rsidR="00A326FE" w:rsidRPr="00F473D4">
        <w:rPr>
          <w:sz w:val="24"/>
          <w:szCs w:val="24"/>
        </w:rPr>
        <w:t>latni red sukladno odredbi čl. 7</w:t>
      </w:r>
      <w:r w:rsidR="007F7322" w:rsidRPr="00F473D4">
        <w:rPr>
          <w:sz w:val="24"/>
          <w:szCs w:val="24"/>
        </w:rPr>
        <w:t>2</w:t>
      </w:r>
      <w:r w:rsidR="00A326FE" w:rsidRPr="00F473D4">
        <w:rPr>
          <w:sz w:val="24"/>
          <w:szCs w:val="24"/>
        </w:rPr>
        <w:t xml:space="preserve">. st. </w:t>
      </w:r>
      <w:r w:rsidR="007F7322" w:rsidRPr="00F473D4">
        <w:rPr>
          <w:sz w:val="24"/>
          <w:szCs w:val="24"/>
        </w:rPr>
        <w:t>1</w:t>
      </w:r>
      <w:r w:rsidR="00A326FE" w:rsidRPr="00F473D4">
        <w:rPr>
          <w:sz w:val="24"/>
          <w:szCs w:val="24"/>
        </w:rPr>
        <w:t>.</w:t>
      </w:r>
      <w:r w:rsidR="007F7322" w:rsidRPr="00F473D4">
        <w:rPr>
          <w:sz w:val="24"/>
          <w:szCs w:val="24"/>
        </w:rPr>
        <w:t xml:space="preserve"> t. 1. i 2.</w:t>
      </w:r>
      <w:r w:rsidR="00A326FE" w:rsidRPr="00F473D4">
        <w:rPr>
          <w:sz w:val="24"/>
          <w:szCs w:val="24"/>
        </w:rPr>
        <w:t xml:space="preserve"> SZ-a</w:t>
      </w:r>
      <w:r w:rsidR="008A5E9F" w:rsidRPr="00F473D4">
        <w:rPr>
          <w:sz w:val="24"/>
          <w:szCs w:val="24"/>
        </w:rPr>
        <w:t xml:space="preserve">. </w:t>
      </w:r>
    </w:p>
    <w:p w:rsidRDefault="008A5E9F" w:rsidP="008A5E9F" w:rsidR="008A5E9F" w:rsidRPr="00F473D4">
      <w:pPr>
        <w:ind w:firstLine="72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>S obzir</w:t>
      </w:r>
      <w:r w:rsidR="00BA4C2F" w:rsidRPr="00F473D4">
        <w:rPr>
          <w:sz w:val="24"/>
          <w:szCs w:val="24"/>
        </w:rPr>
        <w:t>om na t</w:t>
      </w:r>
      <w:r w:rsidR="00BF0E54" w:rsidRPr="00F473D4">
        <w:rPr>
          <w:sz w:val="24"/>
          <w:szCs w:val="24"/>
        </w:rPr>
        <w:t>o da nitko nije osporio tražbinu koju</w:t>
      </w:r>
      <w:r w:rsidRPr="00F473D4">
        <w:rPr>
          <w:sz w:val="24"/>
          <w:szCs w:val="24"/>
        </w:rPr>
        <w:t xml:space="preserve"> je priznao stečajni upravitelj, temeljem odredbe čl. 177. st. 1. SZ-a, riješeno je kao u </w:t>
      </w:r>
      <w:r w:rsidR="009C73CC" w:rsidRPr="00F473D4">
        <w:rPr>
          <w:sz w:val="24"/>
          <w:szCs w:val="24"/>
        </w:rPr>
        <w:t>izreci</w:t>
      </w:r>
      <w:r w:rsidRPr="00F473D4">
        <w:rPr>
          <w:sz w:val="24"/>
          <w:szCs w:val="24"/>
        </w:rPr>
        <w:t xml:space="preserve">. </w:t>
      </w:r>
    </w:p>
    <w:p w:rsidRDefault="00735628" w:rsidP="008A5E9F" w:rsidR="00735628" w:rsidRPr="00F473D4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F473D4">
      <w:pPr>
        <w:jc w:val="center"/>
        <w:rPr>
          <w:sz w:val="24"/>
          <w:szCs w:val="24"/>
        </w:rPr>
      </w:pPr>
      <w:r w:rsidRPr="00F473D4">
        <w:rPr>
          <w:sz w:val="24"/>
          <w:szCs w:val="24"/>
        </w:rPr>
        <w:t xml:space="preserve">U </w:t>
      </w:r>
      <w:r w:rsidR="00BF0E54" w:rsidRPr="00F473D4">
        <w:rPr>
          <w:sz w:val="24"/>
          <w:szCs w:val="24"/>
        </w:rPr>
        <w:t>Rijeci 10. veljače</w:t>
      </w:r>
      <w:r w:rsidR="002C2BDF" w:rsidRPr="00F473D4">
        <w:rPr>
          <w:sz w:val="24"/>
          <w:szCs w:val="24"/>
        </w:rPr>
        <w:t xml:space="preserve"> </w:t>
      </w:r>
      <w:r w:rsidRPr="00F473D4">
        <w:rPr>
          <w:sz w:val="24"/>
          <w:szCs w:val="24"/>
        </w:rPr>
        <w:t>201</w:t>
      </w:r>
      <w:r w:rsidR="00BF0E54" w:rsidRPr="00F473D4">
        <w:rPr>
          <w:sz w:val="24"/>
          <w:szCs w:val="24"/>
        </w:rPr>
        <w:t>7</w:t>
      </w:r>
      <w:r w:rsidRPr="00F473D4">
        <w:rPr>
          <w:sz w:val="24"/>
          <w:szCs w:val="24"/>
        </w:rPr>
        <w:t>.</w:t>
      </w:r>
    </w:p>
    <w:p w:rsidRDefault="00E14407" w:rsidP="00E14407" w:rsidR="00E14407" w:rsidRPr="00F473D4">
      <w:pPr>
        <w:jc w:val="center"/>
        <w:rPr>
          <w:sz w:val="24"/>
          <w:szCs w:val="24"/>
        </w:rPr>
      </w:pPr>
    </w:p>
    <w:p w:rsidRDefault="00F473D4" w:rsidP="00F473D4" w:rsidR="00E14407" w:rsidRPr="00F473D4">
      <w:pPr>
        <w:ind w:left="720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 w:rsidRPr="00F473D4">
        <w:rPr>
          <w:sz w:val="24"/>
          <w:szCs w:val="24"/>
        </w:rPr>
        <w:t>utkinja</w:t>
      </w:r>
      <w:r w:rsidR="00E14407" w:rsidRPr="00F473D4">
        <w:rPr>
          <w:sz w:val="24"/>
          <w:szCs w:val="24"/>
        </w:rPr>
        <w:t xml:space="preserve">  </w:t>
      </w:r>
    </w:p>
    <w:p w:rsidRDefault="00E14407" w:rsidP="00E14407" w:rsidR="00E14407" w:rsidRPr="00F473D4">
      <w:pPr>
        <w:jc w:val="both"/>
        <w:rPr>
          <w:sz w:val="24"/>
          <w:szCs w:val="24"/>
        </w:rPr>
      </w:pPr>
      <w:r w:rsidRPr="00F473D4">
        <w:rPr>
          <w:sz w:val="24"/>
          <w:szCs w:val="24"/>
        </w:rPr>
        <w:t xml:space="preserve">               </w:t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="00F66C83" w:rsidRPr="00F473D4">
        <w:rPr>
          <w:sz w:val="24"/>
          <w:szCs w:val="24"/>
        </w:rPr>
        <w:t xml:space="preserve">    </w:t>
      </w:r>
      <w:r w:rsidR="00F473D4">
        <w:rPr>
          <w:sz w:val="24"/>
          <w:szCs w:val="24"/>
        </w:rPr>
        <w:tab/>
        <w:t xml:space="preserve">      </w:t>
      </w:r>
      <w:r w:rsidR="00F66C83" w:rsidRPr="00F473D4">
        <w:rPr>
          <w:sz w:val="24"/>
          <w:szCs w:val="24"/>
        </w:rPr>
        <w:t>Ema Brdovčak</w:t>
      </w:r>
    </w:p>
    <w:p w:rsidRDefault="00E14407" w:rsidP="00E14407" w:rsidR="00E14407" w:rsidRPr="00F473D4">
      <w:pPr>
        <w:ind w:left="504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</w:p>
    <w:p w:rsidRDefault="003D1C90" w:rsidP="003D1C90" w:rsidR="003D1C90" w:rsidRPr="00F473D4">
      <w:pPr>
        <w:ind w:left="504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  <w:r w:rsidRPr="00F473D4">
        <w:rPr>
          <w:sz w:val="24"/>
          <w:szCs w:val="24"/>
        </w:rPr>
        <w:tab/>
      </w:r>
    </w:p>
    <w:p w:rsidRDefault="00F473D4" w:rsidP="003D1C90" w:rsidR="00F473D4">
      <w:pPr>
        <w:jc w:val="both"/>
        <w:rPr>
          <w:sz w:val="24"/>
          <w:szCs w:val="24"/>
        </w:rPr>
      </w:pPr>
    </w:p>
    <w:p w:rsidRDefault="00F473D4" w:rsidP="003D1C90" w:rsidR="00F473D4">
      <w:pPr>
        <w:jc w:val="both"/>
        <w:rPr>
          <w:sz w:val="24"/>
          <w:szCs w:val="24"/>
        </w:rPr>
      </w:pPr>
    </w:p>
    <w:p w:rsidRDefault="00FB23E5" w:rsidP="003D1C90" w:rsidR="003D1C90" w:rsidRPr="00F473D4">
      <w:pPr>
        <w:jc w:val="both"/>
        <w:rPr>
          <w:sz w:val="24"/>
          <w:szCs w:val="24"/>
        </w:rPr>
      </w:pPr>
      <w:r w:rsidRPr="00F473D4">
        <w:rPr>
          <w:sz w:val="24"/>
          <w:szCs w:val="24"/>
        </w:rPr>
        <w:t>UPUTA</w:t>
      </w:r>
      <w:r w:rsidR="003D1C90" w:rsidRPr="00F473D4">
        <w:rPr>
          <w:sz w:val="24"/>
          <w:szCs w:val="24"/>
        </w:rPr>
        <w:t xml:space="preserve"> O PRAVNOM LIJEKU:</w:t>
      </w:r>
    </w:p>
    <w:p w:rsidRDefault="003D1C90" w:rsidP="00F473D4" w:rsidR="003D1C90" w:rsidRPr="00F473D4">
      <w:pPr>
        <w:ind w:firstLine="720"/>
        <w:jc w:val="both"/>
        <w:rPr>
          <w:sz w:val="24"/>
          <w:szCs w:val="24"/>
        </w:rPr>
      </w:pPr>
      <w:r w:rsidRPr="00F473D4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F473D4">
          <w:rPr>
            <w:sz w:val="24"/>
            <w:szCs w:val="24"/>
          </w:rPr>
          <w:t>177. st</w:t>
        </w:r>
      </w:smartTag>
      <w:r w:rsidRPr="00F473D4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F66C83" w:rsidRPr="00F473D4">
        <w:rPr>
          <w:sz w:val="24"/>
          <w:szCs w:val="24"/>
        </w:rPr>
        <w:t xml:space="preserve">, a o žalbi odlučuje </w:t>
      </w:r>
      <w:r w:rsidRPr="00F473D4">
        <w:rPr>
          <w:sz w:val="24"/>
          <w:szCs w:val="24"/>
        </w:rPr>
        <w:t>Visoki trgovački sud Republike Hrvatske.</w:t>
      </w:r>
    </w:p>
    <w:p w:rsidRDefault="003D1C90" w:rsidP="003D1C90" w:rsidR="003D1C90" w:rsidRPr="00F473D4">
      <w:pPr>
        <w:jc w:val="both"/>
        <w:rPr>
          <w:sz w:val="24"/>
          <w:szCs w:val="24"/>
        </w:rPr>
      </w:pPr>
    </w:p>
    <w:p w:rsidRDefault="00F66C83" w:rsidP="003D1C90" w:rsidR="00F66C83" w:rsidRPr="00F473D4">
      <w:pPr>
        <w:jc w:val="both"/>
        <w:rPr>
          <w:sz w:val="24"/>
          <w:szCs w:val="24"/>
        </w:rPr>
      </w:pPr>
    </w:p>
    <w:p w:rsidRDefault="00F473D4" w:rsidP="003D1C90" w:rsidR="00F473D4">
      <w:pPr>
        <w:jc w:val="both"/>
        <w:rPr>
          <w:sz w:val="24"/>
          <w:szCs w:val="24"/>
        </w:rPr>
      </w:pPr>
    </w:p>
    <w:p w:rsidRDefault="00F473D4" w:rsidP="003D1C90" w:rsidR="00F473D4">
      <w:pPr>
        <w:jc w:val="both"/>
        <w:rPr>
          <w:sz w:val="24"/>
          <w:szCs w:val="24"/>
        </w:rPr>
      </w:pPr>
    </w:p>
    <w:p w:rsidRDefault="003D1C90" w:rsidP="003D1C90" w:rsidR="003D1C90" w:rsidRPr="00F473D4">
      <w:pPr>
        <w:jc w:val="both"/>
        <w:rPr>
          <w:sz w:val="24"/>
          <w:szCs w:val="24"/>
        </w:rPr>
      </w:pPr>
      <w:r w:rsidRPr="00F473D4">
        <w:rPr>
          <w:sz w:val="24"/>
          <w:szCs w:val="24"/>
        </w:rPr>
        <w:t>DNA:</w:t>
      </w:r>
    </w:p>
    <w:p w:rsidRDefault="00BA4C2F" w:rsidP="003D1C90" w:rsidR="003D1C90" w:rsidRPr="00F473D4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473D4">
        <w:rPr>
          <w:sz w:val="24"/>
          <w:szCs w:val="24"/>
        </w:rPr>
        <w:t xml:space="preserve">e-oglasna ploča suda </w:t>
      </w:r>
    </w:p>
    <w:p w:rsidRDefault="003D1C90" w:rsidR="003D1C90" w:rsidRPr="00F473D4"/>
    <w:sectPr w:rsidSect="00F473D4" w:rsidR="003D1C90" w:rsidRPr="00F473D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D65" w:rsidR="00ED3D65">
      <w:r>
        <w:separator/>
      </w:r>
    </w:p>
  </w:endnote>
  <w:endnote w:id="0" w:type="continuationSeparator">
    <w:p w:rsidRDefault="00ED3D65" w:rsidR="00ED3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8CB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F28CB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D65" w:rsidR="00ED3D65">
      <w:r>
        <w:separator/>
      </w:r>
    </w:p>
  </w:footnote>
  <w:footnote w:id="0" w:type="continuationSeparator">
    <w:p w:rsidRDefault="00ED3D65" w:rsidR="00ED3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F52" w:rsidR="00C66F52">
    <w:pPr>
      <w:pStyle w:val="Zaglavlje"/>
    </w:pPr>
    <w:r>
      <w:tab/>
    </w:r>
    <w:r>
      <w:tab/>
    </w:r>
  </w:p>
  <w:p w:rsidRDefault="00F473D4" w:rsidP="00F473D4" w:rsidR="00F473D4" w:rsidRPr="00F473D4">
    <w:pPr>
      <w:pStyle w:val="Zaglavlje"/>
      <w:jc w:val="right"/>
      <w:rPr>
        <w:sz w:val="24"/>
        <w:szCs w:val="24"/>
      </w:rPr>
    </w:pPr>
    <w:r w:rsidRPr="00F473D4">
      <w:rPr>
        <w:sz w:val="24"/>
        <w:szCs w:val="24"/>
      </w:rPr>
      <w:tab/>
    </w:r>
    <w:r w:rsidRPr="00F473D4">
      <w:rPr>
        <w:sz w:val="24"/>
        <w:szCs w:val="24"/>
      </w:rPr>
      <w:tab/>
      <w:t>8 St-169/12-5</w:t>
    </w:r>
    <w:r>
      <w:rPr>
        <w:sz w:val="24"/>
        <w:szCs w:val="24"/>
      </w:rPr>
      <w:t>6</w:t>
    </w:r>
  </w:p>
  <w:p w:rsidRDefault="009E7596" w:rsidP="00F473D4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P="00060381" w:rsidR="00060381" w:rsidRPr="0006038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3F250D8"/>
    <w:multiLevelType w:val="hybridMultilevel"/>
    <w:tmpl w:val="2D72F970"/>
    <w:lvl w:tplc="2A521A5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8"/>
  </w:num>
  <w:num w:numId="10">
    <w:abstractNumId w:val="13"/>
  </w:num>
  <w:num w:numId="11">
    <w:abstractNumId w:val="7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7563B"/>
    <w:rsid w:val="0019511B"/>
    <w:rsid w:val="001E791F"/>
    <w:rsid w:val="001F25F9"/>
    <w:rsid w:val="001F46AC"/>
    <w:rsid w:val="002201C7"/>
    <w:rsid w:val="00221188"/>
    <w:rsid w:val="002319E6"/>
    <w:rsid w:val="0023686E"/>
    <w:rsid w:val="00285580"/>
    <w:rsid w:val="002C2BDF"/>
    <w:rsid w:val="002C4D03"/>
    <w:rsid w:val="002E033F"/>
    <w:rsid w:val="002E0862"/>
    <w:rsid w:val="0030483F"/>
    <w:rsid w:val="00347BB4"/>
    <w:rsid w:val="00385223"/>
    <w:rsid w:val="003B59C7"/>
    <w:rsid w:val="003D1C90"/>
    <w:rsid w:val="003D5975"/>
    <w:rsid w:val="003F22E2"/>
    <w:rsid w:val="00403AEF"/>
    <w:rsid w:val="00441024"/>
    <w:rsid w:val="004442B3"/>
    <w:rsid w:val="004527A6"/>
    <w:rsid w:val="004657BB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408C1"/>
    <w:rsid w:val="00544534"/>
    <w:rsid w:val="005712B6"/>
    <w:rsid w:val="00587A16"/>
    <w:rsid w:val="005C4B09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63A"/>
    <w:rsid w:val="00760843"/>
    <w:rsid w:val="00761264"/>
    <w:rsid w:val="00770962"/>
    <w:rsid w:val="007A1552"/>
    <w:rsid w:val="007A4330"/>
    <w:rsid w:val="007A6843"/>
    <w:rsid w:val="007B3F07"/>
    <w:rsid w:val="007F7322"/>
    <w:rsid w:val="00856D15"/>
    <w:rsid w:val="00881873"/>
    <w:rsid w:val="00891E97"/>
    <w:rsid w:val="008A5E9F"/>
    <w:rsid w:val="008B05F8"/>
    <w:rsid w:val="008E7BF4"/>
    <w:rsid w:val="008F28CB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81970"/>
    <w:rsid w:val="00A953D1"/>
    <w:rsid w:val="00AA154C"/>
    <w:rsid w:val="00AF71E9"/>
    <w:rsid w:val="00B3396B"/>
    <w:rsid w:val="00B50DE7"/>
    <w:rsid w:val="00B639DE"/>
    <w:rsid w:val="00B83692"/>
    <w:rsid w:val="00B877DA"/>
    <w:rsid w:val="00BA4C2F"/>
    <w:rsid w:val="00BB2F60"/>
    <w:rsid w:val="00BE51BD"/>
    <w:rsid w:val="00BF0E54"/>
    <w:rsid w:val="00C3556A"/>
    <w:rsid w:val="00C66F52"/>
    <w:rsid w:val="00C80BB2"/>
    <w:rsid w:val="00CB2714"/>
    <w:rsid w:val="00CB5238"/>
    <w:rsid w:val="00D04026"/>
    <w:rsid w:val="00D051AE"/>
    <w:rsid w:val="00D13C05"/>
    <w:rsid w:val="00D209F2"/>
    <w:rsid w:val="00DA1B57"/>
    <w:rsid w:val="00DA21BA"/>
    <w:rsid w:val="00DB06B8"/>
    <w:rsid w:val="00E14407"/>
    <w:rsid w:val="00EA07B5"/>
    <w:rsid w:val="00EA580F"/>
    <w:rsid w:val="00ED3D65"/>
    <w:rsid w:val="00F0016A"/>
    <w:rsid w:val="00F25EDA"/>
    <w:rsid w:val="00F448BF"/>
    <w:rsid w:val="00F473D4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8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8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8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8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8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8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8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8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otustrankaFormated>
    <izvorni_sadrzaj>  Stečajna masa SERVIS OSAM d.o.o.  Rovinj</izvorni_sadrzaj>
    <derivirana_varijabla naziv="DomainObject.Predmet.ProtustrankaFormated_1">  Stečajna masa SERVIS OSAM d.o.o.  Rovinj</derivirana_varijabla>
  </DomainObject.Predmet.ProtustrankaFormated>
  <DomainObject.Predmet.ProtustrankaFormatedOIB>
    <izvorni_sadrzaj>  Stečajna masa SERVIS OSAM d.o.o.  Rovinj, OIB 98255667831</izvorni_sadrzaj>
    <derivirana_varijabla naziv="DomainObject.Predmet.ProtustrankaFormatedOIB_1">  Stečajna masa SERVIS OSAM d.o.o.  Rovinj, OIB 98255667831</derivirana_varijabla>
  </DomainObject.Predmet.ProtustrankaFormatedOIB>
  <DomainObject.Predmet.ProtustrankaFormatedWithAdress>
    <izvorni_sadrzaj> Stečajna masa SERVIS OSAM d.o.o.  Rovinj, Ravenska 8, 52100 Pula</izvorni_sadrzaj>
    <derivirana_varijabla naziv="DomainObject.Predmet.ProtustrankaFormatedWithAdress_1"> Stečajna masa SERVIS OSAM d.o.o.  Rovinj, Ravenska 8, 52100 Pula</derivirana_varijabla>
  </DomainObject.Predmet.ProtustrankaFormatedWithAdress>
  <DomainObject.Predmet.ProtustrankaFormatedWithAdressOIB>
    <izvorni_sadrzaj> Stečajna masa SERVIS OSAM d.o.o.  Rovinj, OIB 98255667831, Ravenska 8, 52100 Pula</izvorni_sadrzaj>
    <derivirana_varijabla naziv="DomainObject.Predmet.ProtustrankaFormatedWithAdressOIB_1"> Stečajna masa SERVIS OSAM d.o.o.  Rovinj, OIB 98255667831, Ravenska 8, 52100 Pula</derivirana_varijabla>
  </DomainObject.Predmet.ProtustrankaFormatedWithAdressOIB>
  <DomainObject.Predmet.ProtustrankaWithAdress>
    <izvorni_sadrzaj>Stečajna masa SERVIS OSAM d.o.o.  Rovinj Ravenska 8, 52100 Pula</izvorni_sadrzaj>
    <derivirana_varijabla naziv="DomainObject.Predmet.ProtustrankaWithAdress_1">Stečajna masa SERVIS OSAM d.o.o.  Rovinj Ravenska 8, 52100 Pula</derivirana_varijabla>
  </DomainObject.Predmet.ProtustrankaWithAdress>
  <DomainObject.Predmet.ProtustrankaWithAdressOIB>
    <izvorni_sadrzaj>Stečajna masa SERVIS OSAM d.o.o.  Rovinj, OIB 98255667831, Ravenska 8, 52100 Pula</izvorni_sadrzaj>
    <derivirana_varijabla naziv="DomainObject.Predmet.ProtustrankaWithAdressOIB_1">Stečajna masa SERVIS OSAM d.o.o.  Rovinj, OIB 98255667831, Ravenska 8, 52100 Pula</derivirana_varijabla>
  </DomainObject.Predmet.ProtustrankaWithAdressOIB>
  <DomainObject.Predmet.ProtustrankaNazivFormated>
    <izvorni_sadrzaj>Stečajna masa SERVIS OSAM d.o.o.  Rovinj</izvorni_sadrzaj>
    <derivirana_varijabla naziv="DomainObject.Predmet.ProtustrankaNazivFormated_1">Stečajna masa SERVIS OSAM d.o.o.  Rovinj</derivirana_varijabla>
  </DomainObject.Predmet.ProtustrankaNazivFormated>
  <DomainObject.Predmet.ProtustrankaNazivFormatedOIB>
    <izvorni_sadrzaj>Stečajna masa SERVIS OSAM d.o.o.  Rovinj, OIB 98255667831</izvorni_sadrzaj>
    <derivirana_varijabla naziv="DomainObject.Predmet.ProtustrankaNazivFormatedOIB_1">Stečajna masa SERVIS OSAM d.o.o.  Rovinj,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  Rovinj</item>
    </izvorni_sadrzaj>
    <derivirana_varijabla naziv="DomainObject.Predmet.ProtuStrankaListFormated_1">
      <item>Stečajna masa SERVIS OSAM d.o.o.  Rovinj</item>
    </derivirana_varijabla>
  </DomainObject.Predmet.ProtuStrankaListFormated>
  <DomainObject.Predmet.ProtuStrankaListFormatedOIB>
    <izvorni_sadrzaj>
      <item>Stečajna masa SERVIS OSAM d.o.o.  Rovinj, OIB 98255667831</item>
    </izvorni_sadrzaj>
    <derivirana_varijabla naziv="DomainObject.Predmet.ProtuStrankaListFormatedOIB_1">
      <item>Stečajna masa SERVIS OSAM d.o.o.  Rovinj, OIB 98255667831</item>
    </derivirana_varijabla>
  </DomainObject.Predmet.ProtuStrankaListFormatedOIB>
  <DomainObject.Predmet.ProtuStrankaListFormatedWithAdress>
    <izvorni_sadrzaj>
      <item>Stečajna masa SERVIS OSAM d.o.o.  Rovinj, Ravenska 8, 52100 Pula</item>
    </izvorni_sadrzaj>
    <derivirana_varijabla naziv="DomainObject.Predmet.ProtuStrankaListFormatedWithAdress_1">
      <item>Stečajna masa SERVIS OSAM d.o.o.  Rovinj, Ravenska 8, 52100 Pula</item>
    </derivirana_varijabla>
  </DomainObject.Predmet.ProtuStrankaListFormatedWithAdress>
  <DomainObject.Predmet.ProtuStrankaListFormatedWithAdressOIB>
    <izvorni_sadrzaj>
      <item>Stečajna masa SERVIS OSAM d.o.o.  Rovinj, OIB 98255667831, Ravenska 8, 52100 Pula</item>
    </izvorni_sadrzaj>
    <derivirana_varijabla naziv="DomainObject.Predmet.ProtuStrankaListFormatedWithAdressOIB_1">
      <item>Stečajna masa SERVIS OSAM d.o.o.  Rovinj, OIB 98255667831, Ravenska 8, 52100 Pula</item>
    </derivirana_varijabla>
  </DomainObject.Predmet.ProtuStrankaListFormatedWithAdressOIB>
  <DomainObject.Predmet.ProtuStrankaListNazivFormated>
    <izvorni_sadrzaj>
      <item>Stečajna masa SERVIS OSAM d.o.o.  Rovinj</item>
    </izvorni_sadrzaj>
    <derivirana_varijabla naziv="DomainObject.Predmet.ProtuStrankaListNazivFormated_1">
      <item>Stečajna masa SERVIS OSAM d.o.o.  Rovinj</item>
    </derivirana_varijabla>
  </DomainObject.Predmet.ProtuStrankaListNazivFormated>
  <DomainObject.Predmet.ProtuStrankaListNazivFormatedOIB>
    <izvorni_sadrzaj>
      <item>Stečajna masa SERVIS OSAM d.o.o.  Rovinj, OIB 98255667831</item>
    </izvorni_sadrzaj>
    <derivirana_varijabla naziv="DomainObject.Predmet.ProtuStrankaListNazivFormatedOIB_1">
      <item>Stečajna masa SERVIS OSAM d.o.o.  Rovinj,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  Rovinj</izvorni_sadrzaj>
    <derivirana_varijabla naziv="DomainObject.Predmet.ProtustrankaIDrugi_1">Stečajna masa 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  Rovinj, OIB 98255667831, Ravenska 8, 52100 Pula</izvorni_sadrzaj>
    <derivirana_varijabla naziv="DomainObject.Predmet.ProtustrankaIDrugiAdressOIB_1">Stečajna masa SERVIS OSAM d.o.o.  Rovinj,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  Rovinj</item>
    </izvorni_sadrzaj>
    <derivirana_varijabla naziv="DomainObject.Predmet.SudioniciListNaziv_1">
      <item>ORLANDO GAIOTTO  Pordenone</item>
      <item>Stečajna masa SERVIS OSAM d.o.o.  Rovinj</item>
    </derivirana_varijabla>
  </DomainObject.Predmet.SudioniciListNaziv>
  <DomainObject.Predmet.SudioniciListAdressOIB>
    <izvorni_sadrzaj>
      <item>ORLANDO GAIOTTO  Pordenone, Via Vallona 8,Pordenone</item>
      <item>Stečajna masa SERVIS OSAM d.o.o.  Rovinj, OIB 98255667831, Ravenska 8,52100 Pula</item>
    </izvorni_sadrzaj>
    <derivirana_varijabla naziv="DomainObject.Predmet.SudioniciListAdressOIB_1">
      <item>ORLANDO GAIOTTO  Pordenone, Via Vallona 8,Pordenone</item>
      <item>Stečajna masa SERVIS OSAM d.o.o.  Rovinj,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35EF8-2B6F-477D-83B2-EE16DFADC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1481</properties:Characters>
  <properties:Lines>53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2017-02-10T14:05:00Z</dcterms:created>
  <dc:creator>nmarkovic</dc:creator>
  <cp:lastModifiedBy>Renata Valić</cp:lastModifiedBy>
  <cp:lastPrinted>2017-02-13T09:44:00Z</cp:lastPrinted>
  <dcterms:modified xmlns:xsi="http://www.w3.org/2001/XMLSchema-instance" xsi:type="dcterms:W3CDTF">2017-02-13T09:52:00Z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