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7bea" w14:paraId="3507bea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1E7E3C">
        <w:rPr>
          <w:rFonts w:cs="Times New Roman"/>
        </w:rPr>
        <w:t>KREŠOTICA</w:t>
      </w:r>
      <w:r w:rsidR="000B778A">
        <w:rPr>
          <w:rFonts w:cs="Times New Roman"/>
        </w:rPr>
        <w:t xml:space="preserve"> </w:t>
      </w:r>
      <w:r w:rsidR="001E7E3C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1E7E3C">
        <w:rPr>
          <w:rFonts w:cs="Times New Roman"/>
        </w:rPr>
        <w:t>Donji Kućan</w:t>
      </w:r>
      <w:r w:rsidR="000B778A">
        <w:rPr>
          <w:rFonts w:cs="Times New Roman"/>
        </w:rPr>
        <w:t xml:space="preserve">, </w:t>
      </w:r>
      <w:r w:rsidR="001E7E3C">
        <w:rPr>
          <w:rFonts w:cs="Times New Roman"/>
        </w:rPr>
        <w:t>Zelengaj 62</w:t>
      </w:r>
      <w:r w:rsidR="000B778A">
        <w:rPr>
          <w:rFonts w:cs="Times New Roman"/>
        </w:rPr>
        <w:t xml:space="preserve">, OIB: </w:t>
      </w:r>
      <w:r w:rsidR="001E7E3C" w:rsidRPr="001E7E3C">
        <w:rPr>
          <w:rFonts w:cs="Times New Roman"/>
        </w:rPr>
        <w:t>46910848106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1E7E3C">
        <w:rPr>
          <w:b/>
        </w:rPr>
        <w:t>9</w:t>
      </w:r>
      <w:r w:rsidR="009B2BCE">
        <w:rPr>
          <w:b/>
        </w:rPr>
        <w:t>,</w:t>
      </w:r>
      <w:r w:rsidR="001E7E3C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1E7E3C">
        <w:t>Krešimir Lesičar, Donji Kućan, Zelengaj 62</w:t>
      </w:r>
      <w:r w:rsidR="000C01D3">
        <w:t xml:space="preserve">, </w:t>
      </w:r>
    </w:p>
    <w:p w:rsidRDefault="009C304A" w:rsidP="001E7E3C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1E7E3C" w:rsidRPr="001E7E3C">
        <w:rPr>
          <w:rFonts w:cs="Times New Roman"/>
        </w:rPr>
        <w:t>KREŠOTICA j.d.o.o., Donji Kuća</w:t>
      </w:r>
      <w:r w:rsidR="001E7E3C">
        <w:rPr>
          <w:rFonts w:cs="Times New Roman"/>
        </w:rPr>
        <w:t>n, Zelengaj 62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1E7E3C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1E7E3C" w:rsidRPr="001E7E3C">
        <w:t>Krešimir</w:t>
      </w:r>
      <w:r w:rsidR="001E7E3C">
        <w:t>u</w:t>
      </w:r>
      <w:r w:rsidR="001E7E3C" w:rsidRPr="001E7E3C">
        <w:t xml:space="preserve"> Lesičar</w:t>
      </w:r>
      <w:r w:rsidR="001E7E3C">
        <w:t>u</w:t>
      </w:r>
      <w:r w:rsidR="001E7E3C" w:rsidRPr="001E7E3C">
        <w:t>, Donji Kućan, Zelengaj 62</w:t>
      </w:r>
      <w:r w:rsidR="001E7E3C">
        <w:t xml:space="preserve">, </w:t>
      </w:r>
      <w:r w:rsidR="000B778A">
        <w:t xml:space="preserve">OIB: </w:t>
      </w:r>
      <w:r w:rsidR="001E7E3C">
        <w:t>10670581654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1E7E3C">
        <w:t>9</w:t>
      </w:r>
      <w:r w:rsidR="009B2BCE">
        <w:t>,</w:t>
      </w:r>
      <w:r w:rsidR="001E7E3C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1E7E3C" w:rsidRPr="001E7E3C">
        <w:rPr>
          <w:rFonts w:cs="Times New Roman"/>
        </w:rPr>
        <w:t>KREŠOTICA j.d.o.o., Donji Kućan, Zelengaj 62, OIB: 46910848106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76A3E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76A3E" w:rsidP="00976A3E" w:rsidR="00976A3E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1E7E3C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1E7E3C" w:rsidRPr="001E7E3C">
        <w:rPr>
          <w:rFonts w:cs="Times New Roman"/>
        </w:rPr>
        <w:t>KREŠOTICA j.d.o.o., Donji Kuća</w:t>
      </w:r>
      <w:r w:rsidR="001E7E3C">
        <w:rPr>
          <w:rFonts w:cs="Times New Roman"/>
        </w:rPr>
        <w:t>n, Zelengaj 62</w:t>
      </w:r>
      <w:r w:rsidR="000B778A" w:rsidRPr="000B778A">
        <w:rPr>
          <w:rFonts w:cs="Times New Roman"/>
        </w:rPr>
        <w:t xml:space="preserve">, </w:t>
      </w:r>
    </w:p>
    <w:p w:rsidRDefault="009C304A" w:rsidP="001E7E3C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1E7E3C" w:rsidRPr="001E7E3C">
        <w:t>Krešimir Lesičar, Donji Kućan, Zelengaj 62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E94" w:rsidP="009C304A" w:rsidR="00473E94">
      <w:r>
        <w:separator/>
      </w:r>
    </w:p>
  </w:endnote>
  <w:endnote w:id="0" w:type="continuationSeparator">
    <w:p w:rsidRDefault="00473E94" w:rsidP="009C304A" w:rsidR="0047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E94" w:rsidP="009C304A" w:rsidR="00473E94">
      <w:r>
        <w:separator/>
      </w:r>
    </w:p>
  </w:footnote>
  <w:footnote w:id="0" w:type="continuationSeparator">
    <w:p w:rsidRDefault="00473E94" w:rsidP="009C304A" w:rsidR="00473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A3E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1E7E3C">
      <w:t>521</w:t>
    </w:r>
    <w:r w:rsidR="000B778A">
      <w:t>/16-</w:t>
    </w:r>
    <w:r w:rsidR="001E7E3C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1E7E3C">
      <w:t>521</w:t>
    </w:r>
    <w:r w:rsidR="009B2BCE">
      <w:t>/16-</w:t>
    </w:r>
    <w:r w:rsidR="001E7E3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444475"/>
    <w:rsid w:val="00473E94"/>
    <w:rsid w:val="00584C46"/>
    <w:rsid w:val="00660159"/>
    <w:rsid w:val="00697888"/>
    <w:rsid w:val="0082366A"/>
    <w:rsid w:val="00826138"/>
    <w:rsid w:val="008D1BBB"/>
    <w:rsid w:val="00954519"/>
    <w:rsid w:val="00976A3E"/>
    <w:rsid w:val="009B2BCE"/>
    <w:rsid w:val="009C19FB"/>
    <w:rsid w:val="009C304A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76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76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St-521/2016</izvorni_sadrzaj>
    <derivirana_varijabla naziv="DomainObject.Predmet.OznakaBroj_1">St-521/2016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KREŠOTICA jednostavno društvo s ograničenom odgovornošću za proizvodnju pekarskih i slastičarskih proizvoda, trgovinu i us</izvorni_sadrzaj>
    <derivirana_varijabla naziv="DomainObject.Predmet.ProtustrankaFormated_1">  KREŠOTICA jednostavno društvo s ograničenom odgovornošću za proizvodnju pekarskih i slastičarskih proizvoda, trgovinu i us</derivirana_varijabla>
  </DomainObject.Predmet.ProtustrankaFormated>
  <DomainObject.Predmet.ProtustrankaFormatedOIB>
    <izvorni_sadrzaj>  KREŠOTICA jednostavno društvo s ograničenom odgovornošću za proizvodnju pekarskih i slastičarskih proizvoda, trgovinu i us, OIB 46910848106</izvorni_sadrzaj>
    <derivirana_varijabla naziv="DomainObject.Predmet.ProtustrankaFormatedOIB_1">  KREŠOTICA jednostavno društvo s ograničenom odgovornošću za proizvodnju pekarskih i slastičarskih proizvoda, trgovinu i us, OIB 46910848106</derivirana_varijabla>
  </DomainObject.Predmet.ProtustrankaFormatedOIB>
  <DomainObject.Predmet.ProtustrankaFormatedWithAdress>
    <izvorni_sadrzaj> KREŠOTICA jednostavno društvo s ograničenom odgovornošću za proizvodnju pekarskih i slastičarskih proizvoda, trgovinu i us, Zelengaj 62, 42000 Donji Kućan</izvorni_sadrzaj>
    <derivirana_varijabla naziv="DomainObject.Predmet.ProtustrankaFormatedWithAdress_1"> KREŠOTICA jednostavno društvo s ograničenom odgovornošću za proizvodnju pekarskih i slastičarskih proizvoda, trgovinu i us, Zelengaj 62, 42000 Donji Kućan</derivirana_varijabla>
  </DomainObject.Predmet.ProtustrankaFormatedWithAdress>
  <DomainObject.Predmet.ProtustrankaFormatedWithAdressOIB>
    <izvorni_sadrzaj> KREŠOTICA jednostavno društvo s ograničenom odgovornošću za proizvodnju pekarskih i slastičarskih proizvoda, trgovinu i us, OIB 46910848106, Zelengaj 62, 42000 Donji Kućan</izvorni_sadrzaj>
    <derivirana_varijabla naziv="DomainObject.Predmet.ProtustrankaFormatedWithAdressOIB_1"> KREŠOTICA jednostavno društvo s ograničenom odgovornošću za proizvodnju pekarskih i slastičarskih proizvoda, trgovinu i us, OIB 46910848106, Zelengaj 62, 42000 Donji Kućan</derivirana_varijabla>
  </DomainObject.Predmet.ProtustrankaFormatedWithAdressOIB>
  <DomainObject.Predmet.ProtustrankaWithAdress>
    <izvorni_sadrzaj>KREŠOTICA jednostavno društvo s ograničenom odgovornošću za proizvodnju pekarskih i slastičarskih proizvoda, trgovinu i us Zelengaj 62, 42000 Donji Kućan</izvorni_sadrzaj>
    <derivirana_varijabla naziv="DomainObject.Predmet.ProtustrankaWithAdress_1">KREŠOTICA jednostavno društvo s ograničenom odgovornošću za proizvodnju pekarskih i slastičarskih proizvoda, trgovinu i us Zelengaj 62, 42000 Donji Kućan</derivirana_varijabla>
  </DomainObject.Predmet.ProtustrankaWithAdress>
  <DomainObject.Predmet.ProtustrankaWithAdressOIB>
    <izvorni_sadrzaj>KREŠOTICA jednostavno društvo s ograničenom odgovornošću za proizvodnju pekarskih i slastičarskih proizvoda, trgovinu i us, OIB 46910848106, Zelengaj 62, 42000 Donji Kućan</izvorni_sadrzaj>
    <derivirana_varijabla naziv="DomainObject.Predmet.ProtustrankaWithAdressOIB_1">KREŠOTICA jednostavno društvo s ograničenom odgovornošću za proizvodnju pekarskih i slastičarskih proizvoda, trgovinu i us, OIB 46910848106, Zelengaj 62, 42000 Donji Kućan</derivirana_varijabla>
  </DomainObject.Predmet.ProtustrankaWithAdressOIB>
  <DomainObject.Predmet.ProtustrankaNazivFormated>
    <izvorni_sadrzaj>KREŠOTICA jednostavno društvo s ograničenom odgovornošću za proizvodnju pekarskih i slastičarskih proizvoda, trgovinu i us</izvorni_sadrzaj>
    <derivirana_varijabla naziv="DomainObject.Predmet.ProtustrankaNazivFormated_1">KREŠOTICA jednostavno društvo s ograničenom odgovornošću za proizvodnju pekarskih i slastičarskih proizvoda, trgovinu i us</derivirana_varijabla>
  </DomainObject.Predmet.ProtustrankaNazivFormated>
  <DomainObject.Predmet.ProtustrankaNazivFormatedOIB>
    <izvorni_sadrzaj>KREŠOTICA jednostavno društvo s ograničenom odgovornošću za proizvodnju pekarskih i slastičarskih proizvoda, trgovinu i us, OIB 46910848106</izvorni_sadrzaj>
    <derivirana_varijabla naziv="DomainObject.Predmet.ProtustrankaNazivFormatedOIB_1">KREŠOTICA jednostavno društvo s ograničenom odgovornošću za proizvodnju pekarskih i slastičarskih proizvoda, trgovinu i us, OIB 46910848106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43675.34</izvorni_sadrzaj>
    <derivirana_varijabla naziv="DomainObject.Predmet.TrenutnaVrijednost_1">43675.34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KREŠOTICA jednostavno društvo s ograničenom odgovornošću za proizvodnju pekarskih i slastičarskih proizvoda, trgovinu i us</item>
    </izvorni_sadrzaj>
    <derivirana_varijabla naziv="DomainObject.Predmet.ProtuStrankaListFormated_1">
      <item>KREŠOTICA jednostavno društvo s ograničenom odgovornošću za proizvodnju pekarskih i slastičarskih proizvoda, trgovinu i us</item>
    </derivirana_varijabla>
  </DomainObject.Predmet.ProtuStrankaListFormated>
  <DomainObject.Predmet.ProtuStrankaListFormatedOIB>
    <izvorni_sadrzaj>
      <item>KREŠOTICA jednostavno društvo s ograničenom odgovornošću za proizvodnju pekarskih i slastičarskih proizvoda, trgovinu i us, OIB 46910848106</item>
    </izvorni_sadrzaj>
    <derivirana_varijabla naziv="DomainObject.Predmet.ProtuStrankaListFormatedOIB_1">
      <item>KREŠOTICA jednostavno društvo s ograničenom odgovornošću za proizvodnju pekarskih i slastičarskih proizvoda, trgovinu i us, OIB 46910848106</item>
    </derivirana_varijabla>
  </DomainObject.Predmet.ProtuStrankaListFormatedOIB>
  <DomainObject.Predmet.ProtuStrankaListFormatedWithAdress>
    <izvorni_sadrzaj>
      <item>KREŠOTICA jednostavno društvo s ograničenom odgovornošću za proizvodnju pekarskih i slastičarskih proizvoda, trgovinu i us, Zelengaj 62, 42000 Donji Kućan</item>
    </izvorni_sadrzaj>
    <derivirana_varijabla naziv="DomainObject.Predmet.ProtuStrankaListFormatedWithAdress_1">
      <item>KREŠOTICA jednostavno društvo s ograničenom odgovornošću za proizvodnju pekarskih i slastičarskih proizvoda, trgovinu i us, Zelengaj 62, 42000 Donji Kućan</item>
    </derivirana_varijabla>
  </DomainObject.Predmet.ProtuStrankaListFormatedWithAdress>
  <DomainObject.Predmet.ProtuStrankaListFormatedWithAdressOIB>
    <izvorni_sadrzaj>
      <item>KREŠOTICA jednostavno društvo s ograničenom odgovornošću za proizvodnju pekarskih i slastičarskih proizvoda, trgovinu i us, OIB 46910848106, Zelengaj 62, 42000 Donji Kućan</item>
    </izvorni_sadrzaj>
    <derivirana_varijabla naziv="DomainObject.Predmet.ProtuStrankaListFormatedWithAdressOIB_1">
      <item>KREŠOTICA jednostavno društvo s ograničenom odgovornošću za proizvodnju pekarskih i slastičarskih proizvoda, trgovinu i us, OIB 46910848106, Zelengaj 62, 42000 Donji Kućan</item>
    </derivirana_varijabla>
  </DomainObject.Predmet.ProtuStrankaListFormatedWithAdressOIB>
  <DomainObject.Predmet.ProtuStrankaListNazivFormated>
    <izvorni_sadrzaj>
      <item>KREŠOTICA jednostavno društvo s ograničenom odgovornošću za proizvodnju pekarskih i slastičarskih proizvoda, trgovinu i us</item>
    </izvorni_sadrzaj>
    <derivirana_varijabla naziv="DomainObject.Predmet.ProtuStrankaListNazivFormated_1">
      <item>KREŠOTICA jednostavno društvo s ograničenom odgovornošću za proizvodnju pekarskih i slastičarskih proizvoda, trgovinu i us</item>
    </derivirana_varijabla>
  </DomainObject.Predmet.ProtuStrankaListNazivFormated>
  <DomainObject.Predmet.ProtuStrankaListNazivFormatedOIB>
    <izvorni_sadrzaj>
      <item>KREŠOTICA jednostavno društvo s ograničenom odgovornošću za proizvodnju pekarskih i slastičarskih proizvoda, trgovinu i us, OIB 46910848106</item>
    </izvorni_sadrzaj>
    <derivirana_varijabla naziv="DomainObject.Predmet.ProtuStrankaListNazivFormatedOIB_1">
      <item>KREŠOTICA jednostavno društvo s ograničenom odgovornošću za proizvodnju pekarskih i slastičarskih proizvoda, trgovinu i us, OIB 46910848106</item>
    </derivirana_varijabla>
  </DomainObject.Predmet.ProtuStrankaListNazivFormatedOIB>
  <DomainObject.Predmet.OstaliListFormated>
    <izvorni_sadrzaj>
      <item>Sudski registar</item>
      <item>Krešimir Lesičar</item>
      <item>Županijsko državno odvjetništvo</item>
    </izvorni_sadrzaj>
    <derivirana_varijabla naziv="DomainObject.Predmet.OstaliListFormated_1">
      <item>Sudski registar</item>
      <item>Krešimir Lesičar</item>
      <item>Županijsko državno odvjetništvo</item>
    </derivirana_varijabla>
  </DomainObject.Predmet.OstaliListFormated>
  <DomainObject.Predmet.OstaliListFormatedOIB>
    <izvorni_sadrzaj>
      <item>Sudski registar</item>
      <item>Krešimir Lesičar, OIB 10670581654</item>
      <item>Županijsko državno odvjetništvo</item>
    </izvorni_sadrzaj>
    <derivirana_varijabla naziv="DomainObject.Predmet.OstaliListFormatedOIB_1">
      <item>Sudski registar</item>
      <item>Krešimir Lesičar, OIB 10670581654</item>
      <item>Županijsko državno odvjetništvo</item>
    </derivirana_varijabla>
  </DomainObject.Predmet.OstaliListFormatedOIB>
  <DomainObject.Predmet.OstaliListFormatedWithAdress>
    <izvorni_sadrzaj>
      <item>Sudski registar</item>
      <item>Krešimir Lesičar, Zelengaj 62, 42000 Donji Kućan</item>
      <item>Županijsko državno odvjetništvo</item>
    </izvorni_sadrzaj>
    <derivirana_varijabla naziv="DomainObject.Predmet.OstaliListFormatedWithAdress_1">
      <item>Sudski registar</item>
      <item>Krešimir Lesičar, Zelengaj 62, 42000 Donji Kućan</item>
      <item>Županijsko državno odvjetništvo</item>
    </derivirana_varijabla>
  </DomainObject.Predmet.OstaliListFormatedWithAdress>
  <DomainObject.Predmet.OstaliListFormatedWithAdressOIB>
    <izvorni_sadrzaj>
      <item>Sudski registar</item>
      <item>Krešimir Lesičar, OIB 10670581654, Zelengaj 62, 42000 Donji Kućan</item>
      <item>Županijsko državno odvjetništvo</item>
    </izvorni_sadrzaj>
    <derivirana_varijabla naziv="DomainObject.Predmet.OstaliListFormatedWithAdressOIB_1">
      <item>Sudski registar</item>
      <item>Krešimir Lesičar, OIB 10670581654, Zelengaj 62, 42000 Donji Kućan</item>
      <item>Županijsko državno odvjetništvo</item>
    </derivirana_varijabla>
  </DomainObject.Predmet.OstaliListFormatedWithAdressOIB>
  <DomainObject.Predmet.OstaliListNazivFormated>
    <izvorni_sadrzaj>
      <item>Sudski registar</item>
      <item>Krešimir Lesičar</item>
      <item>Županijsko državno odvjetništvo</item>
    </izvorni_sadrzaj>
    <derivirana_varijabla naziv="DomainObject.Predmet.OstaliListNazivFormated_1">
      <item>Sudski registar</item>
      <item>Krešimir Lesičar</item>
      <item>Županijsko državno odvjetništvo</item>
    </derivirana_varijabla>
  </DomainObject.Predmet.OstaliListNazivFormated>
  <DomainObject.Predmet.OstaliListNazivFormatedOIB>
    <izvorni_sadrzaj>
      <item>Sudski registar</item>
      <item>Krešimir Lesičar, OIB 10670581654</item>
      <item>Županijsko državno odvjetništvo</item>
    </izvorni_sadrzaj>
    <derivirana_varijabla naziv="DomainObject.Predmet.OstaliListNazivFormatedOIB_1">
      <item>Sudski registar</item>
      <item>Krešimir Lesičar, OIB 10670581654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KREŠOTICA jednostavno društvo s ograničenom odgovornošću za proizvodnju pekarskih i slastičarskih proizvoda, trgovinu i us</izvorni_sadrzaj>
    <derivirana_varijabla naziv="DomainObject.Predmet.ProtustrankaIDrugi_1">KREŠOTICA jednostavno društvo s ograničenom odgovornošću za proizvodnju pekarskih i slastičarskih proizvoda, trgovinu i us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KREŠOTICA jednostavno društvo s ograničenom odgovornošću za proizvodnju pekarskih i slastičarskih proizvoda, trgovinu i us, OIB 46910848106, Zelengaj 62, 42000 Donji Kućan</izvorni_sadrzaj>
    <derivirana_varijabla naziv="DomainObject.Predmet.ProtustrankaIDrugiAdressOIB_1">KREŠOTICA jednostavno društvo s ograničenom odgovornošću za proizvodnju pekarskih i slastičarskih proizvoda, trgovinu i us, OIB 46910848106, Zelengaj 62,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KREŠOTICA jednostavno društvo s ograničenom odgovornošću za proizvodnju pekarskih i slastičarskih proizvoda, trgovinu i us</item>
      <item>Sudski registar</item>
      <item>Krešimir Lesičar</item>
      <item>Županijsko državno odvjetništvo</item>
    </izvorni_sadrzaj>
    <derivirana_varijabla naziv="DomainObject.Predmet.SudioniciListNaziv_1">
      <item>Financijska agencija</item>
      <item>KREŠOTICA jednostavno društvo s ograničenom odgovornošću za proizvodnju pekarskih i slastičarskih proizvoda, trgovinu i us</item>
      <item>Sudski registar</item>
      <item>Krešimir Lesičar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KREŠOTICA jednostavno društvo s ograničenom odgovornošću za proizvodnju pekarskih i slastičarskih proizvoda, trgovinu i us, OIB 46910848106, Zelengaj 62,42000 Donji Kućan</item>
      <item>Sudski registar</item>
      <item>Krešimir Lesičar, OIB 10670581654, Zelengaj 62,42000 Donji Kućan</item>
      <item>Županijsko državno odvjetništvo</item>
    </izvorni_sadrzaj>
    <derivirana_varijabla naziv="DomainObject.Predmet.SudioniciListAdressOIB_1">
      <item>Financijska agencija, OIB 85821130368, A. Cesarca 2,42000 Varaždin</item>
      <item>KREŠOTICA jednostavno društvo s ograničenom odgovornošću za proizvodnju pekarskih i slastičarskih proizvoda, trgovinu i us, OIB 46910848106, Zelengaj 62,42000 Donji Kućan</item>
      <item>Sudski registar</item>
      <item>Krešimir Lesičar, OIB 10670581654, Zelengaj 62,42000 Donji Kućan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46910848106</item>
      <item>, OIB null</item>
      <item>, OIB 10670581654</item>
      <item>, OIB null</item>
    </izvorni_sadrzaj>
    <derivirana_varijabla naziv="DomainObject.Predmet.SudioniciListNazivOIB_1">
      <item>, OIB 85821130368</item>
      <item>, OIB 46910848106</item>
      <item>, OIB null</item>
      <item>, OIB 10670581654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1890</properties:Characters>
  <properties:Lines>65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2016-08-30T10:05:00Z</dcterms:created>
  <dc:creator>Lea Rogina</dc:creator>
  <cp:lastModifiedBy>Nevenka Vuković</cp:lastModifiedBy>
  <cp:lastPrinted>2016-08-30T10:11:00Z</cp:lastPrinted>
  <dcterms:modified xmlns:xsi="http://www.w3.org/2001/XMLSchema-instance" xsi:type="dcterms:W3CDTF">2016-08-30T10:12:00Z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