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3839" w14:paraId="d1f3839" w:rsidRDefault="00DA7F08" w:rsidP="003F61B4" w:rsidR="00F41453" w:rsidRPr="004C629D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 w:rsidRPr="004C629D">
        <w:rPr>
          <w:rFonts w:hAnsi="Sylfaen" w:ascii="Sylfaen"/>
          <w:b/>
        </w:rPr>
        <w:t>GLUMINA BANKA</w:t>
      </w:r>
      <w:r w:rsidR="005E0358" w:rsidRPr="004C629D">
        <w:rPr>
          <w:rFonts w:hAnsi="Sylfaen" w:ascii="Sylfaen"/>
          <w:b/>
        </w:rPr>
        <w:t xml:space="preserve"> d.d</w:t>
      </w:r>
      <w:r w:rsidR="00667162" w:rsidRPr="004C629D">
        <w:rPr>
          <w:rFonts w:hAnsi="Sylfaen" w:ascii="Sylfaen"/>
          <w:b/>
        </w:rPr>
        <w:t>.</w:t>
      </w:r>
      <w:r w:rsidR="003F61B4" w:rsidRPr="004C629D">
        <w:rPr>
          <w:rFonts w:hAnsi="Sylfaen" w:ascii="Sylfaen"/>
          <w:b/>
        </w:rPr>
        <w:t xml:space="preserve"> u </w:t>
      </w:r>
      <w:r w:rsidRPr="004C629D">
        <w:rPr>
          <w:rFonts w:hAnsi="Sylfaen" w:ascii="Sylfaen"/>
          <w:b/>
        </w:rPr>
        <w:t>stečaju</w:t>
      </w:r>
    </w:p>
    <w:p w:rsidRDefault="00F47C83" w:rsidP="003F61B4" w:rsidR="00F41453" w:rsidRPr="004C629D">
      <w:pPr>
        <w:jc w:val="center"/>
        <w:rPr>
          <w:rFonts w:hAnsi="Sylfaen" w:ascii="Sylfaen"/>
          <w:b/>
        </w:rPr>
      </w:pPr>
      <w:r w:rsidRPr="004C629D">
        <w:rPr>
          <w:rFonts w:hAnsi="Sylfaen" w:ascii="Sylfaen"/>
          <w:b/>
        </w:rPr>
        <w:t>Andrije Hebranga 11</w:t>
      </w:r>
      <w:r w:rsidR="003F61B4" w:rsidRPr="004C629D">
        <w:rPr>
          <w:rFonts w:hAnsi="Sylfaen" w:ascii="Sylfaen"/>
          <w:b/>
        </w:rPr>
        <w:t>,</w:t>
      </w:r>
      <w:r w:rsidR="005E0358" w:rsidRPr="004C629D">
        <w:rPr>
          <w:rFonts w:hAnsi="Sylfaen" w:ascii="Sylfaen"/>
          <w:b/>
        </w:rPr>
        <w:t xml:space="preserve"> </w:t>
      </w:r>
      <w:r w:rsidR="00781EA0" w:rsidRPr="004C629D">
        <w:rPr>
          <w:rFonts w:hAnsi="Sylfaen" w:ascii="Sylfaen"/>
          <w:b/>
        </w:rPr>
        <w:t>10</w:t>
      </w:r>
      <w:r w:rsidR="005E0358" w:rsidRPr="004C629D">
        <w:rPr>
          <w:rFonts w:hAnsi="Sylfaen" w:ascii="Sylfaen"/>
          <w:b/>
        </w:rPr>
        <w:t xml:space="preserve"> 000 </w:t>
      </w:r>
      <w:r w:rsidR="00FE2666" w:rsidRPr="004C629D">
        <w:rPr>
          <w:rFonts w:hAnsi="Sylfaen" w:ascii="Sylfaen"/>
          <w:b/>
        </w:rPr>
        <w:t>Zagreb</w:t>
      </w:r>
      <w:r w:rsidR="005E0358" w:rsidRPr="004C629D">
        <w:rPr>
          <w:rFonts w:hAnsi="Sylfaen" w:ascii="Sylfaen"/>
          <w:b/>
        </w:rPr>
        <w:t>,</w:t>
      </w:r>
      <w:r w:rsidR="003F61B4" w:rsidRPr="004C629D">
        <w:rPr>
          <w:rFonts w:hAnsi="Sylfaen" w:ascii="Sylfaen"/>
          <w:b/>
        </w:rPr>
        <w:t xml:space="preserve"> </w:t>
      </w:r>
      <w:r w:rsidR="00F41453" w:rsidRPr="004C629D">
        <w:rPr>
          <w:rFonts w:hAnsi="Sylfaen" w:ascii="Sylfaen"/>
          <w:b/>
        </w:rPr>
        <w:t>OIB</w:t>
      </w:r>
      <w:r w:rsidR="00E82D10" w:rsidRPr="004C629D">
        <w:rPr>
          <w:rFonts w:hAnsi="Sylfaen" w:ascii="Sylfaen"/>
          <w:b/>
        </w:rPr>
        <w:t>:</w:t>
      </w:r>
      <w:r w:rsidR="00F41453" w:rsidRPr="004C629D">
        <w:rPr>
          <w:rFonts w:hAnsi="Sylfaen" w:ascii="Sylfaen"/>
          <w:b/>
        </w:rPr>
        <w:t xml:space="preserve"> </w:t>
      </w:r>
      <w:r w:rsidR="00781EA0" w:rsidRPr="004C629D">
        <w:rPr>
          <w:rFonts w:hAnsi="Sylfaen" w:ascii="Sylfaen"/>
          <w:b/>
        </w:rPr>
        <w:t>82806041381</w:t>
      </w:r>
    </w:p>
    <w:p w:rsidRDefault="003F61B4" w:rsidP="003F61B4" w:rsidR="00C82A08" w:rsidRPr="004C629D">
      <w:pPr>
        <w:jc w:val="center"/>
        <w:rPr>
          <w:rFonts w:hAnsi="Sylfaen" w:ascii="Sylfaen"/>
          <w:b/>
        </w:rPr>
      </w:pPr>
      <w:r w:rsidRPr="004C629D">
        <w:rPr>
          <w:rFonts w:hAnsi="Sylfaen" w:ascii="Sylfaen"/>
          <w:b/>
        </w:rPr>
        <w:t xml:space="preserve">zastupano po </w:t>
      </w:r>
      <w:r w:rsidR="00781EA0" w:rsidRPr="004C629D">
        <w:rPr>
          <w:rFonts w:hAnsi="Sylfaen" w:ascii="Sylfaen"/>
          <w:b/>
        </w:rPr>
        <w:t>stečajnoj upraviteljici Anamarii</w:t>
      </w:r>
      <w:r w:rsidRPr="004C629D">
        <w:rPr>
          <w:rFonts w:hAnsi="Sylfaen" w:ascii="Sylfaen"/>
          <w:b/>
        </w:rPr>
        <w:t xml:space="preserve"> Ivanković, </w:t>
      </w:r>
      <w:r w:rsidR="00E82D10" w:rsidRPr="004C629D">
        <w:rPr>
          <w:rFonts w:hAnsi="Sylfaen" w:ascii="Sylfaen"/>
          <w:b/>
        </w:rPr>
        <w:t xml:space="preserve">Britanski trg 10, </w:t>
      </w:r>
      <w:r w:rsidR="00C82A08" w:rsidRPr="004C629D">
        <w:rPr>
          <w:rFonts w:hAnsi="Sylfaen" w:ascii="Sylfaen"/>
          <w:b/>
        </w:rPr>
        <w:t>Zagreb</w:t>
      </w:r>
    </w:p>
    <w:p w:rsidRDefault="00E916D2" w:rsidP="003F61B4" w:rsidR="003F61B4" w:rsidRPr="004C629D">
      <w:pPr>
        <w:pBdr>
          <w:bottom w:space="1" w:sz="12" w:color="auto" w:val="single"/>
        </w:pBdr>
        <w:jc w:val="center"/>
        <w:rPr>
          <w:rFonts w:hAnsi="Sylfaen" w:ascii="Sylfaen"/>
          <w:b/>
        </w:rPr>
      </w:pPr>
      <w:r w:rsidRPr="004C629D">
        <w:rPr>
          <w:rFonts w:hAnsi="Sylfaen" w:ascii="Sylfaen"/>
          <w:b/>
        </w:rPr>
        <w:t>OIB: 26902318451</w:t>
      </w:r>
      <w:r w:rsidR="003F61B4" w:rsidRPr="004C629D">
        <w:rPr>
          <w:rFonts w:hAnsi="Sylfaen" w:ascii="Sylfaen"/>
          <w:b/>
        </w:rPr>
        <w:t xml:space="preserve">, M: 099/505-0000, e-mail: </w:t>
      </w:r>
      <w:hyperlink r:id="rId10" w:history="true">
        <w:r w:rsidR="003F61B4" w:rsidRPr="004C629D">
          <w:rPr>
            <w:rStyle w:val="Hiperveza"/>
            <w:rFonts w:hAnsi="Sylfaen" w:ascii="Sylfaen"/>
            <w:b/>
          </w:rPr>
          <w:t>ivankovic@odvjetnica-ivankovic.hr</w:t>
        </w:r>
      </w:hyperlink>
    </w:p>
    <w:p w:rsidRDefault="00220243" w:rsidP="00220243" w:rsidR="00BA519B">
      <w:pPr>
        <w:jc w:val="center"/>
        <w:rPr>
          <w:rFonts w:hAnsi="Sylfaen" w:ascii="Sylfaen"/>
        </w:rPr>
      </w:pPr>
      <w:r w:rsidRPr="004C629D">
        <w:rPr>
          <w:rFonts w:hAnsi="Sylfaen" w:ascii="Sylfaen"/>
        </w:rPr>
        <w:t xml:space="preserve">   </w:t>
      </w:r>
    </w:p>
    <w:p w:rsidRDefault="00F9273B" w:rsidP="00F9273B" w:rsidR="00F9273B" w:rsidRPr="004C629D">
      <w:pPr>
        <w:jc w:val="both"/>
        <w:rPr>
          <w:rFonts w:hAnsi="Sylfaen" w:ascii="Sylfaen"/>
        </w:rPr>
      </w:pPr>
    </w:p>
    <w:p w:rsidRDefault="00F9273B" w:rsidP="00F9273B" w:rsidR="00F9273B" w:rsidRPr="004C629D">
      <w:pPr>
        <w:jc w:val="both"/>
        <w:rPr>
          <w:rFonts w:hAnsi="Sylfaen" w:ascii="Sylfaen"/>
          <w:b/>
        </w:rPr>
      </w:pPr>
      <w:r w:rsidRPr="004C629D">
        <w:rPr>
          <w:rFonts w:hAnsi="Sylfaen" w:ascii="Sylfaen"/>
          <w:b/>
        </w:rPr>
        <w:t>TRGOVAČKI SUD U ZAGREBU</w:t>
      </w:r>
    </w:p>
    <w:p w:rsidRDefault="00F9273B" w:rsidP="00F9273B" w:rsidR="00F9273B" w:rsidRPr="004C629D">
      <w:pPr>
        <w:jc w:val="both"/>
        <w:rPr>
          <w:rFonts w:hAnsi="Sylfaen" w:ascii="Sylfaen"/>
          <w:b/>
        </w:rPr>
      </w:pPr>
      <w:r w:rsidRPr="004C629D">
        <w:rPr>
          <w:rFonts w:hAnsi="Sylfaen" w:ascii="Sylfaen"/>
          <w:b/>
        </w:rPr>
        <w:t>STALNA SLUŽBA</w:t>
      </w:r>
    </w:p>
    <w:p w:rsidRDefault="00F9273B" w:rsidP="00F9273B" w:rsidR="00F9273B" w:rsidRPr="004C629D">
      <w:pPr>
        <w:jc w:val="both"/>
        <w:rPr>
          <w:rFonts w:hAnsi="Sylfaen" w:ascii="Sylfaen"/>
          <w:b/>
        </w:rPr>
      </w:pPr>
      <w:r w:rsidRPr="004C629D">
        <w:rPr>
          <w:rFonts w:hAnsi="Sylfaen" w:ascii="Sylfaen"/>
          <w:b/>
        </w:rPr>
        <w:t>Poslovni broj spisa St-83/99</w:t>
      </w:r>
    </w:p>
    <w:p w:rsidRDefault="00F9273B" w:rsidP="00F9273B" w:rsidR="00873608">
      <w:pPr>
        <w:ind w:hanging="2160" w:left="2160"/>
        <w:jc w:val="both"/>
        <w:rPr>
          <w:rFonts w:hAnsi="Sylfaen" w:ascii="Sylfaen"/>
          <w:b/>
        </w:rPr>
      </w:pPr>
      <w:r w:rsidRPr="004C629D">
        <w:rPr>
          <w:rFonts w:hAnsi="Sylfaen" w:ascii="Sylfaen"/>
          <w:b/>
        </w:rPr>
        <w:t xml:space="preserve">Stečajni dužnik: GLUMINA BANKA </w:t>
      </w:r>
      <w:r w:rsidR="0045772B" w:rsidRPr="004C629D">
        <w:rPr>
          <w:rFonts w:hAnsi="Sylfaen" w:ascii="Sylfaen"/>
          <w:b/>
        </w:rPr>
        <w:t>DD</w:t>
      </w:r>
      <w:r w:rsidRPr="004C629D">
        <w:rPr>
          <w:rFonts w:hAnsi="Sylfaen" w:ascii="Sylfaen"/>
          <w:b/>
        </w:rPr>
        <w:t xml:space="preserve">. u stečaju iz Zagreba, </w:t>
      </w:r>
      <w:r w:rsidR="00873608">
        <w:rPr>
          <w:rFonts w:hAnsi="Sylfaen" w:ascii="Sylfaen"/>
          <w:b/>
        </w:rPr>
        <w:t>Andrije Hebranga 11</w:t>
      </w:r>
      <w:r w:rsidRPr="004C629D">
        <w:rPr>
          <w:rFonts w:hAnsi="Sylfaen" w:ascii="Sylfaen"/>
          <w:b/>
        </w:rPr>
        <w:t xml:space="preserve"> </w:t>
      </w:r>
    </w:p>
    <w:p w:rsidRDefault="00F9273B" w:rsidP="00873608" w:rsidR="00873608">
      <w:pPr>
        <w:ind w:hanging="2160" w:left="2160"/>
        <w:jc w:val="both"/>
        <w:rPr>
          <w:rFonts w:hAnsi="Sylfaen" w:ascii="Sylfaen"/>
          <w:b/>
        </w:rPr>
      </w:pPr>
      <w:r w:rsidRPr="004C629D">
        <w:rPr>
          <w:rFonts w:hAnsi="Sylfaen" w:ascii="Sylfaen"/>
          <w:b/>
        </w:rPr>
        <w:t xml:space="preserve">OIB: 82806041381,zastupano po stečajnoj upraviteljici Anamarii Ivanković iz Zagreba, </w:t>
      </w:r>
    </w:p>
    <w:p w:rsidRDefault="00F9273B" w:rsidP="00873608" w:rsidR="00D17037">
      <w:pPr>
        <w:ind w:hanging="2160" w:left="2160"/>
        <w:jc w:val="both"/>
        <w:rPr>
          <w:rFonts w:hAnsi="Sylfaen" w:ascii="Sylfaen"/>
        </w:rPr>
      </w:pPr>
      <w:r w:rsidRPr="004C629D">
        <w:rPr>
          <w:rFonts w:hAnsi="Sylfaen" w:ascii="Sylfaen"/>
          <w:b/>
        </w:rPr>
        <w:t>Britanski trg 10, OIB: 26902318451</w:t>
      </w:r>
      <w:r w:rsidRPr="004C629D">
        <w:rPr>
          <w:rFonts w:hAnsi="Sylfaen" w:ascii="Sylfaen"/>
        </w:rPr>
        <w:t xml:space="preserve">              </w:t>
      </w:r>
    </w:p>
    <w:p w:rsidRDefault="00D17037" w:rsidP="00873608" w:rsidR="00D17037">
      <w:pPr>
        <w:ind w:hanging="2160" w:left="2160"/>
        <w:jc w:val="both"/>
        <w:rPr>
          <w:rFonts w:hAnsi="Sylfaen" w:ascii="Sylfaen"/>
        </w:rPr>
      </w:pPr>
    </w:p>
    <w:p w:rsidRDefault="00A02EB1" w:rsidP="00D17037" w:rsidR="00D17037">
      <w:pPr>
        <w:ind w:hanging="2160" w:left="2160"/>
        <w:jc w:val="center"/>
        <w:rPr>
          <w:rFonts w:hAnsi="Sylfaen" w:ascii="Sylfaen"/>
        </w:rPr>
      </w:pPr>
      <w:r>
        <w:rPr>
          <w:rFonts w:hAnsi="Sylfaen" w:ascii="Sylfaen"/>
        </w:rPr>
        <w:t>IZVJEŠĆE</w:t>
      </w:r>
      <w:r w:rsidR="00D17037">
        <w:rPr>
          <w:rFonts w:hAnsi="Sylfaen" w:ascii="Sylfaen"/>
        </w:rPr>
        <w:t xml:space="preserve"> STEČAJNE UPRAVITELJICE</w:t>
      </w:r>
    </w:p>
    <w:p w:rsidRDefault="00D17037" w:rsidP="00D17037" w:rsidR="00F9273B">
      <w:pPr>
        <w:ind w:hanging="2160" w:left="2160"/>
        <w:jc w:val="center"/>
        <w:rPr>
          <w:rFonts w:hAnsi="Sylfaen" w:ascii="Sylfaen"/>
        </w:rPr>
      </w:pPr>
      <w:r>
        <w:rPr>
          <w:rFonts w:hAnsi="Sylfaen" w:ascii="Sylfaen"/>
        </w:rPr>
        <w:t>STEČAJNOG DUŽNIKA</w:t>
      </w:r>
      <w:r w:rsidR="00F9273B" w:rsidRPr="004C629D">
        <w:rPr>
          <w:rFonts w:hAnsi="Sylfaen" w:ascii="Sylfaen"/>
        </w:rPr>
        <w:t xml:space="preserve"> </w:t>
      </w:r>
      <w:r>
        <w:rPr>
          <w:rFonts w:hAnsi="Sylfaen" w:ascii="Sylfaen"/>
        </w:rPr>
        <w:t>GLUMINA BANKA d. d. u stečaju</w:t>
      </w:r>
      <w:r w:rsidR="001B57A2">
        <w:rPr>
          <w:rFonts w:hAnsi="Sylfaen" w:ascii="Sylfaen"/>
        </w:rPr>
        <w:t>,</w:t>
      </w:r>
      <w:r>
        <w:rPr>
          <w:rFonts w:hAnsi="Sylfaen" w:ascii="Sylfaen"/>
        </w:rPr>
        <w:t xml:space="preserve"> Zagreb</w:t>
      </w:r>
    </w:p>
    <w:p w:rsidRDefault="00A02EB1" w:rsidP="00D17037" w:rsidR="00A02EB1">
      <w:pPr>
        <w:ind w:hanging="2160" w:left="2160"/>
        <w:jc w:val="center"/>
        <w:rPr>
          <w:rFonts w:hAnsi="Sylfaen" w:ascii="Sylfaen"/>
        </w:rPr>
      </w:pPr>
      <w:r>
        <w:rPr>
          <w:rFonts w:hAnsi="Sylfaen" w:ascii="Sylfaen"/>
        </w:rPr>
        <w:t>S PRIJEDLOGOM ZA SAZIVANJE ODBORA VJEROVNIKA</w:t>
      </w:r>
    </w:p>
    <w:p w:rsidRDefault="006223E1" w:rsidP="00D17037" w:rsidR="006223E1">
      <w:pPr>
        <w:ind w:hanging="2160" w:left="2160"/>
        <w:jc w:val="center"/>
        <w:rPr>
          <w:rFonts w:hAnsi="Sylfaen" w:ascii="Sylfaen"/>
        </w:rPr>
      </w:pPr>
    </w:p>
    <w:p w:rsidRDefault="006223E1" w:rsidP="00D17037" w:rsidR="00D17037">
      <w:pPr>
        <w:ind w:hanging="2160" w:left="2160"/>
        <w:rPr>
          <w:rFonts w:hAnsi="Sylfaen" w:ascii="Sylfaen"/>
        </w:rPr>
      </w:pPr>
      <w:r>
        <w:rPr>
          <w:rFonts w:hAnsi="Sylfaen" w:ascii="Sylfaen"/>
        </w:rPr>
        <w:tab/>
      </w:r>
      <w:r>
        <w:rPr>
          <w:rFonts w:hAnsi="Sylfaen" w:ascii="Sylfaen"/>
        </w:rPr>
        <w:tab/>
      </w:r>
      <w:r>
        <w:rPr>
          <w:rFonts w:hAnsi="Sylfaen" w:ascii="Sylfaen"/>
        </w:rPr>
        <w:tab/>
      </w:r>
      <w:r>
        <w:rPr>
          <w:rFonts w:hAnsi="Sylfaen" w:ascii="Sylfaen"/>
        </w:rPr>
        <w:tab/>
      </w:r>
      <w:r>
        <w:rPr>
          <w:rFonts w:hAnsi="Sylfaen" w:ascii="Sylfaen"/>
        </w:rPr>
        <w:tab/>
      </w:r>
      <w:r>
        <w:rPr>
          <w:rFonts w:hAnsi="Sylfaen" w:ascii="Sylfaen"/>
        </w:rPr>
        <w:tab/>
      </w:r>
      <w:r>
        <w:rPr>
          <w:rFonts w:hAnsi="Sylfaen" w:ascii="Sylfaen"/>
        </w:rPr>
        <w:tab/>
      </w:r>
      <w:r>
        <w:rPr>
          <w:rFonts w:hAnsi="Sylfaen" w:ascii="Sylfaen"/>
        </w:rPr>
        <w:tab/>
      </w:r>
      <w:r>
        <w:rPr>
          <w:rFonts w:hAnsi="Sylfaen" w:ascii="Sylfaen"/>
        </w:rPr>
        <w:tab/>
        <w:t>1x, prilozi</w:t>
      </w:r>
    </w:p>
    <w:p w:rsidRDefault="006223E1" w:rsidP="00F579E2" w:rsidR="00F579E2">
      <w:pPr>
        <w:pBdr>
          <w:bottom w:space="1" w:sz="12" w:color="auto" w:val="single"/>
        </w:pBdr>
        <w:jc w:val="center"/>
        <w:rPr>
          <w:rFonts w:hAnsi="Sylfaen" w:ascii="Sylfaen"/>
          <w:b/>
          <w:sz w:val="28"/>
          <w:szCs w:val="28"/>
        </w:rPr>
      </w:pPr>
      <w:r>
        <w:rPr>
          <w:rFonts w:hAnsi="Sylfaen" w:ascii="Sylfaen"/>
          <w:b/>
          <w:sz w:val="28"/>
          <w:szCs w:val="28"/>
        </w:rPr>
        <w:tab/>
        <w:t xml:space="preserve">                            </w:t>
      </w:r>
    </w:p>
    <w:p w:rsidRDefault="00F9273B" w:rsidP="00F9273B" w:rsidR="00F9273B" w:rsidRPr="004C629D">
      <w:pPr>
        <w:jc w:val="both"/>
        <w:rPr>
          <w:rFonts w:hAnsi="Sylfaen" w:ascii="Sylfaen"/>
        </w:rPr>
      </w:pPr>
      <w:r w:rsidRPr="000E75F3">
        <w:rPr>
          <w:rFonts w:hAnsi="Sylfaen" w:ascii="Sylfaen"/>
          <w:color w:val="FF0000"/>
        </w:rPr>
        <w:t xml:space="preserve">                                                                   </w:t>
      </w:r>
      <w:r w:rsidRPr="004C629D">
        <w:rPr>
          <w:rFonts w:hAnsi="Sylfaen" w:ascii="Sylfaen"/>
        </w:rPr>
        <w:tab/>
      </w:r>
    </w:p>
    <w:p w:rsidRDefault="004930B0" w:rsidP="004930B0" w:rsidR="00552AA2">
      <w:pPr>
        <w:jc w:val="both"/>
      </w:pPr>
      <w:r>
        <w:rPr>
          <w:rFonts w:hAnsi="Sylfaen" w:ascii="Sylfaen"/>
        </w:rPr>
        <w:t xml:space="preserve">Ad 1/ </w:t>
      </w:r>
      <w:r w:rsidR="00552AA2">
        <w:rPr>
          <w:rFonts w:hAnsi="Sylfaen" w:ascii="Sylfaen"/>
        </w:rPr>
        <w:t xml:space="preserve">U tijeku stečajnog postupka utvrđeno je da stečajnu masu čine </w:t>
      </w:r>
      <w:r w:rsidR="00D32D78">
        <w:rPr>
          <w:rFonts w:hAnsi="Sylfaen" w:ascii="Sylfaen"/>
        </w:rPr>
        <w:t xml:space="preserve"> </w:t>
      </w:r>
      <w:r w:rsidR="00552AA2">
        <w:t xml:space="preserve">obveznice RH iz stare devizne štednje u vidu knjižnih potraživanja sukladno Zakonu o pretvaranju </w:t>
      </w:r>
      <w:r w:rsidR="00F25169">
        <w:t>deviznih depozita građana u javni dug Republike Hrvatske (NN 106/93).</w:t>
      </w:r>
    </w:p>
    <w:p w:rsidRDefault="00F25169" w:rsidP="00552AA2" w:rsidR="00F25169"/>
    <w:p w:rsidRDefault="00F25169" w:rsidP="009C46AD" w:rsidR="00F25169">
      <w:pPr>
        <w:jc w:val="both"/>
      </w:pPr>
      <w:r>
        <w:t>Sukladno Potvrdi Privredne banke Zagreb d.d.</w:t>
      </w:r>
      <w:r w:rsidR="00552AA2">
        <w:t>- Operativni poslovi</w:t>
      </w:r>
      <w:r>
        <w:t xml:space="preserve"> od dana 17.04.2019. god. </w:t>
      </w:r>
      <w:r w:rsidR="00552AA2">
        <w:t xml:space="preserve"> razvidno </w:t>
      </w:r>
      <w:r>
        <w:t xml:space="preserve">je </w:t>
      </w:r>
      <w:r w:rsidR="00552AA2">
        <w:t xml:space="preserve">da </w:t>
      </w:r>
      <w:r>
        <w:t>stečajni dužnik</w:t>
      </w:r>
      <w:r w:rsidR="00552AA2">
        <w:t xml:space="preserve"> raspolaže s obveznicama, kamatama po</w:t>
      </w:r>
      <w:r>
        <w:t xml:space="preserve"> obveznicama javnog duga i dosp</w:t>
      </w:r>
      <w:r w:rsidR="00552AA2">
        <w:t>jelim anuitetima po obveznicama javnog duga u uk</w:t>
      </w:r>
      <w:r w:rsidR="009C46AD">
        <w:t>upnom nominalnom iznosu od 144.441,79 EUR</w:t>
      </w:r>
      <w:r w:rsidR="005665D8">
        <w:t xml:space="preserve"> i to kako slijedi:</w:t>
      </w:r>
    </w:p>
    <w:p w:rsidRDefault="005665D8" w:rsidP="00552AA2" w:rsidR="005665D8"/>
    <w:p w:rsidRDefault="005665D8" w:rsidP="00552AA2" w:rsidR="005665D8">
      <w:r>
        <w:t>1. Obveznice RH kao knjižno potraživanje (izdavatelj Republika Hrvatska) – Pravne osobe ( Konto 999131) u iznosu od 58.282,55 EUR-a</w:t>
      </w:r>
    </w:p>
    <w:p w:rsidRDefault="005665D8" w:rsidP="00552AA2" w:rsidR="005665D8"/>
    <w:p w:rsidRDefault="005665D8" w:rsidP="00552AA2" w:rsidR="005665D8">
      <w:r>
        <w:t xml:space="preserve">2. Obračunata kamata po obveznicama javnog duga </w:t>
      </w:r>
      <w:r w:rsidR="008C03D8">
        <w:t xml:space="preserve">(izdavatelj Republika Hrvatska) </w:t>
      </w:r>
      <w:r w:rsidR="00D609FA">
        <w:t>u vlasništvu pravnih osoba (Konto 999</w:t>
      </w:r>
      <w:r w:rsidR="00103818">
        <w:t>135) u iznosu od 11.282,97 EUR-a</w:t>
      </w:r>
    </w:p>
    <w:p w:rsidRDefault="00D609FA" w:rsidP="00552AA2" w:rsidR="00D609FA"/>
    <w:p w:rsidRDefault="00D609FA" w:rsidP="00D609FA" w:rsidR="00D609FA">
      <w:r>
        <w:t>3. Dospjeli anuiteti po obveznicama javnog duga (izdavatelj Republika Hrvatska) u vlasništvu pravnih osoba (Konto 999136) u iznosu od 74.876,27 E</w:t>
      </w:r>
      <w:r w:rsidR="00103818">
        <w:t>UR-a</w:t>
      </w:r>
    </w:p>
    <w:p w:rsidRDefault="00D609FA" w:rsidP="00552AA2" w:rsidR="00D609FA"/>
    <w:p w:rsidRDefault="005665D8" w:rsidP="00D609FA" w:rsidR="005665D8">
      <w:pPr>
        <w:jc w:val="both"/>
      </w:pPr>
    </w:p>
    <w:p w:rsidRDefault="009C46AD" w:rsidP="00D609FA" w:rsidR="009C46AD">
      <w:pPr>
        <w:jc w:val="both"/>
      </w:pPr>
    </w:p>
    <w:p w:rsidRDefault="009C46AD" w:rsidP="00D609FA" w:rsidR="009C46AD">
      <w:pPr>
        <w:jc w:val="both"/>
      </w:pPr>
    </w:p>
    <w:p w:rsidRDefault="009C46AD" w:rsidP="00D609FA" w:rsidR="009C46AD">
      <w:pPr>
        <w:jc w:val="both"/>
      </w:pPr>
    </w:p>
    <w:p w:rsidRDefault="00C806E3" w:rsidP="00D609FA" w:rsidR="00552AA2">
      <w:pPr>
        <w:jc w:val="both"/>
      </w:pPr>
      <w:r>
        <w:lastRenderedPageBreak/>
        <w:t>Trgovačko</w:t>
      </w:r>
      <w:r w:rsidR="00552AA2">
        <w:t xml:space="preserve"> druš</w:t>
      </w:r>
      <w:r>
        <w:t>tvo</w:t>
      </w:r>
      <w:r w:rsidR="00552AA2">
        <w:t xml:space="preserve"> RAST d.o.o. </w:t>
      </w:r>
      <w:r>
        <w:t xml:space="preserve">iz Varaždina, Zagrebačka 61/IV, OIB; 58125491400 </w:t>
      </w:r>
      <w:r w:rsidR="00F25169">
        <w:t>dostavilo</w:t>
      </w:r>
      <w:r>
        <w:t xml:space="preserve"> je</w:t>
      </w:r>
      <w:r w:rsidR="00552AA2">
        <w:t xml:space="preserve"> ponudu za otkup obveznica </w:t>
      </w:r>
      <w:r w:rsidR="00C46A8F">
        <w:t>i to</w:t>
      </w:r>
      <w:r w:rsidR="00552AA2">
        <w:t xml:space="preserve"> po cijeni od 30% njihovog nominalnog iznosa (diskont od 70</w:t>
      </w:r>
      <w:r w:rsidR="00F25169">
        <w:t>%)</w:t>
      </w:r>
      <w:r w:rsidR="00D609FA">
        <w:t xml:space="preserve"> odnosno za iznos od 43.332,53 EUR-a u protuvrijednosti u kunama po srednjem tečaju HNB-a.</w:t>
      </w:r>
    </w:p>
    <w:p w:rsidRDefault="00552AA2" w:rsidP="00552AA2" w:rsidR="00552AA2"/>
    <w:p w:rsidRDefault="00C806E3" w:rsidP="00C46A8F" w:rsidR="00D609FA">
      <w:pPr>
        <w:jc w:val="both"/>
      </w:pPr>
      <w:r>
        <w:t xml:space="preserve">Po primitku ponude društva </w:t>
      </w:r>
      <w:r w:rsidR="00F25169">
        <w:t>RAST d.o</w:t>
      </w:r>
      <w:r>
        <w:t>.o. o istoj je obaviještena</w:t>
      </w:r>
      <w:r w:rsidR="00F25169">
        <w:t xml:space="preserve"> </w:t>
      </w:r>
      <w:r>
        <w:t>Republika Hrvatska - Ministarstvo</w:t>
      </w:r>
      <w:r w:rsidR="00F25169">
        <w:t xml:space="preserve"> financija</w:t>
      </w:r>
      <w:r>
        <w:t xml:space="preserve"> te je ujedno R</w:t>
      </w:r>
      <w:r w:rsidR="009C46AD">
        <w:t>H</w:t>
      </w:r>
      <w:r>
        <w:t>, Ministarstvu financija dana 13.05.2019. god.</w:t>
      </w:r>
      <w:r w:rsidR="009C46AD">
        <w:t xml:space="preserve"> od strane stečajnog dužnika</w:t>
      </w:r>
      <w:r w:rsidR="00103818">
        <w:t xml:space="preserve"> predan </w:t>
      </w:r>
      <w:r>
        <w:t xml:space="preserve">Zahtjev za davanje ponude za otkup obveznica RH iz stare devizne štednje na način da ukoliko postoji interes Republike Hrvatske za otkup predmetnih dionica, da se u što je moguće kraćem roku obavijesti o istome kao i o iznosu ponude (cijeni za predmetne obveznice) te roku provedbe plaćanja odnosno o svim uvjetima kupoprodaje predmetnih obveznica, </w:t>
      </w:r>
      <w:r w:rsidR="006C05F3">
        <w:t>međutim do danas nisam zaprimila pis</w:t>
      </w:r>
      <w:r w:rsidR="00D609FA">
        <w:t>ani odgovor</w:t>
      </w:r>
      <w:r w:rsidR="009C46AD">
        <w:t>.</w:t>
      </w:r>
    </w:p>
    <w:p w:rsidRDefault="00C46A8F" w:rsidP="00C46A8F" w:rsidR="00C46A8F">
      <w:pPr>
        <w:jc w:val="both"/>
      </w:pPr>
    </w:p>
    <w:p w:rsidRDefault="006C05F3" w:rsidP="00C46A8F" w:rsidR="00D609FA">
      <w:pPr>
        <w:jc w:val="both"/>
      </w:pPr>
      <w:r>
        <w:t xml:space="preserve">Od društva </w:t>
      </w:r>
      <w:r w:rsidR="009C46AD">
        <w:t>RAST</w:t>
      </w:r>
      <w:r>
        <w:t xml:space="preserve"> d.o.o. zatražena je nova ponuda za otkup obveznica te je isto društvo dana </w:t>
      </w:r>
      <w:r w:rsidR="00AA598C">
        <w:t>10</w:t>
      </w:r>
      <w:r>
        <w:t>.06.2019. god. ponudilo otkup istih za 40% vrijednosti (60% diskonta)</w:t>
      </w:r>
      <w:r w:rsidR="00D609FA">
        <w:t xml:space="preserve"> odnosno u iznosu od 57.776,71 EUR-a u protuvrijednosti u </w:t>
      </w:r>
      <w:r w:rsidR="00B36835">
        <w:t xml:space="preserve">kunama po srednjem tečaju HNB-a te je prilog </w:t>
      </w:r>
      <w:r w:rsidR="009C46AD">
        <w:t>Ponude nac</w:t>
      </w:r>
      <w:r w:rsidR="00957DC8">
        <w:t>rt Ugovora o kupoprodaji dionica.</w:t>
      </w:r>
    </w:p>
    <w:p w:rsidRDefault="00982087" w:rsidP="00552AA2" w:rsidR="00982087"/>
    <w:p w:rsidRDefault="00982087" w:rsidP="00957DC8" w:rsidR="00B36835" w:rsidRPr="00957DC8">
      <w:pPr>
        <w:jc w:val="both"/>
        <w:rPr>
          <w:rFonts w:cs="Arial" w:hAnsi="Arial" w:ascii="Arial"/>
          <w:color w:val="000000"/>
          <w:sz w:val="18"/>
          <w:szCs w:val="18"/>
          <w:lang w:eastAsia="hr-HR"/>
        </w:rPr>
      </w:pPr>
      <w:r>
        <w:t>Od društva EA SISTEM d.o.o.</w:t>
      </w:r>
      <w:r w:rsidR="00957DC8">
        <w:t xml:space="preserve"> iz Karlovca, Gažanski trg 8/III, OIB: </w:t>
      </w:r>
      <w:r w:rsidR="00957DC8" w:rsidRPr="00957DC8">
        <w:rPr>
          <w:rFonts w:cs="Arial" w:hAnsi="Sylfaen" w:ascii="Sylfaen"/>
          <w:color w:val="000000"/>
          <w:lang w:eastAsia="hr-HR"/>
        </w:rPr>
        <w:t>46982500708</w:t>
      </w:r>
      <w:r w:rsidR="00957DC8">
        <w:rPr>
          <w:rFonts w:cs="Arial" w:hAnsi="Arial" w:ascii="Arial"/>
          <w:color w:val="000000"/>
          <w:sz w:val="18"/>
          <w:szCs w:val="18"/>
          <w:lang w:eastAsia="hr-HR"/>
        </w:rPr>
        <w:t xml:space="preserve"> </w:t>
      </w:r>
      <w:r>
        <w:t>zaprimila sam Ponudu za otkup obveznica u obliku knjižnog potraživanja stare devizne štednje od dana 10.06.2019. god. sa ponuđenom cijenom od 51% od nominalne</w:t>
      </w:r>
      <w:r w:rsidR="00B34F7F">
        <w:t xml:space="preserve"> vrijednosti</w:t>
      </w:r>
      <w:r>
        <w:t xml:space="preserve"> (diskont od 49%), </w:t>
      </w:r>
      <w:r w:rsidR="00B34F7F">
        <w:t xml:space="preserve">u kunskoj protuvrijednosti </w:t>
      </w:r>
      <w:r>
        <w:t>po srednjem tečaju HNB-a</w:t>
      </w:r>
      <w:r w:rsidR="00B34F7F">
        <w:t xml:space="preserve"> na dan plaćanja,</w:t>
      </w:r>
      <w:r>
        <w:t xml:space="preserve"> odmah po prijenosu obveznica na poziciju ponuditelja kod Privredne banke Zagreb d.d., a koja ponuda vrijedi do 14. lipnja 2019. god. Prilog Ponude je </w:t>
      </w:r>
      <w:r w:rsidR="00B36835">
        <w:t xml:space="preserve">nacrt </w:t>
      </w:r>
      <w:r>
        <w:t>Ugovor</w:t>
      </w:r>
      <w:r w:rsidR="00B36835">
        <w:t>a</w:t>
      </w:r>
      <w:r>
        <w:t xml:space="preserve"> o kupnji obveznica Republike Hrvatske iz Zakona o zatvaranju deviznih depozita građana u javni dug RH</w:t>
      </w:r>
      <w:r w:rsidR="00B36835">
        <w:t xml:space="preserve"> s cijenom od 51% od nominalne</w:t>
      </w:r>
      <w:r w:rsidR="00B34F7F">
        <w:t xml:space="preserve"> vrijednosti</w:t>
      </w:r>
      <w:r>
        <w:t xml:space="preserve"> </w:t>
      </w:r>
      <w:r w:rsidR="00B36835">
        <w:t>kao i nacrt Naloga o prijenosu obveznica Republike Hrvatske u obliku knjižnog potraživanja</w:t>
      </w:r>
      <w:r w:rsidR="00B34F7F">
        <w:t>.</w:t>
      </w:r>
    </w:p>
    <w:p w:rsidRDefault="00552AA2" w:rsidP="004930B0" w:rsidR="00552AA2">
      <w:pPr>
        <w:jc w:val="both"/>
        <w:rPr>
          <w:rFonts w:hAnsi="Sylfaen" w:ascii="Sylfaen"/>
        </w:rPr>
      </w:pPr>
    </w:p>
    <w:p w:rsidRDefault="006C05F3" w:rsidP="004930B0" w:rsidR="00552AA2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DOKAZ: </w:t>
      </w:r>
      <w:r w:rsidR="00485A55">
        <w:rPr>
          <w:rFonts w:hAnsi="Sylfaen" w:ascii="Sylfaen"/>
        </w:rPr>
        <w:t>ponuda društva RAST d.o.o. od dana 11.04.2019. god. i 19</w:t>
      </w:r>
      <w:r>
        <w:rPr>
          <w:rFonts w:hAnsi="Sylfaen" w:ascii="Sylfaen"/>
        </w:rPr>
        <w:t xml:space="preserve">.04.2019. god. </w:t>
      </w:r>
    </w:p>
    <w:p w:rsidRDefault="006C05F3" w:rsidP="004930B0" w:rsidR="006C05F3">
      <w:pPr>
        <w:jc w:val="both"/>
        <w:rPr>
          <w:rFonts w:hAnsi="Sylfaen" w:ascii="Sylfaen"/>
        </w:rPr>
      </w:pPr>
      <w:r>
        <w:rPr>
          <w:rFonts w:hAnsi="Sylfaen" w:ascii="Sylfaen"/>
        </w:rPr>
        <w:tab/>
        <w:t xml:space="preserve">    Potvrda stanja računa PBZ d.d.  na dan 17.04.2019. god. </w:t>
      </w:r>
    </w:p>
    <w:p w:rsidRDefault="00957DC8" w:rsidP="004930B0" w:rsidR="00957DC8">
      <w:pPr>
        <w:jc w:val="both"/>
        <w:rPr>
          <w:rFonts w:hAnsi="Sylfaen" w:ascii="Sylfaen"/>
        </w:rPr>
      </w:pPr>
      <w:r>
        <w:rPr>
          <w:rFonts w:hAnsi="Sylfaen" w:ascii="Sylfaen"/>
        </w:rPr>
        <w:tab/>
        <w:t xml:space="preserve">    Zahtjev za ponudu za otkup obveznica upućen RH, Ministarstvo financija, 07.05.2019.</w:t>
      </w:r>
    </w:p>
    <w:p w:rsidRDefault="00B36835" w:rsidP="00313E3A" w:rsidR="00313E3A">
      <w:pPr>
        <w:ind w:firstLine="720"/>
        <w:jc w:val="both"/>
        <w:rPr>
          <w:rFonts w:hAnsi="Sylfaen" w:ascii="Sylfaen"/>
        </w:rPr>
      </w:pPr>
      <w:r>
        <w:rPr>
          <w:rFonts w:hAnsi="Sylfaen" w:ascii="Sylfaen"/>
        </w:rPr>
        <w:t xml:space="preserve">    ponuda društva RAST d.o.o. od dana 10.06.2019. god. </w:t>
      </w:r>
      <w:r w:rsidR="00957DC8">
        <w:rPr>
          <w:rFonts w:hAnsi="Sylfaen" w:ascii="Sylfaen"/>
        </w:rPr>
        <w:t xml:space="preserve"> s prilogom</w:t>
      </w:r>
    </w:p>
    <w:p w:rsidRDefault="00957DC8" w:rsidP="00313E3A" w:rsidR="00957DC8">
      <w:pPr>
        <w:ind w:firstLine="720"/>
        <w:jc w:val="both"/>
        <w:rPr>
          <w:rFonts w:hAnsi="Sylfaen" w:ascii="Sylfaen"/>
        </w:rPr>
      </w:pPr>
      <w:r>
        <w:rPr>
          <w:rFonts w:hAnsi="Sylfaen" w:ascii="Sylfaen"/>
        </w:rPr>
        <w:t xml:space="preserve">    ponuda društva EA SISTEM d.o.o. od dana 10.06.2019. god.  s prilozima</w:t>
      </w:r>
    </w:p>
    <w:p w:rsidRDefault="00552AA2" w:rsidP="004930B0" w:rsidR="00552AA2">
      <w:pPr>
        <w:jc w:val="both"/>
        <w:rPr>
          <w:rFonts w:hAnsi="Sylfaen" w:ascii="Sylfaen"/>
        </w:rPr>
      </w:pPr>
    </w:p>
    <w:p w:rsidRDefault="000E4B1F" w:rsidP="008667F5" w:rsidR="001F7AD7" w:rsidRPr="000D3315">
      <w:pPr>
        <w:jc w:val="both"/>
        <w:rPr>
          <w:rFonts w:hAnsi="Sylfaen" w:ascii="Sylfaen"/>
        </w:rPr>
      </w:pPr>
      <w:r w:rsidRPr="000D3315">
        <w:rPr>
          <w:rFonts w:hAnsi="Sylfaen" w:ascii="Sylfaen"/>
        </w:rPr>
        <w:t xml:space="preserve">Ad </w:t>
      </w:r>
      <w:r w:rsidR="006C05F3">
        <w:rPr>
          <w:rFonts w:hAnsi="Sylfaen" w:ascii="Sylfaen"/>
        </w:rPr>
        <w:t>2</w:t>
      </w:r>
      <w:r w:rsidRPr="000D3315">
        <w:rPr>
          <w:rFonts w:hAnsi="Sylfaen" w:ascii="Sylfaen"/>
        </w:rPr>
        <w:t xml:space="preserve">/ </w:t>
      </w:r>
      <w:r w:rsidR="001F7AD7" w:rsidRPr="000D3315">
        <w:rPr>
          <w:rFonts w:hAnsi="Sylfaen" w:ascii="Sylfaen"/>
        </w:rPr>
        <w:t xml:space="preserve">Sukladno </w:t>
      </w:r>
      <w:r w:rsidR="009E5D15">
        <w:rPr>
          <w:rFonts w:hAnsi="Sylfaen" w:ascii="Sylfaen"/>
        </w:rPr>
        <w:t xml:space="preserve">naprijed </w:t>
      </w:r>
      <w:r w:rsidR="001F7AD7" w:rsidRPr="000D3315">
        <w:rPr>
          <w:rFonts w:hAnsi="Sylfaen" w:ascii="Sylfaen"/>
        </w:rPr>
        <w:t>iznesenome, predlaže se sazvati sjednicu odbora vjerovnika sa sljedećim dnevnim redom</w:t>
      </w:r>
      <w:r w:rsidR="000D3315">
        <w:rPr>
          <w:rFonts w:hAnsi="Sylfaen" w:ascii="Sylfaen"/>
        </w:rPr>
        <w:t>, s</w:t>
      </w:r>
      <w:r w:rsidR="001F7AD7" w:rsidRPr="000D3315">
        <w:rPr>
          <w:rFonts w:hAnsi="Sylfaen" w:ascii="Sylfaen"/>
        </w:rPr>
        <w:t xml:space="preserve"> radi donošenja</w:t>
      </w:r>
      <w:r w:rsidR="000D3315">
        <w:rPr>
          <w:rFonts w:hAnsi="Sylfaen" w:ascii="Sylfaen"/>
        </w:rPr>
        <w:t xml:space="preserve"> niže naznačenih</w:t>
      </w:r>
      <w:r w:rsidR="001F7AD7" w:rsidRPr="000D3315">
        <w:rPr>
          <w:rFonts w:hAnsi="Sylfaen" w:ascii="Sylfaen"/>
        </w:rPr>
        <w:t xml:space="preserve"> odluka:</w:t>
      </w:r>
    </w:p>
    <w:p w:rsidRDefault="001F7AD7" w:rsidP="008667F5" w:rsidR="001F7AD7">
      <w:pPr>
        <w:jc w:val="both"/>
        <w:rPr>
          <w:rFonts w:hAnsi="Sylfaen" w:ascii="Sylfaen"/>
        </w:rPr>
      </w:pPr>
    </w:p>
    <w:p w:rsidRDefault="001F7AD7" w:rsidP="008667F5" w:rsidR="001F7AD7">
      <w:pPr>
        <w:jc w:val="both"/>
        <w:rPr>
          <w:rFonts w:hAnsi="Sylfaen" w:ascii="Sylfaen"/>
        </w:rPr>
      </w:pPr>
      <w:r>
        <w:rPr>
          <w:rFonts w:hAnsi="Sylfaen" w:ascii="Sylfaen"/>
        </w:rPr>
        <w:t>DNEVNI RED SJEDNICE ODBORA VJEROVNIKA</w:t>
      </w:r>
    </w:p>
    <w:p w:rsidRDefault="000D3315" w:rsidP="008667F5" w:rsidR="000D3315">
      <w:pPr>
        <w:jc w:val="both"/>
        <w:rPr>
          <w:rFonts w:hAnsi="Sylfaen" w:ascii="Sylfaen"/>
        </w:rPr>
      </w:pPr>
    </w:p>
    <w:p w:rsidRDefault="001F7AD7" w:rsidP="008667F5" w:rsidR="001F7AD7">
      <w:pPr>
        <w:jc w:val="both"/>
        <w:rPr>
          <w:rFonts w:hAnsi="Sylfaen" w:ascii="Sylfaen"/>
        </w:rPr>
      </w:pPr>
      <w:r>
        <w:rPr>
          <w:rFonts w:hAnsi="Sylfaen" w:ascii="Sylfaen"/>
        </w:rPr>
        <w:t>1. Izvješće stečajne upraviteljice o tijeku stečajnog postupka i stanju stečajne mase</w:t>
      </w:r>
    </w:p>
    <w:p w:rsidRDefault="001F7AD7" w:rsidP="008667F5" w:rsidR="005665D8" w:rsidRPr="00957DC8">
      <w:pPr>
        <w:jc w:val="both"/>
        <w:rPr>
          <w:rFonts w:hAnsi="Sylfaen" w:ascii="Sylfaen"/>
          <w:color w:val="FF0000"/>
        </w:rPr>
      </w:pPr>
      <w:r>
        <w:rPr>
          <w:rFonts w:hAnsi="Sylfaen" w:ascii="Sylfaen"/>
        </w:rPr>
        <w:t xml:space="preserve">2. Donošenje odluke o prodaji </w:t>
      </w:r>
      <w:r w:rsidR="005665D8">
        <w:rPr>
          <w:rFonts w:hAnsi="Sylfaen" w:ascii="Sylfaen"/>
        </w:rPr>
        <w:t xml:space="preserve">imovine stečajnog dužnika i to </w:t>
      </w:r>
      <w:r w:rsidR="00B34F7F">
        <w:t>obveznica Republike Hrvatske</w:t>
      </w:r>
      <w:r w:rsidR="005665D8">
        <w:t xml:space="preserve"> iz stare devizne štednje u vidu knjižnih </w:t>
      </w:r>
      <w:r w:rsidR="005665D8" w:rsidRPr="009C46AD">
        <w:t xml:space="preserve">potraživanja  </w:t>
      </w:r>
      <w:r w:rsidR="009C46AD" w:rsidRPr="009C46AD">
        <w:t>(Zakon</w:t>
      </w:r>
      <w:r w:rsidR="005665D8" w:rsidRPr="009C46AD">
        <w:t xml:space="preserve"> o pretvaranju deviznih depozita građana u javni dug Republike Hrvatske (NN </w:t>
      </w:r>
      <w:r w:rsidR="00B34F7F">
        <w:t xml:space="preserve">broj </w:t>
      </w:r>
      <w:r w:rsidR="005665D8" w:rsidRPr="009C46AD">
        <w:t>106/93</w:t>
      </w:r>
      <w:r w:rsidR="003D2C31">
        <w:t>, 58/95</w:t>
      </w:r>
      <w:r w:rsidR="00103818">
        <w:t>)</w:t>
      </w:r>
      <w:r w:rsidR="005665D8" w:rsidRPr="009C46AD">
        <w:t>).</w:t>
      </w:r>
    </w:p>
    <w:p w:rsidRDefault="001F7AD7" w:rsidP="001F7AD7" w:rsidR="001F7AD7">
      <w:pPr>
        <w:jc w:val="both"/>
        <w:rPr>
          <w:rFonts w:hAnsi="Sylfaen" w:ascii="Sylfaen"/>
        </w:rPr>
      </w:pPr>
    </w:p>
    <w:p w:rsidRDefault="00957DC8" w:rsidP="001F7AD7" w:rsidR="00957DC8">
      <w:pPr>
        <w:jc w:val="both"/>
        <w:rPr>
          <w:rFonts w:hAnsi="Sylfaen" w:ascii="Sylfaen"/>
        </w:rPr>
      </w:pPr>
    </w:p>
    <w:p w:rsidRDefault="00957DC8" w:rsidP="001F7AD7" w:rsidR="00957DC8">
      <w:pPr>
        <w:jc w:val="both"/>
        <w:rPr>
          <w:rFonts w:hAnsi="Sylfaen" w:ascii="Sylfaen"/>
        </w:rPr>
      </w:pPr>
    </w:p>
    <w:p w:rsidRDefault="00004CCC" w:rsidP="001F7AD7" w:rsidR="001F7AD7">
      <w:pPr>
        <w:jc w:val="both"/>
        <w:rPr>
          <w:rFonts w:hAnsi="Sylfaen" w:ascii="Sylfaen"/>
        </w:rPr>
      </w:pPr>
      <w:r>
        <w:rPr>
          <w:rFonts w:hAnsi="Sylfaen" w:ascii="Sylfaen"/>
        </w:rPr>
        <w:lastRenderedPageBreak/>
        <w:t xml:space="preserve">Predlaže se donijeti sljedeće </w:t>
      </w:r>
      <w:r w:rsidR="001F7AD7">
        <w:rPr>
          <w:rFonts w:hAnsi="Sylfaen" w:ascii="Sylfaen"/>
        </w:rPr>
        <w:t>ODLUKE SJEDNICE ODBORA VJEROVNIKA</w:t>
      </w:r>
    </w:p>
    <w:p w:rsidRDefault="001F7AD7" w:rsidP="001F7AD7" w:rsidR="001F7AD7">
      <w:pPr>
        <w:jc w:val="both"/>
        <w:rPr>
          <w:rFonts w:hAnsi="Sylfaen" w:ascii="Sylfaen"/>
        </w:rPr>
      </w:pPr>
    </w:p>
    <w:p w:rsidRDefault="001F7AD7" w:rsidP="001F7AD7" w:rsidR="001F7AD7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1. Prihvaćaju se u cijelosti izvješća stečajne upraviteljice kao i sve poduzete radnje stečajne upraviteljice </w:t>
      </w:r>
      <w:r w:rsidR="00004CCC">
        <w:rPr>
          <w:rFonts w:hAnsi="Sylfaen" w:ascii="Sylfaen"/>
        </w:rPr>
        <w:t xml:space="preserve">od imenovanja </w:t>
      </w:r>
      <w:r w:rsidR="00945096">
        <w:rPr>
          <w:rFonts w:hAnsi="Sylfaen" w:ascii="Sylfaen"/>
        </w:rPr>
        <w:t>do donošenja odluke</w:t>
      </w:r>
      <w:r w:rsidR="00643669">
        <w:rPr>
          <w:rFonts w:hAnsi="Sylfaen" w:ascii="Sylfaen"/>
        </w:rPr>
        <w:t>.</w:t>
      </w:r>
    </w:p>
    <w:p w:rsidRDefault="00643669" w:rsidP="001F7AD7" w:rsidR="00643669">
      <w:pPr>
        <w:jc w:val="both"/>
        <w:rPr>
          <w:rFonts w:hAnsi="Sylfaen" w:ascii="Sylfaen"/>
        </w:rPr>
      </w:pPr>
    </w:p>
    <w:p w:rsidRDefault="00945096" w:rsidP="006311C6" w:rsidR="009C46AD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2. Imovina stečajnog dužnika koja nije </w:t>
      </w:r>
      <w:r w:rsidR="006B3F4F">
        <w:rPr>
          <w:rFonts w:hAnsi="Sylfaen" w:ascii="Sylfaen"/>
        </w:rPr>
        <w:t xml:space="preserve">opterećena razlučnim pravom i to </w:t>
      </w:r>
      <w:r w:rsidR="00D609FA">
        <w:t>obveznice RH iz stare devizne štednje u vidu knjižnih potraživanja</w:t>
      </w:r>
      <w:r w:rsidR="00B34F7F">
        <w:t xml:space="preserve"> </w:t>
      </w:r>
      <w:r w:rsidR="00B34F7F" w:rsidRPr="009C46AD">
        <w:t xml:space="preserve"> (Zakon o pretvaranju deviznih depozita građana u javni dug</w:t>
      </w:r>
      <w:r w:rsidR="00B34F7F">
        <w:t xml:space="preserve"> Republike Hrvatske (NN broj 106/93</w:t>
      </w:r>
      <w:r w:rsidR="003D2C31">
        <w:t>, 58/95</w:t>
      </w:r>
      <w:r w:rsidR="00B34F7F">
        <w:t xml:space="preserve">) </w:t>
      </w:r>
      <w:r w:rsidR="000E13EA">
        <w:t xml:space="preserve">koje se vode kod Privredne banke Zagreb d.d. u nominalnom iznosu </w:t>
      </w:r>
      <w:r w:rsidR="006311C6">
        <w:t xml:space="preserve">od </w:t>
      </w:r>
      <w:r w:rsidR="000E13EA">
        <w:t xml:space="preserve">sveukupno od 144.441,79 EUR-a unovčiti </w:t>
      </w:r>
      <w:r w:rsidR="006311C6">
        <w:rPr>
          <w:rFonts w:hAnsi="Sylfaen" w:ascii="Sylfaen"/>
        </w:rPr>
        <w:t>će se sukladno odredbama čl. 229. Stečajnog zakona,</w:t>
      </w:r>
      <w:r w:rsidR="000E13EA">
        <w:t xml:space="preserve"> neposrednom pogodbom</w:t>
      </w:r>
      <w:r w:rsidR="00D609FA">
        <w:t xml:space="preserve"> </w:t>
      </w:r>
      <w:r w:rsidR="003D2C31">
        <w:t xml:space="preserve">i to </w:t>
      </w:r>
      <w:r w:rsidR="006311C6">
        <w:t xml:space="preserve">prodajom društvu EA SISTEM d.o.o. iz Karlovca, Gažanski trg 8/III, OIB: </w:t>
      </w:r>
      <w:r w:rsidR="006311C6" w:rsidRPr="00957DC8">
        <w:rPr>
          <w:rFonts w:cs="Arial" w:hAnsi="Sylfaen" w:ascii="Sylfaen"/>
          <w:color w:val="000000"/>
          <w:lang w:eastAsia="hr-HR"/>
        </w:rPr>
        <w:t>46982500708</w:t>
      </w:r>
      <w:r w:rsidR="006311C6">
        <w:rPr>
          <w:rFonts w:cs="Arial" w:hAnsi="Sylfaen" w:ascii="Sylfaen"/>
          <w:color w:val="000000"/>
          <w:lang w:eastAsia="hr-HR"/>
        </w:rPr>
        <w:t xml:space="preserve"> po cijeni od 73.665,31 EUR-a </w:t>
      </w:r>
      <w:r w:rsidR="006311C6">
        <w:rPr>
          <w:rFonts w:hAnsi="Sylfaen" w:ascii="Sylfaen"/>
        </w:rPr>
        <w:t xml:space="preserve">u kunskoj protuvrijednosti prema srednjem tečaju Hrvatske narodne banke na dan plaćanja, s rokom uplate kupoprodajne cijene odmah po sklapanju Ugovora </w:t>
      </w:r>
      <w:r w:rsidR="006311C6">
        <w:t>o kupnji obveznica Republike Hrvatske iz Zakona o zatvaranju deviznih depozita građana u javni dug RH</w:t>
      </w:r>
      <w:r w:rsidR="006311C6">
        <w:rPr>
          <w:rFonts w:hAnsi="Sylfaen" w:ascii="Sylfaen"/>
        </w:rPr>
        <w:t xml:space="preserve"> </w:t>
      </w:r>
      <w:r w:rsidR="009C46AD">
        <w:rPr>
          <w:rFonts w:hAnsi="Sylfaen" w:ascii="Sylfaen"/>
        </w:rPr>
        <w:t xml:space="preserve">te </w:t>
      </w:r>
      <w:r w:rsidR="003D2C31">
        <w:rPr>
          <w:rFonts w:hAnsi="Sylfaen" w:ascii="Sylfaen"/>
        </w:rPr>
        <w:t xml:space="preserve">potom </w:t>
      </w:r>
      <w:r w:rsidR="009C46AD">
        <w:rPr>
          <w:rFonts w:hAnsi="Sylfaen" w:ascii="Sylfaen"/>
        </w:rPr>
        <w:t>izdavanja Naloga o prijenosu obveznica Republike Hrvatske u obliku knjižnog potraživanja na kupca.</w:t>
      </w:r>
    </w:p>
    <w:p w:rsidRDefault="006311C6" w:rsidP="001F7AD7" w:rsidR="006311C6">
      <w:pPr>
        <w:jc w:val="both"/>
        <w:rPr>
          <w:rFonts w:hAnsi="Sylfaen" w:ascii="Sylfaen"/>
        </w:rPr>
      </w:pPr>
    </w:p>
    <w:p w:rsidRDefault="006311C6" w:rsidP="001F7AD7" w:rsidR="006311C6">
      <w:pPr>
        <w:jc w:val="both"/>
        <w:rPr>
          <w:rFonts w:hAnsi="Sylfaen" w:ascii="Sylfaen"/>
        </w:rPr>
      </w:pPr>
    </w:p>
    <w:p w:rsidRDefault="000847C4" w:rsidP="001F7AD7" w:rsidR="000847C4">
      <w:pPr>
        <w:jc w:val="both"/>
        <w:rPr>
          <w:rFonts w:hAnsi="Sylfaen" w:ascii="Sylfaen"/>
        </w:rPr>
      </w:pPr>
    </w:p>
    <w:p w:rsidRDefault="000847C4" w:rsidP="001F7AD7" w:rsidR="000847C4">
      <w:pPr>
        <w:jc w:val="both"/>
        <w:rPr>
          <w:rFonts w:hAnsi="Sylfaen" w:ascii="Sylfaen"/>
        </w:rPr>
      </w:pPr>
    </w:p>
    <w:p w:rsidRDefault="0063367F" w:rsidP="00B03FA7" w:rsidR="0063367F" w:rsidRPr="004C629D">
      <w:pPr>
        <w:ind w:firstLine="720" w:left="3600"/>
        <w:jc w:val="both"/>
        <w:rPr>
          <w:rFonts w:hAnsi="Sylfaen" w:ascii="Sylfaen"/>
        </w:rPr>
      </w:pPr>
      <w:r w:rsidRPr="004C629D">
        <w:rPr>
          <w:rFonts w:hAnsi="Sylfaen" w:ascii="Sylfaen"/>
        </w:rPr>
        <w:t xml:space="preserve">Za </w:t>
      </w:r>
      <w:r w:rsidR="00781EA0" w:rsidRPr="004C629D">
        <w:rPr>
          <w:rFonts w:hAnsi="Sylfaen" w:ascii="Sylfaen"/>
        </w:rPr>
        <w:t>GLUMINA BANKA</w:t>
      </w:r>
      <w:r w:rsidR="00B03FA7" w:rsidRPr="004C629D">
        <w:rPr>
          <w:rFonts w:hAnsi="Sylfaen" w:ascii="Sylfaen"/>
        </w:rPr>
        <w:t xml:space="preserve">  d.d. u stečaju</w:t>
      </w:r>
      <w:r w:rsidRPr="004C629D">
        <w:rPr>
          <w:rFonts w:hAnsi="Sylfaen" w:ascii="Sylfaen"/>
        </w:rPr>
        <w:t xml:space="preserve"> </w:t>
      </w:r>
    </w:p>
    <w:p w:rsidRDefault="00781EA0" w:rsidP="00200D9D" w:rsidR="00686BB2" w:rsidRPr="004C629D">
      <w:pPr>
        <w:ind w:firstLine="720" w:left="3600"/>
        <w:jc w:val="both"/>
        <w:rPr>
          <w:rFonts w:hAnsi="Sylfaen" w:ascii="Sylfaen"/>
          <w:sz w:val="22"/>
          <w:szCs w:val="22"/>
        </w:rPr>
      </w:pPr>
      <w:r w:rsidRPr="004C629D">
        <w:rPr>
          <w:rFonts w:hAnsi="Sylfaen" w:ascii="Sylfaen"/>
        </w:rPr>
        <w:t>stečajna upraviteljica</w:t>
      </w:r>
      <w:r w:rsidR="0063367F" w:rsidRPr="004C629D">
        <w:rPr>
          <w:rFonts w:hAnsi="Sylfaen" w:ascii="Sylfaen"/>
        </w:rPr>
        <w:t xml:space="preserve"> Anamaria Ivanković</w:t>
      </w:r>
      <w:r w:rsidR="0063367F" w:rsidRPr="004C629D">
        <w:rPr>
          <w:rFonts w:hAnsi="Sylfaen" w:ascii="Sylfaen"/>
          <w:sz w:val="22"/>
          <w:szCs w:val="22"/>
        </w:rPr>
        <w:tab/>
      </w:r>
    </w:p>
    <w:p w:rsidRDefault="00874E70" w:rsidP="006448E9" w:rsidR="00874E70">
      <w:pPr>
        <w:jc w:val="both"/>
        <w:rPr>
          <w:rFonts w:hAnsi="Sylfaen" w:ascii="Sylfaen"/>
        </w:rPr>
      </w:pPr>
    </w:p>
    <w:p w:rsidRDefault="000847C4" w:rsidP="006448E9" w:rsidR="000847C4">
      <w:pPr>
        <w:jc w:val="both"/>
        <w:rPr>
          <w:rFonts w:hAnsi="Sylfaen" w:ascii="Sylfaen"/>
        </w:rPr>
      </w:pPr>
    </w:p>
    <w:p w:rsidRDefault="000847C4" w:rsidP="006448E9" w:rsidR="000847C4">
      <w:pPr>
        <w:jc w:val="both"/>
        <w:rPr>
          <w:rFonts w:hAnsi="Sylfaen" w:ascii="Sylfaen"/>
        </w:rPr>
      </w:pPr>
    </w:p>
    <w:p w:rsidRDefault="006448E9" w:rsidP="006448E9" w:rsidR="006448E9" w:rsidRPr="004C629D">
      <w:pPr>
        <w:jc w:val="both"/>
        <w:rPr>
          <w:rFonts w:hAnsi="Sylfaen" w:ascii="Sylfaen"/>
        </w:rPr>
      </w:pPr>
      <w:r w:rsidRPr="004C629D">
        <w:rPr>
          <w:rFonts w:hAnsi="Sylfaen" w:ascii="Sylfaen"/>
        </w:rPr>
        <w:t xml:space="preserve">U Zagrebu, </w:t>
      </w:r>
      <w:r w:rsidR="003D2C31">
        <w:rPr>
          <w:rFonts w:hAnsi="Sylfaen" w:ascii="Sylfaen"/>
        </w:rPr>
        <w:t>10.06.2019</w:t>
      </w:r>
      <w:r w:rsidRPr="004C629D">
        <w:rPr>
          <w:rFonts w:hAnsi="Sylfaen" w:ascii="Sylfaen"/>
        </w:rPr>
        <w:t xml:space="preserve">. god.                                                                 </w:t>
      </w:r>
    </w:p>
    <w:p w:rsidRDefault="006448E9" w:rsidP="008D4AF4" w:rsidR="006448E9" w:rsidRPr="004C629D">
      <w:pPr>
        <w:jc w:val="both"/>
        <w:rPr>
          <w:rFonts w:hAnsi="Sylfaen" w:ascii="Sylfaen"/>
          <w:sz w:val="22"/>
          <w:szCs w:val="22"/>
        </w:rPr>
      </w:pPr>
    </w:p>
    <w:p w:rsidRDefault="00D05149" w:rsidP="007A3627" w:rsidR="00D05149">
      <w:pPr>
        <w:jc w:val="both"/>
        <w:rPr>
          <w:rFonts w:hAnsi="Sylfaen" w:ascii="Sylfaen"/>
        </w:rPr>
      </w:pPr>
    </w:p>
    <w:p w:rsidRDefault="00D05149" w:rsidP="007A3627" w:rsidR="00D05149">
      <w:pPr>
        <w:jc w:val="both"/>
        <w:rPr>
          <w:rFonts w:hAnsi="Sylfaen" w:ascii="Sylfaen"/>
        </w:rPr>
      </w:pPr>
    </w:p>
    <w:p w:rsidRDefault="00E17ED3" w:rsidP="007A3627" w:rsidR="00E17ED3" w:rsidRPr="003124A4">
      <w:pPr>
        <w:jc w:val="both"/>
        <w:rPr>
          <w:rFonts w:hAnsi="Sylfaen" w:ascii="Sylfaen"/>
        </w:rPr>
      </w:pPr>
    </w:p>
    <w:sectPr w:rsidSect="0029358B" w:rsidR="00E17ED3" w:rsidRPr="003124A4">
      <w:footerReference w:type="default" r:id="rId11"/>
      <w:pgSz w:h="15840" w:w="12240"/>
      <w:pgMar w:gutter="0" w:footer="708" w:header="708" w:left="1276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7ED" w:rsidP="0029358B" w:rsidR="00DA17ED">
      <w:r>
        <w:separator/>
      </w:r>
    </w:p>
  </w:endnote>
  <w:endnote w:id="0" w:type="continuationSeparator">
    <w:p w:rsidRDefault="00DA17ED" w:rsidP="0029358B" w:rsidR="00DA1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-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HR-Arial">
    <w:altName w:val="Courier New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9823820"/>
      <w:docPartObj>
        <w:docPartGallery w:val="Page Numbers (Bottom of Page)"/>
        <w:docPartUnique/>
      </w:docPartObj>
    </w:sdtPr>
    <w:sdtEndPr/>
    <w:sdtContent>
      <w:sdt>
        <w:sdtPr>
          <w:id w:val="-399524585"/>
          <w:docPartObj>
            <w:docPartGallery w:val="Page Numbers (Top of Page)"/>
            <w:docPartUnique/>
          </w:docPartObj>
        </w:sdtPr>
        <w:sdtEndPr/>
        <w:sdtContent>
          <w:p w:rsidRDefault="00957DC8" w:rsidR="00957DC8">
            <w:pPr>
              <w:pStyle w:val="Podnoje"/>
              <w:jc w:val="right"/>
            </w:pPr>
            <w:r>
              <w:rPr>
                <w:lang w:val="hr-HR"/>
              </w:rPr>
              <w:t xml:space="preserve">Stranica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86AE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hr-HR"/>
              </w:rPr>
              <w:t xml:space="preserve"> od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86AE3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Default="00957DC8" w:rsidP="001D7479" w:rsidR="00957DC8" w:rsidRPr="001D74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7ED" w:rsidP="0029358B" w:rsidR="00DA17ED">
      <w:r>
        <w:separator/>
      </w:r>
    </w:p>
  </w:footnote>
  <w:footnote w:id="0" w:type="continuationSeparator">
    <w:p w:rsidRDefault="00DA17ED" w:rsidP="0029358B" w:rsidR="00DA17E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30A7D"/>
    <w:multiLevelType w:val="hybridMultilevel"/>
    <w:tmpl w:val="177A1F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0E647C"/>
    <w:multiLevelType w:val="hybridMultilevel"/>
    <w:tmpl w:val="3FAAD9F4"/>
    <w:lvl w:tplc="EEF27BF0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577A1C"/>
    <w:multiLevelType w:val="hybridMultilevel"/>
    <w:tmpl w:val="8F52D8EE"/>
    <w:lvl w:tplc="AD6C7622" w:ilvl="0">
      <w:start w:val="10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3">
    <w:nsid w:val="49B01A6E"/>
    <w:multiLevelType w:val="hybridMultilevel"/>
    <w:tmpl w:val="CE3EA0BC"/>
    <w:lvl w:tplc="C26E95FE" w:ilvl="0">
      <w:start w:val="1"/>
      <w:numFmt w:val="decimal"/>
      <w:lvlText w:val="%1."/>
      <w:lvlJc w:val="left"/>
      <w:pPr>
        <w:tabs>
          <w:tab w:pos="785" w:val="num"/>
        </w:tabs>
        <w:ind w:hanging="360" w:left="785"/>
      </w:pPr>
      <w:rPr>
        <w:b w:val="false"/>
        <w:i w:val="false"/>
        <w:color w:val="auto"/>
      </w:rPr>
    </w:lvl>
    <w:lvl w:tplc="2ADA31CE" w:ilvl="1">
      <w:start w:val="1"/>
      <w:numFmt w:val="lowerLetter"/>
      <w:lvlText w:val="%2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090017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</w:lvl>
    <w:lvl w:tplc="14FC53A4" w:ilvl="3">
      <w:start w:val="1"/>
      <w:numFmt w:val="lowerLetter"/>
      <w:lvlText w:val="%4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B4F5EF0"/>
    <w:multiLevelType w:val="hybridMultilevel"/>
    <w:tmpl w:val="FEC45342"/>
    <w:lvl w:tplc="1EE21D78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8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53A11D41"/>
    <w:multiLevelType w:val="hybridMultilevel"/>
    <w:tmpl w:val="6324CCF2"/>
    <w:lvl w:tplc="DBBE8582" w:ilvl="0">
      <w:numFmt w:val="bullet"/>
      <w:lvlText w:val="-"/>
      <w:lvlJc w:val="left"/>
      <w:pPr>
        <w:ind w:hanging="360" w:left="720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8877D89"/>
    <w:multiLevelType w:val="hybridMultilevel"/>
    <w:tmpl w:val="DC381484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abstractNum w:abstractNumId="7">
    <w:nsid w:val="67FC71DB"/>
    <w:multiLevelType w:val="hybridMultilevel"/>
    <w:tmpl w:val="4A7A89E4"/>
    <w:lvl w:tplc="B17C6CC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4DC7F62"/>
    <w:multiLevelType w:val="hybridMultilevel"/>
    <w:tmpl w:val="A4644390"/>
    <w:lvl w:tplc="A50C30D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DBB474F"/>
    <w:multiLevelType w:val="hybridMultilevel"/>
    <w:tmpl w:val="3092C3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8"/>
  </w:num>
  <w:num w:numId="8">
    <w:abstractNumId w:val="0"/>
  </w:num>
  <w:num w:numId="9">
    <w:abstractNumId w:val="5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2F9B"/>
    <w:rsid w:val="000033E8"/>
    <w:rsid w:val="00004CCC"/>
    <w:rsid w:val="00010F90"/>
    <w:rsid w:val="00013B42"/>
    <w:rsid w:val="000142FE"/>
    <w:rsid w:val="00014DAA"/>
    <w:rsid w:val="0001667B"/>
    <w:rsid w:val="00016D70"/>
    <w:rsid w:val="000175AB"/>
    <w:rsid w:val="0002024E"/>
    <w:rsid w:val="000202E7"/>
    <w:rsid w:val="000221D3"/>
    <w:rsid w:val="0002785A"/>
    <w:rsid w:val="0003054A"/>
    <w:rsid w:val="0003130B"/>
    <w:rsid w:val="00031B2D"/>
    <w:rsid w:val="00032346"/>
    <w:rsid w:val="0003407B"/>
    <w:rsid w:val="00034DF3"/>
    <w:rsid w:val="00034EEC"/>
    <w:rsid w:val="00035F65"/>
    <w:rsid w:val="000427CF"/>
    <w:rsid w:val="000466DC"/>
    <w:rsid w:val="00047099"/>
    <w:rsid w:val="000525D3"/>
    <w:rsid w:val="00052C94"/>
    <w:rsid w:val="0005395F"/>
    <w:rsid w:val="00053993"/>
    <w:rsid w:val="000601A0"/>
    <w:rsid w:val="00061B2A"/>
    <w:rsid w:val="00061FAE"/>
    <w:rsid w:val="00067366"/>
    <w:rsid w:val="00070625"/>
    <w:rsid w:val="0007161B"/>
    <w:rsid w:val="00073701"/>
    <w:rsid w:val="0007579B"/>
    <w:rsid w:val="000847C4"/>
    <w:rsid w:val="00085B88"/>
    <w:rsid w:val="00086198"/>
    <w:rsid w:val="00086E81"/>
    <w:rsid w:val="00086ED2"/>
    <w:rsid w:val="00087B56"/>
    <w:rsid w:val="000A02F2"/>
    <w:rsid w:val="000A4509"/>
    <w:rsid w:val="000A4E3C"/>
    <w:rsid w:val="000A5D30"/>
    <w:rsid w:val="000A64EC"/>
    <w:rsid w:val="000A6E63"/>
    <w:rsid w:val="000A6E97"/>
    <w:rsid w:val="000A7595"/>
    <w:rsid w:val="000B029C"/>
    <w:rsid w:val="000B05CB"/>
    <w:rsid w:val="000B132A"/>
    <w:rsid w:val="000B1461"/>
    <w:rsid w:val="000B23EA"/>
    <w:rsid w:val="000B3E26"/>
    <w:rsid w:val="000B5410"/>
    <w:rsid w:val="000B6B99"/>
    <w:rsid w:val="000C208D"/>
    <w:rsid w:val="000C2914"/>
    <w:rsid w:val="000C3EDA"/>
    <w:rsid w:val="000C4968"/>
    <w:rsid w:val="000D0AD9"/>
    <w:rsid w:val="000D119F"/>
    <w:rsid w:val="000D1293"/>
    <w:rsid w:val="000D208D"/>
    <w:rsid w:val="000D3315"/>
    <w:rsid w:val="000D4A19"/>
    <w:rsid w:val="000D6D10"/>
    <w:rsid w:val="000D7222"/>
    <w:rsid w:val="000E13EA"/>
    <w:rsid w:val="000E3A56"/>
    <w:rsid w:val="000E40AB"/>
    <w:rsid w:val="000E4B1F"/>
    <w:rsid w:val="000E5683"/>
    <w:rsid w:val="000E5EF4"/>
    <w:rsid w:val="000E6FFF"/>
    <w:rsid w:val="000E7289"/>
    <w:rsid w:val="000E75F3"/>
    <w:rsid w:val="000E7916"/>
    <w:rsid w:val="000F11D2"/>
    <w:rsid w:val="000F294A"/>
    <w:rsid w:val="000F58C8"/>
    <w:rsid w:val="000F7D08"/>
    <w:rsid w:val="001034DA"/>
    <w:rsid w:val="001034F3"/>
    <w:rsid w:val="00103818"/>
    <w:rsid w:val="00107CFB"/>
    <w:rsid w:val="00110124"/>
    <w:rsid w:val="0011024A"/>
    <w:rsid w:val="0011394B"/>
    <w:rsid w:val="00113E4D"/>
    <w:rsid w:val="001144F9"/>
    <w:rsid w:val="00116AD5"/>
    <w:rsid w:val="00121E79"/>
    <w:rsid w:val="0012384F"/>
    <w:rsid w:val="001271E7"/>
    <w:rsid w:val="00130403"/>
    <w:rsid w:val="00130542"/>
    <w:rsid w:val="00131DC5"/>
    <w:rsid w:val="00131FF9"/>
    <w:rsid w:val="00132236"/>
    <w:rsid w:val="00136307"/>
    <w:rsid w:val="00137022"/>
    <w:rsid w:val="001450B8"/>
    <w:rsid w:val="001553A5"/>
    <w:rsid w:val="00155947"/>
    <w:rsid w:val="001564AB"/>
    <w:rsid w:val="0015660E"/>
    <w:rsid w:val="00156921"/>
    <w:rsid w:val="00156CBE"/>
    <w:rsid w:val="00157BFB"/>
    <w:rsid w:val="0016104D"/>
    <w:rsid w:val="00161119"/>
    <w:rsid w:val="00164351"/>
    <w:rsid w:val="001656F1"/>
    <w:rsid w:val="00165724"/>
    <w:rsid w:val="00165FFA"/>
    <w:rsid w:val="001664F3"/>
    <w:rsid w:val="001703F7"/>
    <w:rsid w:val="0017230F"/>
    <w:rsid w:val="001729C9"/>
    <w:rsid w:val="00175329"/>
    <w:rsid w:val="001778FA"/>
    <w:rsid w:val="00177FB2"/>
    <w:rsid w:val="00180A5C"/>
    <w:rsid w:val="00186CDD"/>
    <w:rsid w:val="001935A1"/>
    <w:rsid w:val="001955A0"/>
    <w:rsid w:val="001974FA"/>
    <w:rsid w:val="00197864"/>
    <w:rsid w:val="001A3193"/>
    <w:rsid w:val="001A3A28"/>
    <w:rsid w:val="001A401B"/>
    <w:rsid w:val="001A6D00"/>
    <w:rsid w:val="001B122A"/>
    <w:rsid w:val="001B1EC9"/>
    <w:rsid w:val="001B4587"/>
    <w:rsid w:val="001B495C"/>
    <w:rsid w:val="001B4FDA"/>
    <w:rsid w:val="001B57A2"/>
    <w:rsid w:val="001B62F4"/>
    <w:rsid w:val="001C0361"/>
    <w:rsid w:val="001C0F4A"/>
    <w:rsid w:val="001C2F81"/>
    <w:rsid w:val="001C4324"/>
    <w:rsid w:val="001C5B17"/>
    <w:rsid w:val="001C5DD7"/>
    <w:rsid w:val="001C5F44"/>
    <w:rsid w:val="001D09EB"/>
    <w:rsid w:val="001D360C"/>
    <w:rsid w:val="001D437D"/>
    <w:rsid w:val="001D579E"/>
    <w:rsid w:val="001D642A"/>
    <w:rsid w:val="001D6EFB"/>
    <w:rsid w:val="001D7479"/>
    <w:rsid w:val="001E315B"/>
    <w:rsid w:val="001E47A4"/>
    <w:rsid w:val="001E537E"/>
    <w:rsid w:val="001E550D"/>
    <w:rsid w:val="001E5C47"/>
    <w:rsid w:val="001E7610"/>
    <w:rsid w:val="001F290D"/>
    <w:rsid w:val="001F7AD7"/>
    <w:rsid w:val="00200D9D"/>
    <w:rsid w:val="00201D17"/>
    <w:rsid w:val="00204FEE"/>
    <w:rsid w:val="00206D81"/>
    <w:rsid w:val="00211DA1"/>
    <w:rsid w:val="00213185"/>
    <w:rsid w:val="002164B0"/>
    <w:rsid w:val="00216549"/>
    <w:rsid w:val="002168E7"/>
    <w:rsid w:val="00220243"/>
    <w:rsid w:val="00221975"/>
    <w:rsid w:val="00221A61"/>
    <w:rsid w:val="00222883"/>
    <w:rsid w:val="0022388F"/>
    <w:rsid w:val="00224BFB"/>
    <w:rsid w:val="00225704"/>
    <w:rsid w:val="00225881"/>
    <w:rsid w:val="00226089"/>
    <w:rsid w:val="002309D1"/>
    <w:rsid w:val="002328F1"/>
    <w:rsid w:val="00233096"/>
    <w:rsid w:val="0023368A"/>
    <w:rsid w:val="00233B4A"/>
    <w:rsid w:val="00236565"/>
    <w:rsid w:val="00237536"/>
    <w:rsid w:val="00242624"/>
    <w:rsid w:val="0024488E"/>
    <w:rsid w:val="00244CA3"/>
    <w:rsid w:val="00244E1D"/>
    <w:rsid w:val="00247515"/>
    <w:rsid w:val="002508CD"/>
    <w:rsid w:val="00251B0B"/>
    <w:rsid w:val="00254359"/>
    <w:rsid w:val="0025490C"/>
    <w:rsid w:val="00254F2B"/>
    <w:rsid w:val="00254FB6"/>
    <w:rsid w:val="002563F7"/>
    <w:rsid w:val="0025771C"/>
    <w:rsid w:val="00263B15"/>
    <w:rsid w:val="00265C95"/>
    <w:rsid w:val="00270870"/>
    <w:rsid w:val="0027131A"/>
    <w:rsid w:val="0027261E"/>
    <w:rsid w:val="0027399C"/>
    <w:rsid w:val="0027483D"/>
    <w:rsid w:val="0027505C"/>
    <w:rsid w:val="00276EC8"/>
    <w:rsid w:val="00280350"/>
    <w:rsid w:val="00280361"/>
    <w:rsid w:val="00280B74"/>
    <w:rsid w:val="0028364E"/>
    <w:rsid w:val="0028548E"/>
    <w:rsid w:val="00292881"/>
    <w:rsid w:val="00293015"/>
    <w:rsid w:val="0029358B"/>
    <w:rsid w:val="00293DB8"/>
    <w:rsid w:val="00295D99"/>
    <w:rsid w:val="00297102"/>
    <w:rsid w:val="002A0860"/>
    <w:rsid w:val="002A1D3D"/>
    <w:rsid w:val="002A4F1B"/>
    <w:rsid w:val="002A7F0F"/>
    <w:rsid w:val="002A7FBD"/>
    <w:rsid w:val="002B04AE"/>
    <w:rsid w:val="002B057F"/>
    <w:rsid w:val="002B1883"/>
    <w:rsid w:val="002B1934"/>
    <w:rsid w:val="002B258C"/>
    <w:rsid w:val="002B44F0"/>
    <w:rsid w:val="002B4AA8"/>
    <w:rsid w:val="002C23DA"/>
    <w:rsid w:val="002C251B"/>
    <w:rsid w:val="002C5365"/>
    <w:rsid w:val="002C6740"/>
    <w:rsid w:val="002C7101"/>
    <w:rsid w:val="002D1CE8"/>
    <w:rsid w:val="002D2B6C"/>
    <w:rsid w:val="002D3135"/>
    <w:rsid w:val="002D374A"/>
    <w:rsid w:val="002D4532"/>
    <w:rsid w:val="002D6295"/>
    <w:rsid w:val="002D62AF"/>
    <w:rsid w:val="002D680C"/>
    <w:rsid w:val="002D6B8C"/>
    <w:rsid w:val="002E0DA9"/>
    <w:rsid w:val="002E143A"/>
    <w:rsid w:val="002E2168"/>
    <w:rsid w:val="002E5385"/>
    <w:rsid w:val="002F0143"/>
    <w:rsid w:val="002F0F07"/>
    <w:rsid w:val="002F1600"/>
    <w:rsid w:val="002F190F"/>
    <w:rsid w:val="002F1DC7"/>
    <w:rsid w:val="002F208A"/>
    <w:rsid w:val="002F2B4F"/>
    <w:rsid w:val="002F6951"/>
    <w:rsid w:val="00300FB2"/>
    <w:rsid w:val="00301EC4"/>
    <w:rsid w:val="003030C3"/>
    <w:rsid w:val="00304468"/>
    <w:rsid w:val="00307ADD"/>
    <w:rsid w:val="00311109"/>
    <w:rsid w:val="00311E2F"/>
    <w:rsid w:val="00311F4D"/>
    <w:rsid w:val="003124A4"/>
    <w:rsid w:val="00313E3A"/>
    <w:rsid w:val="003144B5"/>
    <w:rsid w:val="00314874"/>
    <w:rsid w:val="00315837"/>
    <w:rsid w:val="00315DE3"/>
    <w:rsid w:val="0031610B"/>
    <w:rsid w:val="00321253"/>
    <w:rsid w:val="00327314"/>
    <w:rsid w:val="00332F93"/>
    <w:rsid w:val="00333125"/>
    <w:rsid w:val="00333F17"/>
    <w:rsid w:val="003368F4"/>
    <w:rsid w:val="00340C32"/>
    <w:rsid w:val="003411BF"/>
    <w:rsid w:val="003422A5"/>
    <w:rsid w:val="003423FE"/>
    <w:rsid w:val="003433A5"/>
    <w:rsid w:val="00343581"/>
    <w:rsid w:val="00344675"/>
    <w:rsid w:val="00344694"/>
    <w:rsid w:val="00345E7A"/>
    <w:rsid w:val="003464F9"/>
    <w:rsid w:val="00347FA3"/>
    <w:rsid w:val="003521A1"/>
    <w:rsid w:val="003524BA"/>
    <w:rsid w:val="00353359"/>
    <w:rsid w:val="00353E9B"/>
    <w:rsid w:val="00354C42"/>
    <w:rsid w:val="00356B17"/>
    <w:rsid w:val="00360491"/>
    <w:rsid w:val="00362A15"/>
    <w:rsid w:val="003650F9"/>
    <w:rsid w:val="0036563A"/>
    <w:rsid w:val="003656D8"/>
    <w:rsid w:val="003659E2"/>
    <w:rsid w:val="00366455"/>
    <w:rsid w:val="00371F9E"/>
    <w:rsid w:val="003721DA"/>
    <w:rsid w:val="003737C2"/>
    <w:rsid w:val="003741C6"/>
    <w:rsid w:val="003758C4"/>
    <w:rsid w:val="00376D6F"/>
    <w:rsid w:val="00376F8C"/>
    <w:rsid w:val="003814F3"/>
    <w:rsid w:val="00381AB7"/>
    <w:rsid w:val="0038435D"/>
    <w:rsid w:val="00386BC6"/>
    <w:rsid w:val="003928BA"/>
    <w:rsid w:val="00393AF4"/>
    <w:rsid w:val="003974C9"/>
    <w:rsid w:val="003A4164"/>
    <w:rsid w:val="003A43B2"/>
    <w:rsid w:val="003A5285"/>
    <w:rsid w:val="003A5E10"/>
    <w:rsid w:val="003A6C58"/>
    <w:rsid w:val="003B080A"/>
    <w:rsid w:val="003B1716"/>
    <w:rsid w:val="003B1836"/>
    <w:rsid w:val="003B1D20"/>
    <w:rsid w:val="003B31F1"/>
    <w:rsid w:val="003B375C"/>
    <w:rsid w:val="003B405C"/>
    <w:rsid w:val="003B52C2"/>
    <w:rsid w:val="003B64E0"/>
    <w:rsid w:val="003B76E2"/>
    <w:rsid w:val="003C14FF"/>
    <w:rsid w:val="003C6424"/>
    <w:rsid w:val="003C718E"/>
    <w:rsid w:val="003C7905"/>
    <w:rsid w:val="003D2801"/>
    <w:rsid w:val="003D2C31"/>
    <w:rsid w:val="003D376D"/>
    <w:rsid w:val="003D4E47"/>
    <w:rsid w:val="003D5752"/>
    <w:rsid w:val="003D7AB8"/>
    <w:rsid w:val="003E3B15"/>
    <w:rsid w:val="003E7F05"/>
    <w:rsid w:val="003F11CE"/>
    <w:rsid w:val="003F1DC3"/>
    <w:rsid w:val="003F3032"/>
    <w:rsid w:val="003F61B4"/>
    <w:rsid w:val="003F68AD"/>
    <w:rsid w:val="003F711B"/>
    <w:rsid w:val="004006AB"/>
    <w:rsid w:val="00402D55"/>
    <w:rsid w:val="00403157"/>
    <w:rsid w:val="0040489C"/>
    <w:rsid w:val="004064E7"/>
    <w:rsid w:val="00406E61"/>
    <w:rsid w:val="00410208"/>
    <w:rsid w:val="00410D77"/>
    <w:rsid w:val="004152B1"/>
    <w:rsid w:val="00415600"/>
    <w:rsid w:val="0042198A"/>
    <w:rsid w:val="004236FF"/>
    <w:rsid w:val="00423925"/>
    <w:rsid w:val="00424995"/>
    <w:rsid w:val="0042621C"/>
    <w:rsid w:val="00441B19"/>
    <w:rsid w:val="00441FFB"/>
    <w:rsid w:val="004424AD"/>
    <w:rsid w:val="004464E1"/>
    <w:rsid w:val="0045041D"/>
    <w:rsid w:val="00450BBD"/>
    <w:rsid w:val="00451281"/>
    <w:rsid w:val="00453D95"/>
    <w:rsid w:val="00454C43"/>
    <w:rsid w:val="00454E11"/>
    <w:rsid w:val="00454E82"/>
    <w:rsid w:val="0045540D"/>
    <w:rsid w:val="00456116"/>
    <w:rsid w:val="00456C97"/>
    <w:rsid w:val="0045772B"/>
    <w:rsid w:val="00460B3B"/>
    <w:rsid w:val="00460F3E"/>
    <w:rsid w:val="00462344"/>
    <w:rsid w:val="00463D3A"/>
    <w:rsid w:val="00465160"/>
    <w:rsid w:val="00466963"/>
    <w:rsid w:val="004710E5"/>
    <w:rsid w:val="00471644"/>
    <w:rsid w:val="00471DEF"/>
    <w:rsid w:val="00473FA2"/>
    <w:rsid w:val="00475760"/>
    <w:rsid w:val="00477F1E"/>
    <w:rsid w:val="00480F66"/>
    <w:rsid w:val="004817D1"/>
    <w:rsid w:val="00481C46"/>
    <w:rsid w:val="00484D83"/>
    <w:rsid w:val="00485A55"/>
    <w:rsid w:val="0048724B"/>
    <w:rsid w:val="004875EC"/>
    <w:rsid w:val="00487A3A"/>
    <w:rsid w:val="0049142E"/>
    <w:rsid w:val="00493055"/>
    <w:rsid w:val="004930B0"/>
    <w:rsid w:val="0049451A"/>
    <w:rsid w:val="00497764"/>
    <w:rsid w:val="004A1A92"/>
    <w:rsid w:val="004A4598"/>
    <w:rsid w:val="004A4751"/>
    <w:rsid w:val="004A5213"/>
    <w:rsid w:val="004B4D9B"/>
    <w:rsid w:val="004B6A92"/>
    <w:rsid w:val="004B7C4C"/>
    <w:rsid w:val="004B7EE2"/>
    <w:rsid w:val="004C19C3"/>
    <w:rsid w:val="004C3465"/>
    <w:rsid w:val="004C5741"/>
    <w:rsid w:val="004C629D"/>
    <w:rsid w:val="004D1309"/>
    <w:rsid w:val="004D1DCF"/>
    <w:rsid w:val="004D50AC"/>
    <w:rsid w:val="004D621E"/>
    <w:rsid w:val="004D6ACD"/>
    <w:rsid w:val="004D7262"/>
    <w:rsid w:val="004D744D"/>
    <w:rsid w:val="004E0628"/>
    <w:rsid w:val="004E0DB0"/>
    <w:rsid w:val="004E27A7"/>
    <w:rsid w:val="004E6606"/>
    <w:rsid w:val="004E6C60"/>
    <w:rsid w:val="004E6CFC"/>
    <w:rsid w:val="004F5ED1"/>
    <w:rsid w:val="004F5F1E"/>
    <w:rsid w:val="005041E9"/>
    <w:rsid w:val="00504F64"/>
    <w:rsid w:val="005068C0"/>
    <w:rsid w:val="00510DFA"/>
    <w:rsid w:val="00510EA4"/>
    <w:rsid w:val="00511E39"/>
    <w:rsid w:val="00514B60"/>
    <w:rsid w:val="0052047C"/>
    <w:rsid w:val="0052182C"/>
    <w:rsid w:val="00522186"/>
    <w:rsid w:val="005222B2"/>
    <w:rsid w:val="00522AA8"/>
    <w:rsid w:val="005233C1"/>
    <w:rsid w:val="00523731"/>
    <w:rsid w:val="00524BD8"/>
    <w:rsid w:val="005250FD"/>
    <w:rsid w:val="00527F6B"/>
    <w:rsid w:val="00530C5C"/>
    <w:rsid w:val="005314A4"/>
    <w:rsid w:val="005321D3"/>
    <w:rsid w:val="005330AE"/>
    <w:rsid w:val="00533696"/>
    <w:rsid w:val="00533949"/>
    <w:rsid w:val="00533FE0"/>
    <w:rsid w:val="005349DB"/>
    <w:rsid w:val="005457A4"/>
    <w:rsid w:val="0055043D"/>
    <w:rsid w:val="00551D2D"/>
    <w:rsid w:val="00552AA2"/>
    <w:rsid w:val="00553E9A"/>
    <w:rsid w:val="0055483E"/>
    <w:rsid w:val="00555140"/>
    <w:rsid w:val="00556490"/>
    <w:rsid w:val="00556704"/>
    <w:rsid w:val="005571CC"/>
    <w:rsid w:val="00557D53"/>
    <w:rsid w:val="005608CE"/>
    <w:rsid w:val="00561EFD"/>
    <w:rsid w:val="00564172"/>
    <w:rsid w:val="005665D8"/>
    <w:rsid w:val="0057163E"/>
    <w:rsid w:val="00571954"/>
    <w:rsid w:val="005725E3"/>
    <w:rsid w:val="00572A90"/>
    <w:rsid w:val="00574864"/>
    <w:rsid w:val="005773F7"/>
    <w:rsid w:val="00582C77"/>
    <w:rsid w:val="00583FFD"/>
    <w:rsid w:val="00584803"/>
    <w:rsid w:val="00584C33"/>
    <w:rsid w:val="00586AE3"/>
    <w:rsid w:val="00586B8A"/>
    <w:rsid w:val="0058794D"/>
    <w:rsid w:val="0059046E"/>
    <w:rsid w:val="00592796"/>
    <w:rsid w:val="00592E64"/>
    <w:rsid w:val="005950E4"/>
    <w:rsid w:val="00596942"/>
    <w:rsid w:val="005A17DE"/>
    <w:rsid w:val="005A1F98"/>
    <w:rsid w:val="005A284A"/>
    <w:rsid w:val="005A34B2"/>
    <w:rsid w:val="005A46AC"/>
    <w:rsid w:val="005A4E6C"/>
    <w:rsid w:val="005A562C"/>
    <w:rsid w:val="005A61A4"/>
    <w:rsid w:val="005B1B32"/>
    <w:rsid w:val="005B1ED3"/>
    <w:rsid w:val="005B2638"/>
    <w:rsid w:val="005C021B"/>
    <w:rsid w:val="005C12F8"/>
    <w:rsid w:val="005C13CD"/>
    <w:rsid w:val="005C5387"/>
    <w:rsid w:val="005C548E"/>
    <w:rsid w:val="005C5EC0"/>
    <w:rsid w:val="005C6547"/>
    <w:rsid w:val="005D0667"/>
    <w:rsid w:val="005D0996"/>
    <w:rsid w:val="005D0B6F"/>
    <w:rsid w:val="005D19D8"/>
    <w:rsid w:val="005D261F"/>
    <w:rsid w:val="005D57B8"/>
    <w:rsid w:val="005D619B"/>
    <w:rsid w:val="005D6A8E"/>
    <w:rsid w:val="005D788C"/>
    <w:rsid w:val="005E0358"/>
    <w:rsid w:val="005E2F0B"/>
    <w:rsid w:val="005E35CE"/>
    <w:rsid w:val="005E49CC"/>
    <w:rsid w:val="005E4DEE"/>
    <w:rsid w:val="005E76C6"/>
    <w:rsid w:val="005F01E0"/>
    <w:rsid w:val="005F11A8"/>
    <w:rsid w:val="005F26BA"/>
    <w:rsid w:val="005F2C31"/>
    <w:rsid w:val="005F5E6E"/>
    <w:rsid w:val="005F64E3"/>
    <w:rsid w:val="005F6CDD"/>
    <w:rsid w:val="0060016D"/>
    <w:rsid w:val="00604CE5"/>
    <w:rsid w:val="00610910"/>
    <w:rsid w:val="00610E41"/>
    <w:rsid w:val="00613487"/>
    <w:rsid w:val="00613ECC"/>
    <w:rsid w:val="00615960"/>
    <w:rsid w:val="00617186"/>
    <w:rsid w:val="00617CF3"/>
    <w:rsid w:val="006204C4"/>
    <w:rsid w:val="006205D4"/>
    <w:rsid w:val="006212F7"/>
    <w:rsid w:val="00621EA5"/>
    <w:rsid w:val="006223E1"/>
    <w:rsid w:val="00623862"/>
    <w:rsid w:val="00625E91"/>
    <w:rsid w:val="006273DC"/>
    <w:rsid w:val="0062796C"/>
    <w:rsid w:val="00627EF9"/>
    <w:rsid w:val="00630304"/>
    <w:rsid w:val="006311C6"/>
    <w:rsid w:val="006321CD"/>
    <w:rsid w:val="0063367F"/>
    <w:rsid w:val="00633A38"/>
    <w:rsid w:val="00635E2A"/>
    <w:rsid w:val="00636915"/>
    <w:rsid w:val="00636A0E"/>
    <w:rsid w:val="00636F46"/>
    <w:rsid w:val="00637535"/>
    <w:rsid w:val="0064075C"/>
    <w:rsid w:val="00640EF8"/>
    <w:rsid w:val="0064221C"/>
    <w:rsid w:val="00643669"/>
    <w:rsid w:val="006437E3"/>
    <w:rsid w:val="006448E9"/>
    <w:rsid w:val="00645470"/>
    <w:rsid w:val="00646D32"/>
    <w:rsid w:val="00647A5F"/>
    <w:rsid w:val="00650111"/>
    <w:rsid w:val="0065067D"/>
    <w:rsid w:val="00650FD4"/>
    <w:rsid w:val="006522BD"/>
    <w:rsid w:val="00652949"/>
    <w:rsid w:val="006529A2"/>
    <w:rsid w:val="006543C1"/>
    <w:rsid w:val="006549DF"/>
    <w:rsid w:val="0065705C"/>
    <w:rsid w:val="00660207"/>
    <w:rsid w:val="00663B30"/>
    <w:rsid w:val="00665A39"/>
    <w:rsid w:val="00667162"/>
    <w:rsid w:val="0066783E"/>
    <w:rsid w:val="0067420B"/>
    <w:rsid w:val="0067702D"/>
    <w:rsid w:val="00680D2B"/>
    <w:rsid w:val="00682C89"/>
    <w:rsid w:val="00683AA8"/>
    <w:rsid w:val="00686BB2"/>
    <w:rsid w:val="0068758A"/>
    <w:rsid w:val="00691385"/>
    <w:rsid w:val="006916FB"/>
    <w:rsid w:val="00692D37"/>
    <w:rsid w:val="00694FD4"/>
    <w:rsid w:val="00696B66"/>
    <w:rsid w:val="006A07B9"/>
    <w:rsid w:val="006A358D"/>
    <w:rsid w:val="006A3671"/>
    <w:rsid w:val="006A3CEA"/>
    <w:rsid w:val="006A4569"/>
    <w:rsid w:val="006A560F"/>
    <w:rsid w:val="006A57FB"/>
    <w:rsid w:val="006A65D5"/>
    <w:rsid w:val="006A7E71"/>
    <w:rsid w:val="006B056F"/>
    <w:rsid w:val="006B0D07"/>
    <w:rsid w:val="006B26D5"/>
    <w:rsid w:val="006B308F"/>
    <w:rsid w:val="006B3713"/>
    <w:rsid w:val="006B3F4F"/>
    <w:rsid w:val="006B4674"/>
    <w:rsid w:val="006C05F3"/>
    <w:rsid w:val="006C08DE"/>
    <w:rsid w:val="006C0C2F"/>
    <w:rsid w:val="006C10B3"/>
    <w:rsid w:val="006C172D"/>
    <w:rsid w:val="006C1F94"/>
    <w:rsid w:val="006C2FAD"/>
    <w:rsid w:val="006C690A"/>
    <w:rsid w:val="006C6C0E"/>
    <w:rsid w:val="006C7232"/>
    <w:rsid w:val="006D08C6"/>
    <w:rsid w:val="006D4491"/>
    <w:rsid w:val="006E00EC"/>
    <w:rsid w:val="006E0B0D"/>
    <w:rsid w:val="006E2456"/>
    <w:rsid w:val="006E45FD"/>
    <w:rsid w:val="006F072C"/>
    <w:rsid w:val="006F193B"/>
    <w:rsid w:val="006F24CF"/>
    <w:rsid w:val="00702CDB"/>
    <w:rsid w:val="00703A41"/>
    <w:rsid w:val="00703A69"/>
    <w:rsid w:val="0070412A"/>
    <w:rsid w:val="00704A9F"/>
    <w:rsid w:val="007050BC"/>
    <w:rsid w:val="007131F0"/>
    <w:rsid w:val="0072051F"/>
    <w:rsid w:val="0072055F"/>
    <w:rsid w:val="00721461"/>
    <w:rsid w:val="0072150F"/>
    <w:rsid w:val="00722AE8"/>
    <w:rsid w:val="007260E0"/>
    <w:rsid w:val="00733932"/>
    <w:rsid w:val="00734188"/>
    <w:rsid w:val="007349A7"/>
    <w:rsid w:val="007349CF"/>
    <w:rsid w:val="00736126"/>
    <w:rsid w:val="0073780E"/>
    <w:rsid w:val="00740345"/>
    <w:rsid w:val="00741B5E"/>
    <w:rsid w:val="00741B82"/>
    <w:rsid w:val="007431FF"/>
    <w:rsid w:val="00746F85"/>
    <w:rsid w:val="0075074B"/>
    <w:rsid w:val="00753866"/>
    <w:rsid w:val="007548A0"/>
    <w:rsid w:val="00754D01"/>
    <w:rsid w:val="00754E32"/>
    <w:rsid w:val="0075692F"/>
    <w:rsid w:val="00757128"/>
    <w:rsid w:val="00760F74"/>
    <w:rsid w:val="00761B04"/>
    <w:rsid w:val="00763BFF"/>
    <w:rsid w:val="00766238"/>
    <w:rsid w:val="00766D6E"/>
    <w:rsid w:val="007670E5"/>
    <w:rsid w:val="007706B3"/>
    <w:rsid w:val="007711AA"/>
    <w:rsid w:val="007716BF"/>
    <w:rsid w:val="00773F0F"/>
    <w:rsid w:val="00775207"/>
    <w:rsid w:val="00775694"/>
    <w:rsid w:val="00777826"/>
    <w:rsid w:val="00777C75"/>
    <w:rsid w:val="00781EA0"/>
    <w:rsid w:val="007846E5"/>
    <w:rsid w:val="00784AF5"/>
    <w:rsid w:val="007852F8"/>
    <w:rsid w:val="00785DEA"/>
    <w:rsid w:val="00786992"/>
    <w:rsid w:val="007909C4"/>
    <w:rsid w:val="0079136A"/>
    <w:rsid w:val="00791F64"/>
    <w:rsid w:val="00792D30"/>
    <w:rsid w:val="0079399C"/>
    <w:rsid w:val="00793FB7"/>
    <w:rsid w:val="00794CEA"/>
    <w:rsid w:val="00796B9A"/>
    <w:rsid w:val="0079755D"/>
    <w:rsid w:val="007A057C"/>
    <w:rsid w:val="007A0861"/>
    <w:rsid w:val="007A242F"/>
    <w:rsid w:val="007A2C98"/>
    <w:rsid w:val="007A3627"/>
    <w:rsid w:val="007A3BDA"/>
    <w:rsid w:val="007A4577"/>
    <w:rsid w:val="007A481D"/>
    <w:rsid w:val="007A4976"/>
    <w:rsid w:val="007A7D7F"/>
    <w:rsid w:val="007B11E4"/>
    <w:rsid w:val="007B3E64"/>
    <w:rsid w:val="007B6482"/>
    <w:rsid w:val="007C1A57"/>
    <w:rsid w:val="007C1BC1"/>
    <w:rsid w:val="007C2C9B"/>
    <w:rsid w:val="007C50BC"/>
    <w:rsid w:val="007D02CF"/>
    <w:rsid w:val="007D03AA"/>
    <w:rsid w:val="007D2DB3"/>
    <w:rsid w:val="007D38BD"/>
    <w:rsid w:val="007D637C"/>
    <w:rsid w:val="007D6E75"/>
    <w:rsid w:val="007D758E"/>
    <w:rsid w:val="007E1162"/>
    <w:rsid w:val="007E12EA"/>
    <w:rsid w:val="007E63B7"/>
    <w:rsid w:val="007F107B"/>
    <w:rsid w:val="007F400F"/>
    <w:rsid w:val="007F6F50"/>
    <w:rsid w:val="00803453"/>
    <w:rsid w:val="00805C52"/>
    <w:rsid w:val="0081134C"/>
    <w:rsid w:val="008113E6"/>
    <w:rsid w:val="0081555B"/>
    <w:rsid w:val="00815D1E"/>
    <w:rsid w:val="008264BF"/>
    <w:rsid w:val="00827893"/>
    <w:rsid w:val="008414C0"/>
    <w:rsid w:val="008424E9"/>
    <w:rsid w:val="00843AC8"/>
    <w:rsid w:val="00844AE4"/>
    <w:rsid w:val="00850729"/>
    <w:rsid w:val="00850AFC"/>
    <w:rsid w:val="00852FBA"/>
    <w:rsid w:val="00855029"/>
    <w:rsid w:val="008557DB"/>
    <w:rsid w:val="00855B3A"/>
    <w:rsid w:val="0085643B"/>
    <w:rsid w:val="008564AE"/>
    <w:rsid w:val="00862876"/>
    <w:rsid w:val="00862CD3"/>
    <w:rsid w:val="00863CE9"/>
    <w:rsid w:val="00865D5B"/>
    <w:rsid w:val="008667F5"/>
    <w:rsid w:val="00867D57"/>
    <w:rsid w:val="00870E70"/>
    <w:rsid w:val="008716E0"/>
    <w:rsid w:val="00873608"/>
    <w:rsid w:val="00874E70"/>
    <w:rsid w:val="00875935"/>
    <w:rsid w:val="00875C9D"/>
    <w:rsid w:val="008769B5"/>
    <w:rsid w:val="00876A76"/>
    <w:rsid w:val="00876EE4"/>
    <w:rsid w:val="008823CA"/>
    <w:rsid w:val="008829E4"/>
    <w:rsid w:val="00882B6C"/>
    <w:rsid w:val="008841C9"/>
    <w:rsid w:val="00884AE1"/>
    <w:rsid w:val="008856E4"/>
    <w:rsid w:val="00885A57"/>
    <w:rsid w:val="00885CDE"/>
    <w:rsid w:val="00886015"/>
    <w:rsid w:val="00886CDE"/>
    <w:rsid w:val="008A09F1"/>
    <w:rsid w:val="008A0BF2"/>
    <w:rsid w:val="008A199F"/>
    <w:rsid w:val="008A1AE1"/>
    <w:rsid w:val="008A1E7A"/>
    <w:rsid w:val="008A27BF"/>
    <w:rsid w:val="008A561B"/>
    <w:rsid w:val="008A6DF7"/>
    <w:rsid w:val="008A78B2"/>
    <w:rsid w:val="008B1710"/>
    <w:rsid w:val="008B202B"/>
    <w:rsid w:val="008B240B"/>
    <w:rsid w:val="008B2901"/>
    <w:rsid w:val="008B2EB6"/>
    <w:rsid w:val="008C03D8"/>
    <w:rsid w:val="008C0565"/>
    <w:rsid w:val="008C1DF6"/>
    <w:rsid w:val="008C206A"/>
    <w:rsid w:val="008C4BC5"/>
    <w:rsid w:val="008C5686"/>
    <w:rsid w:val="008C75FA"/>
    <w:rsid w:val="008C78B1"/>
    <w:rsid w:val="008D188A"/>
    <w:rsid w:val="008D4AF4"/>
    <w:rsid w:val="008D50A1"/>
    <w:rsid w:val="008D795B"/>
    <w:rsid w:val="008E45C9"/>
    <w:rsid w:val="008E6723"/>
    <w:rsid w:val="008E6CBB"/>
    <w:rsid w:val="008F0DA3"/>
    <w:rsid w:val="008F2DA2"/>
    <w:rsid w:val="008F4DD4"/>
    <w:rsid w:val="008F656E"/>
    <w:rsid w:val="008F65EF"/>
    <w:rsid w:val="008F6BB5"/>
    <w:rsid w:val="00901127"/>
    <w:rsid w:val="00902D3C"/>
    <w:rsid w:val="00902DE4"/>
    <w:rsid w:val="00905B48"/>
    <w:rsid w:val="009072EC"/>
    <w:rsid w:val="009103AB"/>
    <w:rsid w:val="00910A0F"/>
    <w:rsid w:val="0091224B"/>
    <w:rsid w:val="00912DCB"/>
    <w:rsid w:val="00913039"/>
    <w:rsid w:val="00913A50"/>
    <w:rsid w:val="00915E04"/>
    <w:rsid w:val="00916AEB"/>
    <w:rsid w:val="00916DD8"/>
    <w:rsid w:val="00921EF2"/>
    <w:rsid w:val="00924EEE"/>
    <w:rsid w:val="00925E00"/>
    <w:rsid w:val="00930223"/>
    <w:rsid w:val="00931398"/>
    <w:rsid w:val="009333AC"/>
    <w:rsid w:val="00933B33"/>
    <w:rsid w:val="009348C3"/>
    <w:rsid w:val="00934AA8"/>
    <w:rsid w:val="009355F9"/>
    <w:rsid w:val="00936D65"/>
    <w:rsid w:val="00944BE8"/>
    <w:rsid w:val="00945096"/>
    <w:rsid w:val="009458E3"/>
    <w:rsid w:val="00946869"/>
    <w:rsid w:val="009475CA"/>
    <w:rsid w:val="00954CC4"/>
    <w:rsid w:val="00955C69"/>
    <w:rsid w:val="00956D0F"/>
    <w:rsid w:val="0095752E"/>
    <w:rsid w:val="00957897"/>
    <w:rsid w:val="00957C8E"/>
    <w:rsid w:val="00957DC8"/>
    <w:rsid w:val="00961E3B"/>
    <w:rsid w:val="00963BEC"/>
    <w:rsid w:val="00964E23"/>
    <w:rsid w:val="009669F3"/>
    <w:rsid w:val="009676A6"/>
    <w:rsid w:val="009732D0"/>
    <w:rsid w:val="0097349F"/>
    <w:rsid w:val="00973DF9"/>
    <w:rsid w:val="0097595D"/>
    <w:rsid w:val="00976181"/>
    <w:rsid w:val="00976ACC"/>
    <w:rsid w:val="00976F33"/>
    <w:rsid w:val="00981B6D"/>
    <w:rsid w:val="00982087"/>
    <w:rsid w:val="00982D6F"/>
    <w:rsid w:val="0098336B"/>
    <w:rsid w:val="00985A39"/>
    <w:rsid w:val="00990A23"/>
    <w:rsid w:val="00991BE6"/>
    <w:rsid w:val="00991C9B"/>
    <w:rsid w:val="009936BA"/>
    <w:rsid w:val="00995BB4"/>
    <w:rsid w:val="0099633F"/>
    <w:rsid w:val="00996BFB"/>
    <w:rsid w:val="00996C3A"/>
    <w:rsid w:val="00997BD9"/>
    <w:rsid w:val="009A011F"/>
    <w:rsid w:val="009A0A1A"/>
    <w:rsid w:val="009A11DC"/>
    <w:rsid w:val="009A14E3"/>
    <w:rsid w:val="009A4759"/>
    <w:rsid w:val="009A48C8"/>
    <w:rsid w:val="009A5F02"/>
    <w:rsid w:val="009A61A7"/>
    <w:rsid w:val="009B0812"/>
    <w:rsid w:val="009B0879"/>
    <w:rsid w:val="009B3049"/>
    <w:rsid w:val="009B3462"/>
    <w:rsid w:val="009B4462"/>
    <w:rsid w:val="009B56EF"/>
    <w:rsid w:val="009B5D0F"/>
    <w:rsid w:val="009B7B29"/>
    <w:rsid w:val="009C195B"/>
    <w:rsid w:val="009C26AB"/>
    <w:rsid w:val="009C27DC"/>
    <w:rsid w:val="009C4459"/>
    <w:rsid w:val="009C46AD"/>
    <w:rsid w:val="009C4C32"/>
    <w:rsid w:val="009C7C1C"/>
    <w:rsid w:val="009D4522"/>
    <w:rsid w:val="009D61AB"/>
    <w:rsid w:val="009E1511"/>
    <w:rsid w:val="009E5D15"/>
    <w:rsid w:val="009E6C1E"/>
    <w:rsid w:val="009E76E7"/>
    <w:rsid w:val="009F2E05"/>
    <w:rsid w:val="009F3B35"/>
    <w:rsid w:val="009F3CB5"/>
    <w:rsid w:val="009F6FDE"/>
    <w:rsid w:val="00A01DFC"/>
    <w:rsid w:val="00A025E2"/>
    <w:rsid w:val="00A02EB1"/>
    <w:rsid w:val="00A032E2"/>
    <w:rsid w:val="00A059D7"/>
    <w:rsid w:val="00A150E9"/>
    <w:rsid w:val="00A178E5"/>
    <w:rsid w:val="00A22A55"/>
    <w:rsid w:val="00A22EF2"/>
    <w:rsid w:val="00A2509C"/>
    <w:rsid w:val="00A2759B"/>
    <w:rsid w:val="00A30BFA"/>
    <w:rsid w:val="00A31EBF"/>
    <w:rsid w:val="00A32991"/>
    <w:rsid w:val="00A32EE2"/>
    <w:rsid w:val="00A40515"/>
    <w:rsid w:val="00A41EE7"/>
    <w:rsid w:val="00A43D0D"/>
    <w:rsid w:val="00A4594A"/>
    <w:rsid w:val="00A46104"/>
    <w:rsid w:val="00A46363"/>
    <w:rsid w:val="00A47C9F"/>
    <w:rsid w:val="00A501E5"/>
    <w:rsid w:val="00A529D2"/>
    <w:rsid w:val="00A56CFC"/>
    <w:rsid w:val="00A57DB1"/>
    <w:rsid w:val="00A602B7"/>
    <w:rsid w:val="00A60D16"/>
    <w:rsid w:val="00A63DD1"/>
    <w:rsid w:val="00A64D5A"/>
    <w:rsid w:val="00A666DE"/>
    <w:rsid w:val="00A7674A"/>
    <w:rsid w:val="00A77343"/>
    <w:rsid w:val="00A802D7"/>
    <w:rsid w:val="00A83AE2"/>
    <w:rsid w:val="00A84126"/>
    <w:rsid w:val="00A851DF"/>
    <w:rsid w:val="00A86E92"/>
    <w:rsid w:val="00A952D7"/>
    <w:rsid w:val="00A95B96"/>
    <w:rsid w:val="00AA106E"/>
    <w:rsid w:val="00AA2B7A"/>
    <w:rsid w:val="00AA4281"/>
    <w:rsid w:val="00AA5156"/>
    <w:rsid w:val="00AA598C"/>
    <w:rsid w:val="00AA6AC3"/>
    <w:rsid w:val="00AA7269"/>
    <w:rsid w:val="00AB0280"/>
    <w:rsid w:val="00AB48D2"/>
    <w:rsid w:val="00AB49DC"/>
    <w:rsid w:val="00AB5CF6"/>
    <w:rsid w:val="00AB686E"/>
    <w:rsid w:val="00AB776A"/>
    <w:rsid w:val="00AC294D"/>
    <w:rsid w:val="00AC32F4"/>
    <w:rsid w:val="00AC5F87"/>
    <w:rsid w:val="00AC769B"/>
    <w:rsid w:val="00AD0145"/>
    <w:rsid w:val="00AD0C5A"/>
    <w:rsid w:val="00AD1E04"/>
    <w:rsid w:val="00AD26B3"/>
    <w:rsid w:val="00AD6854"/>
    <w:rsid w:val="00AD79B5"/>
    <w:rsid w:val="00AE3FBF"/>
    <w:rsid w:val="00AE4270"/>
    <w:rsid w:val="00AE593B"/>
    <w:rsid w:val="00AF002A"/>
    <w:rsid w:val="00AF0E81"/>
    <w:rsid w:val="00AF54D6"/>
    <w:rsid w:val="00AF7009"/>
    <w:rsid w:val="00B01F8C"/>
    <w:rsid w:val="00B03C12"/>
    <w:rsid w:val="00B03FA7"/>
    <w:rsid w:val="00B052E4"/>
    <w:rsid w:val="00B05718"/>
    <w:rsid w:val="00B05CE9"/>
    <w:rsid w:val="00B07E0F"/>
    <w:rsid w:val="00B1048E"/>
    <w:rsid w:val="00B118F0"/>
    <w:rsid w:val="00B13924"/>
    <w:rsid w:val="00B13969"/>
    <w:rsid w:val="00B147E0"/>
    <w:rsid w:val="00B22152"/>
    <w:rsid w:val="00B2235B"/>
    <w:rsid w:val="00B24DCE"/>
    <w:rsid w:val="00B251E4"/>
    <w:rsid w:val="00B2543D"/>
    <w:rsid w:val="00B260A8"/>
    <w:rsid w:val="00B32D89"/>
    <w:rsid w:val="00B3427F"/>
    <w:rsid w:val="00B3482B"/>
    <w:rsid w:val="00B34F7F"/>
    <w:rsid w:val="00B36677"/>
    <w:rsid w:val="00B36835"/>
    <w:rsid w:val="00B36A69"/>
    <w:rsid w:val="00B400C0"/>
    <w:rsid w:val="00B444AA"/>
    <w:rsid w:val="00B44C43"/>
    <w:rsid w:val="00B5539C"/>
    <w:rsid w:val="00B5640C"/>
    <w:rsid w:val="00B6207F"/>
    <w:rsid w:val="00B6245B"/>
    <w:rsid w:val="00B63913"/>
    <w:rsid w:val="00B64633"/>
    <w:rsid w:val="00B7133A"/>
    <w:rsid w:val="00B713D5"/>
    <w:rsid w:val="00B75366"/>
    <w:rsid w:val="00B77488"/>
    <w:rsid w:val="00B84A5C"/>
    <w:rsid w:val="00B84C05"/>
    <w:rsid w:val="00B85F97"/>
    <w:rsid w:val="00B87472"/>
    <w:rsid w:val="00B950AF"/>
    <w:rsid w:val="00B9528C"/>
    <w:rsid w:val="00B95B52"/>
    <w:rsid w:val="00B97D7D"/>
    <w:rsid w:val="00BA519B"/>
    <w:rsid w:val="00BA62CB"/>
    <w:rsid w:val="00BB0D28"/>
    <w:rsid w:val="00BB17A5"/>
    <w:rsid w:val="00BB23D0"/>
    <w:rsid w:val="00BB41BE"/>
    <w:rsid w:val="00BB527E"/>
    <w:rsid w:val="00BB5F41"/>
    <w:rsid w:val="00BB62A6"/>
    <w:rsid w:val="00BB7BE9"/>
    <w:rsid w:val="00BC0676"/>
    <w:rsid w:val="00BC3E91"/>
    <w:rsid w:val="00BC4BBA"/>
    <w:rsid w:val="00BC4F3A"/>
    <w:rsid w:val="00BC6732"/>
    <w:rsid w:val="00BD06B0"/>
    <w:rsid w:val="00BD616A"/>
    <w:rsid w:val="00BD6E41"/>
    <w:rsid w:val="00BD7CC8"/>
    <w:rsid w:val="00BD7E87"/>
    <w:rsid w:val="00BE0C7D"/>
    <w:rsid w:val="00BE55D8"/>
    <w:rsid w:val="00BE584B"/>
    <w:rsid w:val="00BE5C02"/>
    <w:rsid w:val="00BE65D7"/>
    <w:rsid w:val="00BF0C2F"/>
    <w:rsid w:val="00BF5A41"/>
    <w:rsid w:val="00BF5FBC"/>
    <w:rsid w:val="00C00CE7"/>
    <w:rsid w:val="00C024AB"/>
    <w:rsid w:val="00C05719"/>
    <w:rsid w:val="00C072F8"/>
    <w:rsid w:val="00C07657"/>
    <w:rsid w:val="00C1174A"/>
    <w:rsid w:val="00C155C6"/>
    <w:rsid w:val="00C17F76"/>
    <w:rsid w:val="00C20501"/>
    <w:rsid w:val="00C2478F"/>
    <w:rsid w:val="00C26C3D"/>
    <w:rsid w:val="00C2728D"/>
    <w:rsid w:val="00C30D7C"/>
    <w:rsid w:val="00C31569"/>
    <w:rsid w:val="00C326A1"/>
    <w:rsid w:val="00C34590"/>
    <w:rsid w:val="00C34B69"/>
    <w:rsid w:val="00C351E6"/>
    <w:rsid w:val="00C35B32"/>
    <w:rsid w:val="00C363A7"/>
    <w:rsid w:val="00C37B96"/>
    <w:rsid w:val="00C40B2F"/>
    <w:rsid w:val="00C4157B"/>
    <w:rsid w:val="00C418A0"/>
    <w:rsid w:val="00C4491F"/>
    <w:rsid w:val="00C46A8F"/>
    <w:rsid w:val="00C46E97"/>
    <w:rsid w:val="00C50F75"/>
    <w:rsid w:val="00C539EB"/>
    <w:rsid w:val="00C561DA"/>
    <w:rsid w:val="00C57377"/>
    <w:rsid w:val="00C613C0"/>
    <w:rsid w:val="00C63706"/>
    <w:rsid w:val="00C66D3B"/>
    <w:rsid w:val="00C670C4"/>
    <w:rsid w:val="00C702EF"/>
    <w:rsid w:val="00C70BD6"/>
    <w:rsid w:val="00C72B9A"/>
    <w:rsid w:val="00C72DFB"/>
    <w:rsid w:val="00C73C40"/>
    <w:rsid w:val="00C75299"/>
    <w:rsid w:val="00C75485"/>
    <w:rsid w:val="00C76EB1"/>
    <w:rsid w:val="00C76F57"/>
    <w:rsid w:val="00C806E3"/>
    <w:rsid w:val="00C808F3"/>
    <w:rsid w:val="00C8256B"/>
    <w:rsid w:val="00C82959"/>
    <w:rsid w:val="00C82A08"/>
    <w:rsid w:val="00C84159"/>
    <w:rsid w:val="00C90258"/>
    <w:rsid w:val="00C906C3"/>
    <w:rsid w:val="00C9312F"/>
    <w:rsid w:val="00C934F5"/>
    <w:rsid w:val="00C947CF"/>
    <w:rsid w:val="00C9558B"/>
    <w:rsid w:val="00C95F08"/>
    <w:rsid w:val="00CA2BAB"/>
    <w:rsid w:val="00CA414B"/>
    <w:rsid w:val="00CA70DF"/>
    <w:rsid w:val="00CA750B"/>
    <w:rsid w:val="00CB1B9D"/>
    <w:rsid w:val="00CB2D85"/>
    <w:rsid w:val="00CB3996"/>
    <w:rsid w:val="00CB49ED"/>
    <w:rsid w:val="00CB71C1"/>
    <w:rsid w:val="00CC0F61"/>
    <w:rsid w:val="00CC2C89"/>
    <w:rsid w:val="00CC36DE"/>
    <w:rsid w:val="00CC3A03"/>
    <w:rsid w:val="00CD25D7"/>
    <w:rsid w:val="00CD5C87"/>
    <w:rsid w:val="00CD7865"/>
    <w:rsid w:val="00CD7A23"/>
    <w:rsid w:val="00CE1092"/>
    <w:rsid w:val="00CE33F3"/>
    <w:rsid w:val="00CE39C0"/>
    <w:rsid w:val="00CE39CA"/>
    <w:rsid w:val="00CE6B0D"/>
    <w:rsid w:val="00CE78FB"/>
    <w:rsid w:val="00CF0171"/>
    <w:rsid w:val="00CF0EB6"/>
    <w:rsid w:val="00CF2792"/>
    <w:rsid w:val="00CF47DF"/>
    <w:rsid w:val="00CF79E6"/>
    <w:rsid w:val="00D00CF0"/>
    <w:rsid w:val="00D014E9"/>
    <w:rsid w:val="00D01BA7"/>
    <w:rsid w:val="00D05149"/>
    <w:rsid w:val="00D05231"/>
    <w:rsid w:val="00D068D2"/>
    <w:rsid w:val="00D10847"/>
    <w:rsid w:val="00D11456"/>
    <w:rsid w:val="00D13AAB"/>
    <w:rsid w:val="00D14621"/>
    <w:rsid w:val="00D16179"/>
    <w:rsid w:val="00D162DC"/>
    <w:rsid w:val="00D17037"/>
    <w:rsid w:val="00D206EE"/>
    <w:rsid w:val="00D21F54"/>
    <w:rsid w:val="00D2350E"/>
    <w:rsid w:val="00D23A63"/>
    <w:rsid w:val="00D26DEF"/>
    <w:rsid w:val="00D32D78"/>
    <w:rsid w:val="00D33534"/>
    <w:rsid w:val="00D34F94"/>
    <w:rsid w:val="00D42187"/>
    <w:rsid w:val="00D44D7C"/>
    <w:rsid w:val="00D45BDA"/>
    <w:rsid w:val="00D4609D"/>
    <w:rsid w:val="00D52D8D"/>
    <w:rsid w:val="00D52F83"/>
    <w:rsid w:val="00D57917"/>
    <w:rsid w:val="00D60865"/>
    <w:rsid w:val="00D609FA"/>
    <w:rsid w:val="00D61715"/>
    <w:rsid w:val="00D63B8E"/>
    <w:rsid w:val="00D65587"/>
    <w:rsid w:val="00D66A35"/>
    <w:rsid w:val="00D66D63"/>
    <w:rsid w:val="00D70F74"/>
    <w:rsid w:val="00D7332E"/>
    <w:rsid w:val="00D74D69"/>
    <w:rsid w:val="00D760C8"/>
    <w:rsid w:val="00D76C51"/>
    <w:rsid w:val="00D83F3C"/>
    <w:rsid w:val="00D845C9"/>
    <w:rsid w:val="00D8764D"/>
    <w:rsid w:val="00D877C8"/>
    <w:rsid w:val="00D90025"/>
    <w:rsid w:val="00D911BB"/>
    <w:rsid w:val="00D91499"/>
    <w:rsid w:val="00D979F6"/>
    <w:rsid w:val="00DA17ED"/>
    <w:rsid w:val="00DA445B"/>
    <w:rsid w:val="00DA45D9"/>
    <w:rsid w:val="00DA5372"/>
    <w:rsid w:val="00DA7F08"/>
    <w:rsid w:val="00DB2EF5"/>
    <w:rsid w:val="00DB34E0"/>
    <w:rsid w:val="00DB67A2"/>
    <w:rsid w:val="00DC013D"/>
    <w:rsid w:val="00DC0B96"/>
    <w:rsid w:val="00DC29F2"/>
    <w:rsid w:val="00DC3D5A"/>
    <w:rsid w:val="00DC4D50"/>
    <w:rsid w:val="00DC60C9"/>
    <w:rsid w:val="00DD06E4"/>
    <w:rsid w:val="00DD27D0"/>
    <w:rsid w:val="00DD2E65"/>
    <w:rsid w:val="00DD326F"/>
    <w:rsid w:val="00DE03F4"/>
    <w:rsid w:val="00DE079A"/>
    <w:rsid w:val="00DE1528"/>
    <w:rsid w:val="00DE1B1F"/>
    <w:rsid w:val="00DE1BFF"/>
    <w:rsid w:val="00DE255E"/>
    <w:rsid w:val="00DE360D"/>
    <w:rsid w:val="00DE3D7D"/>
    <w:rsid w:val="00DE67CC"/>
    <w:rsid w:val="00DE7417"/>
    <w:rsid w:val="00DF08D0"/>
    <w:rsid w:val="00DF3955"/>
    <w:rsid w:val="00DF4759"/>
    <w:rsid w:val="00DF5897"/>
    <w:rsid w:val="00DF7D31"/>
    <w:rsid w:val="00E0188B"/>
    <w:rsid w:val="00E03D16"/>
    <w:rsid w:val="00E0406C"/>
    <w:rsid w:val="00E062F1"/>
    <w:rsid w:val="00E11025"/>
    <w:rsid w:val="00E11C7F"/>
    <w:rsid w:val="00E15828"/>
    <w:rsid w:val="00E16989"/>
    <w:rsid w:val="00E16BCA"/>
    <w:rsid w:val="00E17584"/>
    <w:rsid w:val="00E17773"/>
    <w:rsid w:val="00E17ED3"/>
    <w:rsid w:val="00E17F89"/>
    <w:rsid w:val="00E22132"/>
    <w:rsid w:val="00E2269E"/>
    <w:rsid w:val="00E24F1F"/>
    <w:rsid w:val="00E2610C"/>
    <w:rsid w:val="00E30555"/>
    <w:rsid w:val="00E3347F"/>
    <w:rsid w:val="00E339D1"/>
    <w:rsid w:val="00E33B89"/>
    <w:rsid w:val="00E34B20"/>
    <w:rsid w:val="00E375EB"/>
    <w:rsid w:val="00E37771"/>
    <w:rsid w:val="00E40631"/>
    <w:rsid w:val="00E42046"/>
    <w:rsid w:val="00E445FB"/>
    <w:rsid w:val="00E454D7"/>
    <w:rsid w:val="00E4553C"/>
    <w:rsid w:val="00E45B08"/>
    <w:rsid w:val="00E502AB"/>
    <w:rsid w:val="00E50A03"/>
    <w:rsid w:val="00E51E8E"/>
    <w:rsid w:val="00E520D5"/>
    <w:rsid w:val="00E523DC"/>
    <w:rsid w:val="00E52403"/>
    <w:rsid w:val="00E53657"/>
    <w:rsid w:val="00E537AA"/>
    <w:rsid w:val="00E56884"/>
    <w:rsid w:val="00E56DEC"/>
    <w:rsid w:val="00E61CC8"/>
    <w:rsid w:val="00E64A60"/>
    <w:rsid w:val="00E64F91"/>
    <w:rsid w:val="00E66784"/>
    <w:rsid w:val="00E72016"/>
    <w:rsid w:val="00E82D10"/>
    <w:rsid w:val="00E83835"/>
    <w:rsid w:val="00E84096"/>
    <w:rsid w:val="00E86537"/>
    <w:rsid w:val="00E86E9B"/>
    <w:rsid w:val="00E90B78"/>
    <w:rsid w:val="00E916D2"/>
    <w:rsid w:val="00E925DB"/>
    <w:rsid w:val="00E93485"/>
    <w:rsid w:val="00E97790"/>
    <w:rsid w:val="00EA32E4"/>
    <w:rsid w:val="00EA35CB"/>
    <w:rsid w:val="00EA3873"/>
    <w:rsid w:val="00EA516E"/>
    <w:rsid w:val="00EA7D77"/>
    <w:rsid w:val="00EB159A"/>
    <w:rsid w:val="00EB4B84"/>
    <w:rsid w:val="00EB5684"/>
    <w:rsid w:val="00EB57E6"/>
    <w:rsid w:val="00EB6239"/>
    <w:rsid w:val="00EC005F"/>
    <w:rsid w:val="00EC038E"/>
    <w:rsid w:val="00EC1473"/>
    <w:rsid w:val="00EC1520"/>
    <w:rsid w:val="00EC27F2"/>
    <w:rsid w:val="00EC28AB"/>
    <w:rsid w:val="00EC4739"/>
    <w:rsid w:val="00EC4755"/>
    <w:rsid w:val="00EC7DE6"/>
    <w:rsid w:val="00ED03FA"/>
    <w:rsid w:val="00ED0E16"/>
    <w:rsid w:val="00ED2FC2"/>
    <w:rsid w:val="00ED43F5"/>
    <w:rsid w:val="00ED46B2"/>
    <w:rsid w:val="00ED70D2"/>
    <w:rsid w:val="00EE02FC"/>
    <w:rsid w:val="00EE24C3"/>
    <w:rsid w:val="00EE540A"/>
    <w:rsid w:val="00EE7357"/>
    <w:rsid w:val="00EE739D"/>
    <w:rsid w:val="00EE78CC"/>
    <w:rsid w:val="00EF42B9"/>
    <w:rsid w:val="00EF4403"/>
    <w:rsid w:val="00EF5B50"/>
    <w:rsid w:val="00EF7FF3"/>
    <w:rsid w:val="00F01871"/>
    <w:rsid w:val="00F02508"/>
    <w:rsid w:val="00F02B17"/>
    <w:rsid w:val="00F100B5"/>
    <w:rsid w:val="00F11537"/>
    <w:rsid w:val="00F116F0"/>
    <w:rsid w:val="00F121DE"/>
    <w:rsid w:val="00F12581"/>
    <w:rsid w:val="00F14147"/>
    <w:rsid w:val="00F20842"/>
    <w:rsid w:val="00F21776"/>
    <w:rsid w:val="00F2189F"/>
    <w:rsid w:val="00F21B1A"/>
    <w:rsid w:val="00F220C9"/>
    <w:rsid w:val="00F242D1"/>
    <w:rsid w:val="00F24BD7"/>
    <w:rsid w:val="00F24BFC"/>
    <w:rsid w:val="00F24C46"/>
    <w:rsid w:val="00F25169"/>
    <w:rsid w:val="00F303EC"/>
    <w:rsid w:val="00F31F4D"/>
    <w:rsid w:val="00F32A57"/>
    <w:rsid w:val="00F333BC"/>
    <w:rsid w:val="00F35F6D"/>
    <w:rsid w:val="00F36764"/>
    <w:rsid w:val="00F37A26"/>
    <w:rsid w:val="00F37BFB"/>
    <w:rsid w:val="00F41453"/>
    <w:rsid w:val="00F4308D"/>
    <w:rsid w:val="00F442F1"/>
    <w:rsid w:val="00F4560E"/>
    <w:rsid w:val="00F47C83"/>
    <w:rsid w:val="00F5428C"/>
    <w:rsid w:val="00F54494"/>
    <w:rsid w:val="00F579E2"/>
    <w:rsid w:val="00F60235"/>
    <w:rsid w:val="00F62AC0"/>
    <w:rsid w:val="00F649A0"/>
    <w:rsid w:val="00F64E1F"/>
    <w:rsid w:val="00F66788"/>
    <w:rsid w:val="00F670BD"/>
    <w:rsid w:val="00F701E0"/>
    <w:rsid w:val="00F72CC6"/>
    <w:rsid w:val="00F7314F"/>
    <w:rsid w:val="00F751FA"/>
    <w:rsid w:val="00F77EC9"/>
    <w:rsid w:val="00F81395"/>
    <w:rsid w:val="00F83A87"/>
    <w:rsid w:val="00F83F97"/>
    <w:rsid w:val="00F8413E"/>
    <w:rsid w:val="00F84FFD"/>
    <w:rsid w:val="00F875A5"/>
    <w:rsid w:val="00F902DF"/>
    <w:rsid w:val="00F9273B"/>
    <w:rsid w:val="00F93270"/>
    <w:rsid w:val="00F93311"/>
    <w:rsid w:val="00F94917"/>
    <w:rsid w:val="00F962BD"/>
    <w:rsid w:val="00F973ED"/>
    <w:rsid w:val="00F97F24"/>
    <w:rsid w:val="00FA060D"/>
    <w:rsid w:val="00FA20F4"/>
    <w:rsid w:val="00FA2521"/>
    <w:rsid w:val="00FA6B6D"/>
    <w:rsid w:val="00FA75C5"/>
    <w:rsid w:val="00FB1EA8"/>
    <w:rsid w:val="00FB2AF8"/>
    <w:rsid w:val="00FB32AD"/>
    <w:rsid w:val="00FB357A"/>
    <w:rsid w:val="00FB3DCC"/>
    <w:rsid w:val="00FB551E"/>
    <w:rsid w:val="00FB6463"/>
    <w:rsid w:val="00FC181E"/>
    <w:rsid w:val="00FC1ED4"/>
    <w:rsid w:val="00FC4108"/>
    <w:rsid w:val="00FC5F5C"/>
    <w:rsid w:val="00FC658F"/>
    <w:rsid w:val="00FC7F88"/>
    <w:rsid w:val="00FD03C4"/>
    <w:rsid w:val="00FD0B26"/>
    <w:rsid w:val="00FD0ED0"/>
    <w:rsid w:val="00FD1021"/>
    <w:rsid w:val="00FD1060"/>
    <w:rsid w:val="00FD4D2E"/>
    <w:rsid w:val="00FD52E7"/>
    <w:rsid w:val="00FD6ACE"/>
    <w:rsid w:val="00FE0526"/>
    <w:rsid w:val="00FE0903"/>
    <w:rsid w:val="00FE2666"/>
    <w:rsid w:val="00FE30B3"/>
    <w:rsid w:val="00FE4BAA"/>
    <w:rsid w:val="00FE5736"/>
    <w:rsid w:val="00FF3474"/>
    <w:rsid w:val="00FF4361"/>
    <w:rsid w:val="00FF4D0E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uiPriority="99" w:name="FollowedHyperlink"/>
    <w:lsdException w:qFormat="true" w:uiPriority="22" w:name="Strong"/>
    <w:lsdException w:qFormat="true" w:uiPriority="20" w:name="Emphasis"/>
    <w:lsdException w:uiPriority="99" w:name="Plain Text"/>
    <w:lsdException w:uiPriority="99" w:name="Normal (Web)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052E4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B052E4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unhideWhenUsed/>
    <w:qFormat/>
    <w:rsid w:val="00B052E4"/>
    <w:pPr>
      <w:keepNext/>
      <w:jc w:val="both"/>
      <w:outlineLvl w:val="2"/>
    </w:pPr>
    <w:rPr>
      <w:b/>
      <w:bCs/>
      <w:sz w:val="28"/>
      <w:szCs w:val="28"/>
    </w:rPr>
  </w:style>
  <w:style w:styleId="Naslov4" w:type="paragraph">
    <w:name w:val="heading 4"/>
    <w:basedOn w:val="Normal"/>
    <w:next w:val="Normal"/>
    <w:link w:val="Naslov4Char"/>
    <w:qFormat/>
    <w:rsid w:val="00BC4BBA"/>
    <w:pPr>
      <w:keepNext/>
      <w:jc w:val="both"/>
      <w:outlineLvl w:val="3"/>
    </w:pPr>
    <w:rPr>
      <w:b/>
      <w:bCs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BC4BBA"/>
    <w:pPr>
      <w:keepNext/>
      <w:ind w:hanging="708" w:left="708"/>
      <w:outlineLvl w:val="4"/>
    </w:pPr>
    <w:rPr>
      <w:b/>
      <w:bCs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BC4BBA"/>
    <w:pPr>
      <w:keepNext/>
      <w:ind w:firstLine="708"/>
      <w:jc w:val="both"/>
      <w:outlineLvl w:val="5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052E4"/>
    <w:rPr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rsid w:val="00B052E4"/>
    <w:rPr>
      <w:b/>
      <w:bCs/>
      <w:sz w:val="28"/>
      <w:szCs w:val="28"/>
      <w:lang w:eastAsia="en-US"/>
    </w:rPr>
  </w:style>
  <w:style w:customStyle="true" w:styleId="Naslov3Char" w:type="character">
    <w:name w:val="Naslov 3 Char"/>
    <w:basedOn w:val="Zadanifontodlomka"/>
    <w:link w:val="Naslov3"/>
    <w:rsid w:val="00B052E4"/>
    <w:rPr>
      <w:b/>
      <w:bCs/>
      <w:sz w:val="28"/>
      <w:szCs w:val="28"/>
      <w:lang w:eastAsia="en-US"/>
    </w:rPr>
  </w:style>
  <w:style w:styleId="Zaglavlje" w:type="paragraph">
    <w:name w:val="header"/>
    <w:basedOn w:val="Normal"/>
    <w:link w:val="Zaglavl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uiPriority w:val="99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uiPriority w:val="99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uiPriority w:val="99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styleId="Hiperveza" w:type="character">
    <w:name w:val="Hyperlink"/>
    <w:basedOn w:val="Zadanifontodlomka"/>
    <w:rsid w:val="003F61B4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8264BF"/>
    <w:pPr>
      <w:spacing w:afterAutospacing="true" w:after="100" w:beforeAutospacing="true" w:before="100"/>
    </w:pPr>
    <w:rPr>
      <w:lang w:eastAsia="hr-HR"/>
    </w:rPr>
  </w:style>
  <w:style w:styleId="SlijeenaHiperveza" w:type="character">
    <w:name w:val="FollowedHyperlink"/>
    <w:uiPriority w:val="99"/>
    <w:unhideWhenUsed/>
    <w:rsid w:val="00B052E4"/>
    <w:rPr>
      <w:color w:val="954F72"/>
      <w:u w:val="single"/>
    </w:rPr>
  </w:style>
  <w:style w:styleId="Tijeloteksta" w:type="paragraph">
    <w:name w:val="Body Text"/>
    <w:basedOn w:val="Normal"/>
    <w:link w:val="TijelotekstaChar"/>
    <w:unhideWhenUsed/>
    <w:rsid w:val="00B052E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052E4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B052E4"/>
    <w:rPr>
      <w:rFonts w:eastAsia="Calibri" w:hAnsi="Calibri" w:ascii="Calibri"/>
      <w:sz w:val="22"/>
      <w:szCs w:val="22"/>
      <w:lang w:eastAsia="en-US"/>
    </w:rPr>
  </w:style>
  <w:style w:customStyle="true" w:styleId="ColorfulList-Accent11" w:type="paragraph">
    <w:name w:val="Colorful List - Accent 11"/>
    <w:basedOn w:val="Normal"/>
    <w:uiPriority w:val="34"/>
    <w:qFormat/>
    <w:rsid w:val="00B052E4"/>
    <w:pPr>
      <w:ind w:left="708"/>
    </w:pPr>
  </w:style>
  <w:style w:customStyle="true" w:styleId="MediumGrid21" w:type="paragraph">
    <w:name w:val="Medium Grid 21"/>
    <w:uiPriority w:val="1"/>
    <w:qFormat/>
    <w:rsid w:val="00B052E4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uiPriority w:val="99"/>
    <w:rsid w:val="00B052E4"/>
    <w:pPr>
      <w:ind w:left="720"/>
    </w:pPr>
    <w:rPr>
      <w:rFonts w:hAnsi="Calibri" w:ascii="Calibri"/>
      <w:sz w:val="22"/>
      <w:szCs w:val="22"/>
      <w:lang w:eastAsia="hr-HR"/>
    </w:rPr>
  </w:style>
  <w:style w:customStyle="true" w:styleId="NoSpacing2" w:type="paragraph">
    <w:name w:val="No Spacing2"/>
    <w:uiPriority w:val="1"/>
    <w:qFormat/>
    <w:rsid w:val="00B052E4"/>
    <w:rPr>
      <w:rFonts w:eastAsia="Calibri" w:hAnsi="Calibri" w:ascii="Calibri"/>
      <w:sz w:val="22"/>
      <w:szCs w:val="22"/>
      <w:lang w:eastAsia="en-US"/>
    </w:rPr>
  </w:style>
  <w:style w:customStyle="true" w:styleId="MediumGrid22" w:type="paragraph">
    <w:name w:val="Medium Grid 22"/>
    <w:uiPriority w:val="1"/>
    <w:qFormat/>
    <w:rsid w:val="00B052E4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qFormat/>
    <w:rsid w:val="00B052E4"/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uiPriority w:val="99"/>
    <w:rsid w:val="00B052E4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msonormal0" w:type="paragraph">
    <w:name w:val="msonormal"/>
    <w:basedOn w:val="Normal"/>
    <w:uiPriority w:val="99"/>
    <w:rsid w:val="00B052E4"/>
    <w:pPr>
      <w:spacing w:afterAutospacing="true" w:after="100" w:beforeAutospacing="true" w:before="100"/>
    </w:pPr>
    <w:rPr>
      <w:lang w:eastAsia="en-GB" w:val="en-GB"/>
    </w:rPr>
  </w:style>
  <w:style w:customStyle="true" w:styleId="font5" w:type="paragraph">
    <w:name w:val="font5"/>
    <w:basedOn w:val="Normal"/>
    <w:uiPriority w:val="99"/>
    <w:rsid w:val="00B052E4"/>
    <w:pPr>
      <w:spacing w:afterAutospacing="true" w:after="100" w:beforeAutospacing="true" w:before="100"/>
    </w:pPr>
    <w:rPr>
      <w:rFonts w:cs="Tahoma" w:hAnsi="Tahoma" w:ascii="Tahoma"/>
      <w:color w:val="000000"/>
      <w:sz w:val="18"/>
      <w:szCs w:val="18"/>
      <w:lang w:eastAsia="en-GB" w:val="en-GB"/>
    </w:rPr>
  </w:style>
  <w:style w:customStyle="true" w:styleId="font6" w:type="paragraph">
    <w:name w:val="font6"/>
    <w:basedOn w:val="Normal"/>
    <w:uiPriority w:val="99"/>
    <w:rsid w:val="00B052E4"/>
    <w:pPr>
      <w:spacing w:afterAutospacing="true" w:after="100" w:beforeAutospacing="true" w:before="100"/>
    </w:pPr>
    <w:rPr>
      <w:rFonts w:cs="Tahoma" w:hAnsi="Tahoma" w:ascii="Tahoma"/>
      <w:b/>
      <w:bCs/>
      <w:color w:val="000000"/>
      <w:sz w:val="18"/>
      <w:szCs w:val="18"/>
      <w:lang w:eastAsia="en-GB" w:val="en-GB"/>
    </w:rPr>
  </w:style>
  <w:style w:customStyle="true" w:styleId="xl65" w:type="paragraph">
    <w:name w:val="xl65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D966" w:color="auto" w:val="clear"/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66" w:type="paragraph">
    <w:name w:val="xl66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67" w:type="paragraph">
    <w:name w:val="xl67"/>
    <w:basedOn w:val="Normal"/>
    <w:uiPriority w:val="99"/>
    <w:rsid w:val="00B052E4"/>
    <w:pPr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68" w:type="paragraph">
    <w:name w:val="xl68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69" w:type="paragraph">
    <w:name w:val="xl69"/>
    <w:basedOn w:val="Normal"/>
    <w:uiPriority w:val="99"/>
    <w:rsid w:val="00B052E4"/>
    <w:pPr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70" w:type="paragraph">
    <w:name w:val="xl70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71" w:type="paragraph">
    <w:name w:val="xl71"/>
    <w:basedOn w:val="Normal"/>
    <w:uiPriority w:val="99"/>
    <w:rsid w:val="00B052E4"/>
    <w:pPr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72" w:type="paragraph">
    <w:name w:val="xl72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73" w:type="paragraph">
    <w:name w:val="xl73"/>
    <w:basedOn w:val="Normal"/>
    <w:uiPriority w:val="99"/>
    <w:rsid w:val="00B052E4"/>
    <w:pPr>
      <w:pBdr>
        <w:top w:space="0" w:sz="4" w:color="auto" w:val="single"/>
        <w:left w:space="0" w:sz="4" w:color="auto" w:val="single"/>
        <w:right w:space="0" w:sz="4" w:color="auto" w:val="single"/>
      </w:pBdr>
      <w:shd w:fill="FFD966" w:color="auto" w:val="clear"/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74" w:type="paragraph">
    <w:name w:val="xl74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D966" w:color="auto" w:val="clear"/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75" w:type="paragraph">
    <w:name w:val="xl75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D966" w:color="auto" w:val="clear"/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76" w:type="paragraph">
    <w:name w:val="xl76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auto" w:val="clear"/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77" w:type="paragraph">
    <w:name w:val="xl77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D966" w:color="auto" w:val="clear"/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78" w:type="paragraph">
    <w:name w:val="xl78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D966" w:color="auto" w:val="clear"/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79" w:type="paragraph">
    <w:name w:val="xl79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D966" w:color="auto" w:val="clear"/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80" w:type="paragraph">
    <w:name w:val="xl80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C000" w:color="auto" w:val="clear"/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81" w:type="paragraph">
    <w:name w:val="xl81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C000" w:color="auto" w:val="clear"/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82" w:type="paragraph">
    <w:name w:val="xl82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C000" w:color="auto" w:val="clear"/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83" w:type="paragraph">
    <w:name w:val="xl83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C000" w:color="auto" w:val="clear"/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xl84" w:type="paragraph">
    <w:name w:val="xl84"/>
    <w:basedOn w:val="Normal"/>
    <w:uiPriority w:val="99"/>
    <w:rsid w:val="00B052E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C000" w:color="auto" w:val="clear"/>
      <w:spacing w:afterAutospacing="true" w:after="100" w:beforeAutospacing="true" w:before="100"/>
    </w:pPr>
    <w:rPr>
      <w:sz w:val="12"/>
      <w:szCs w:val="12"/>
      <w:lang w:eastAsia="en-GB" w:val="en-GB"/>
    </w:rPr>
  </w:style>
  <w:style w:customStyle="true" w:styleId="Clanak" w:type="paragraph">
    <w:name w:val="Clanak"/>
    <w:next w:val="Normal"/>
    <w:uiPriority w:val="99"/>
    <w:rsid w:val="00B052E4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blokiranistaknuto" w:type="character">
    <w:name w:val="blokiranistaknuto"/>
    <w:rsid w:val="00B052E4"/>
    <w:rPr>
      <w:b/>
      <w:bCs/>
      <w:caps/>
      <w:sz w:val="17"/>
      <w:szCs w:val="17"/>
    </w:rPr>
  </w:style>
  <w:style w:customStyle="true" w:styleId="Naslov4Char" w:type="character">
    <w:name w:val="Naslov 4 Char"/>
    <w:basedOn w:val="Zadanifontodlomka"/>
    <w:link w:val="Naslov4"/>
    <w:rsid w:val="00BC4BBA"/>
    <w:rPr>
      <w:b/>
      <w:bCs/>
      <w:sz w:val="24"/>
      <w:szCs w:val="24"/>
    </w:rPr>
  </w:style>
  <w:style w:customStyle="true" w:styleId="Naslov5Char" w:type="character">
    <w:name w:val="Naslov 5 Char"/>
    <w:basedOn w:val="Zadanifontodlomka"/>
    <w:link w:val="Naslov5"/>
    <w:rsid w:val="00BC4BBA"/>
    <w:rPr>
      <w:b/>
      <w:bCs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BC4BBA"/>
    <w:rPr>
      <w:b/>
      <w:bCs/>
      <w:sz w:val="24"/>
      <w:szCs w:val="24"/>
    </w:rPr>
  </w:style>
  <w:style w:styleId="Reetkatablice" w:type="table">
    <w:name w:val="Table Grid"/>
    <w:basedOn w:val="Obinatablica"/>
    <w:rsid w:val="00BC4BB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rsid w:val="00BC4BBA"/>
    <w:rPr>
      <w:rFonts w:cs="Courier New" w:hAnsi="Courier New" w:ascii="Courier New"/>
      <w:sz w:val="20"/>
      <w:szCs w:val="20"/>
      <w:lang w:eastAsia="hr-HR"/>
    </w:rPr>
  </w:style>
  <w:style w:customStyle="true" w:styleId="ObinitekstChar" w:type="character">
    <w:name w:val="Obični tekst Char"/>
    <w:basedOn w:val="Zadanifontodlomka"/>
    <w:link w:val="Obinitekst"/>
    <w:uiPriority w:val="99"/>
    <w:rsid w:val="00BC4BBA"/>
    <w:rPr>
      <w:rFonts w:cs="Courier New" w:hAnsi="Courier New" w:ascii="Courier New"/>
    </w:rPr>
  </w:style>
  <w:style w:styleId="Neupadljivoisticanje" w:type="character">
    <w:name w:val="Subtle Emphasis"/>
    <w:uiPriority w:val="19"/>
    <w:qFormat/>
    <w:rsid w:val="00BC4BBA"/>
    <w:rPr>
      <w:i/>
      <w:iCs/>
      <w:color w:val="404040"/>
    </w:rPr>
  </w:style>
  <w:style w:customStyle="true" w:styleId="UvuenotijelotekstaChar" w:type="character">
    <w:name w:val="Uvučeno tijelo teksta Char"/>
    <w:basedOn w:val="Zadanifontodlomka"/>
    <w:link w:val="Uvuenotijeloteksta"/>
    <w:rsid w:val="00BC4BB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BC4BBA"/>
    <w:pPr>
      <w:ind w:hanging="708" w:left="708"/>
    </w:pPr>
    <w:rPr>
      <w:lang w:eastAsia="hr-HR"/>
    </w:rPr>
  </w:style>
  <w:style w:customStyle="true" w:styleId="BodyTextIndentChar1" w:type="character">
    <w:name w:val="Body Text Indent Char1"/>
    <w:basedOn w:val="Zadanifontodlomka"/>
    <w:rsid w:val="00BC4BBA"/>
    <w:rPr>
      <w:sz w:val="24"/>
      <w:szCs w:val="24"/>
      <w:lang w:eastAsia="en-US"/>
    </w:rPr>
  </w:style>
  <w:style w:styleId="Naslov" w:type="paragraph">
    <w:name w:val="Title"/>
    <w:basedOn w:val="Normal"/>
    <w:link w:val="NaslovChar"/>
    <w:qFormat/>
    <w:rsid w:val="00BC4BBA"/>
    <w:pPr>
      <w:jc w:val="center"/>
    </w:pPr>
    <w:rPr>
      <w:sz w:val="40"/>
      <w:lang w:eastAsia="hr-HR"/>
    </w:rPr>
  </w:style>
  <w:style w:customStyle="true" w:styleId="NaslovChar" w:type="character">
    <w:name w:val="Naslov Char"/>
    <w:basedOn w:val="Zadanifontodlomka"/>
    <w:link w:val="Naslov"/>
    <w:rsid w:val="00BC4BBA"/>
    <w:rPr>
      <w:sz w:val="40"/>
      <w:szCs w:val="24"/>
    </w:rPr>
  </w:style>
  <w:style w:customStyle="true" w:styleId="STIL" w:type="paragraph">
    <w:name w:val="STIL &quot;"/>
    <w:basedOn w:val="Normal"/>
    <w:qFormat/>
    <w:rsid w:val="00BC4BBA"/>
    <w:pPr>
      <w:pBdr>
        <w:between w:space="1" w:sz="4" w:color="0000FF" w:val="single"/>
      </w:pBdr>
      <w:tabs>
        <w:tab w:pos="4536" w:val="center"/>
        <w:tab w:pos="9072" w:val="right"/>
      </w:tabs>
      <w:jc w:val="center"/>
    </w:pPr>
    <w:rPr>
      <w:color w:val="0000FF"/>
      <w:sz w:val="28"/>
      <w:szCs w:val="28"/>
      <w:lang w:eastAsia="hr-HR"/>
    </w:rPr>
  </w:style>
  <w:style w:customStyle="true" w:styleId="NoList1" w:type="numbering">
    <w:name w:val="No List1"/>
    <w:next w:val="Bezpopisa"/>
    <w:uiPriority w:val="99"/>
    <w:semiHidden/>
    <w:unhideWhenUsed/>
    <w:rsid w:val="00BC4BBA"/>
  </w:style>
  <w:style w:styleId="Brojstranice" w:type="character">
    <w:name w:val="page number"/>
    <w:basedOn w:val="Zadanifontodlomka"/>
    <w:uiPriority w:val="99"/>
    <w:unhideWhenUsed/>
    <w:rsid w:val="00BC4BBA"/>
  </w:style>
  <w:style w:customStyle="true" w:styleId="Absatz-Standardschriftart" w:type="character">
    <w:name w:val="Absatz-Standardschriftart"/>
    <w:rsid w:val="00BC4BBA"/>
  </w:style>
  <w:style w:customStyle="true" w:styleId="WW-Absatz-Standardschriftart" w:type="character">
    <w:name w:val="WW-Absatz-Standardschriftart"/>
    <w:rsid w:val="00BC4BBA"/>
  </w:style>
  <w:style w:customStyle="true" w:styleId="WW-Absatz-Standardschriftart1" w:type="character">
    <w:name w:val="WW-Absatz-Standardschriftart1"/>
    <w:rsid w:val="00BC4BBA"/>
  </w:style>
  <w:style w:customStyle="true" w:styleId="WW-Absatz-Standardschriftart11" w:type="character">
    <w:name w:val="WW-Absatz-Standardschriftart11"/>
    <w:rsid w:val="00BC4BBA"/>
  </w:style>
  <w:style w:customStyle="true" w:styleId="WW-Absatz-Standardschriftart111" w:type="character">
    <w:name w:val="WW-Absatz-Standardschriftart111"/>
    <w:rsid w:val="00BC4BBA"/>
  </w:style>
  <w:style w:customStyle="true" w:styleId="WW-Absatz-Standardschriftart1111" w:type="character">
    <w:name w:val="WW-Absatz-Standardschriftart1111"/>
    <w:rsid w:val="00BC4BBA"/>
  </w:style>
  <w:style w:customStyle="true" w:styleId="WW-Absatz-Standardschriftart11111" w:type="character">
    <w:name w:val="WW-Absatz-Standardschriftart11111"/>
    <w:rsid w:val="00BC4BBA"/>
  </w:style>
  <w:style w:customStyle="true" w:styleId="WW-Absatz-Standardschriftart111111" w:type="character">
    <w:name w:val="WW-Absatz-Standardschriftart111111"/>
    <w:rsid w:val="00BC4BBA"/>
  </w:style>
  <w:style w:customStyle="true" w:styleId="WW-Absatz-Standardschriftart1111111" w:type="character">
    <w:name w:val="WW-Absatz-Standardschriftart1111111"/>
    <w:rsid w:val="00BC4BBA"/>
  </w:style>
  <w:style w:customStyle="true" w:styleId="WW-Absatz-Standardschriftart11111111" w:type="character">
    <w:name w:val="WW-Absatz-Standardschriftart11111111"/>
    <w:rsid w:val="00BC4BBA"/>
  </w:style>
  <w:style w:customStyle="true" w:styleId="WW-Absatz-Standardschriftart111111111" w:type="character">
    <w:name w:val="WW-Absatz-Standardschriftart111111111"/>
    <w:rsid w:val="00BC4BBA"/>
  </w:style>
  <w:style w:customStyle="true" w:styleId="WW-Absatz-Standardschriftart1111111111" w:type="character">
    <w:name w:val="WW-Absatz-Standardschriftart1111111111"/>
    <w:rsid w:val="00BC4BBA"/>
  </w:style>
  <w:style w:customStyle="true" w:styleId="WW-Absatz-Standardschriftart11111111111" w:type="character">
    <w:name w:val="WW-Absatz-Standardschriftart11111111111"/>
    <w:rsid w:val="00BC4BBA"/>
  </w:style>
  <w:style w:customStyle="true" w:styleId="WW-Absatz-Standardschriftart111111111111" w:type="character">
    <w:name w:val="WW-Absatz-Standardschriftart111111111111"/>
    <w:rsid w:val="00BC4BBA"/>
  </w:style>
  <w:style w:customStyle="true" w:styleId="WW-Absatz-Standardschriftart1111111111111" w:type="character">
    <w:name w:val="WW-Absatz-Standardschriftart1111111111111"/>
    <w:rsid w:val="00BC4BBA"/>
  </w:style>
  <w:style w:customStyle="true" w:styleId="WW-Absatz-Standardschriftart11111111111111" w:type="character">
    <w:name w:val="WW-Absatz-Standardschriftart11111111111111"/>
    <w:rsid w:val="00BC4BBA"/>
  </w:style>
  <w:style w:customStyle="true" w:styleId="WW-Absatz-Standardschriftart111111111111111" w:type="character">
    <w:name w:val="WW-Absatz-Standardschriftart111111111111111"/>
    <w:rsid w:val="00BC4BBA"/>
  </w:style>
  <w:style w:customStyle="true" w:styleId="WW-Absatz-Standardschriftart1111111111111111" w:type="character">
    <w:name w:val="WW-Absatz-Standardschriftart1111111111111111"/>
    <w:rsid w:val="00BC4BBA"/>
  </w:style>
  <w:style w:customStyle="true" w:styleId="WW-Absatz-Standardschriftart11111111111111111" w:type="character">
    <w:name w:val="WW-Absatz-Standardschriftart11111111111111111"/>
    <w:rsid w:val="00BC4BBA"/>
  </w:style>
  <w:style w:customStyle="true" w:styleId="WW-Absatz-Standardschriftart111111111111111111" w:type="character">
    <w:name w:val="WW-Absatz-Standardschriftart111111111111111111"/>
    <w:rsid w:val="00BC4BBA"/>
  </w:style>
  <w:style w:customStyle="true" w:styleId="WW-Absatz-Standardschriftart1111111111111111111" w:type="character">
    <w:name w:val="WW-Absatz-Standardschriftart1111111111111111111"/>
    <w:rsid w:val="00BC4BBA"/>
  </w:style>
  <w:style w:customStyle="true" w:styleId="WW-Absatz-Standardschriftart11111111111111111111" w:type="character">
    <w:name w:val="WW-Absatz-Standardschriftart11111111111111111111"/>
    <w:rsid w:val="00BC4BBA"/>
  </w:style>
  <w:style w:customStyle="true" w:styleId="WW-Absatz-Standardschriftart111111111111111111111" w:type="character">
    <w:name w:val="WW-Absatz-Standardschriftart111111111111111111111"/>
    <w:rsid w:val="00BC4BBA"/>
  </w:style>
  <w:style w:customStyle="true" w:styleId="WW-Absatz-Standardschriftart1111111111111111111111" w:type="character">
    <w:name w:val="WW-Absatz-Standardschriftart1111111111111111111111"/>
    <w:rsid w:val="00BC4BBA"/>
  </w:style>
  <w:style w:customStyle="true" w:styleId="WW-Absatz-Standardschriftart11111111111111111111111" w:type="character">
    <w:name w:val="WW-Absatz-Standardschriftart11111111111111111111111"/>
    <w:rsid w:val="00BC4BBA"/>
  </w:style>
  <w:style w:customStyle="true" w:styleId="WW-Absatz-Standardschriftart111111111111111111111111" w:type="character">
    <w:name w:val="WW-Absatz-Standardschriftart111111111111111111111111"/>
    <w:rsid w:val="00BC4BBA"/>
  </w:style>
  <w:style w:customStyle="true" w:styleId="WW-Absatz-Standardschriftart1111111111111111111111111" w:type="character">
    <w:name w:val="WW-Absatz-Standardschriftart1111111111111111111111111"/>
    <w:rsid w:val="00BC4BBA"/>
  </w:style>
  <w:style w:customStyle="true" w:styleId="WW-Absatz-Standardschriftart11111111111111111111111111" w:type="character">
    <w:name w:val="WW-Absatz-Standardschriftart11111111111111111111111111"/>
    <w:rsid w:val="00BC4BBA"/>
  </w:style>
  <w:style w:customStyle="true" w:styleId="WW8Num1z0" w:type="character">
    <w:name w:val="WW8Num1z0"/>
    <w:rsid w:val="00BC4BBA"/>
    <w:rPr>
      <w:rFonts w:hAnsi="Times New Roman" w:ascii="Times New Roman"/>
    </w:rPr>
  </w:style>
  <w:style w:customStyle="true" w:styleId="WW8Num3z0" w:type="character">
    <w:name w:val="WW8Num3z0"/>
    <w:rsid w:val="00BC4BBA"/>
    <w:rPr>
      <w:rFonts w:hAnsi="Times New Roman" w:ascii="Times New Roman"/>
    </w:rPr>
  </w:style>
  <w:style w:customStyle="true" w:styleId="Zadanifontodlomka1" w:type="character">
    <w:name w:val="Zadani font odlomka1"/>
    <w:rsid w:val="00BC4BBA"/>
  </w:style>
  <w:style w:customStyle="true" w:styleId="Naslov10" w:type="paragraph">
    <w:name w:val="Naslov1"/>
    <w:basedOn w:val="Normal"/>
    <w:next w:val="Tijeloteksta"/>
    <w:rsid w:val="00BC4BBA"/>
    <w:pPr>
      <w:keepNext/>
      <w:suppressAutoHyphens/>
      <w:spacing w:after="120" w:before="240"/>
    </w:pPr>
    <w:rPr>
      <w:rFonts w:cs="Mangal" w:eastAsia="SimSun" w:hAnsi="Arial" w:ascii="Arial"/>
      <w:sz w:val="28"/>
      <w:szCs w:val="28"/>
      <w:lang w:eastAsia="ar-SA"/>
    </w:rPr>
  </w:style>
  <w:style w:styleId="Popis" w:type="paragraph">
    <w:name w:val="List"/>
    <w:basedOn w:val="Tijeloteksta"/>
    <w:rsid w:val="00BC4BBA"/>
    <w:pPr>
      <w:suppressAutoHyphens/>
    </w:pPr>
    <w:rPr>
      <w:rFonts w:cs="Mangal" w:hAnsi="HR-Arial" w:ascii="HR-Arial"/>
      <w:sz w:val="22"/>
      <w:szCs w:val="20"/>
      <w:lang w:eastAsia="ar-SA"/>
    </w:rPr>
  </w:style>
  <w:style w:customStyle="true" w:styleId="Opis" w:type="paragraph">
    <w:name w:val="Opis"/>
    <w:basedOn w:val="Normal"/>
    <w:rsid w:val="00BC4BBA"/>
    <w:pPr>
      <w:suppressLineNumbers/>
      <w:suppressAutoHyphens/>
      <w:spacing w:after="120" w:before="120"/>
    </w:pPr>
    <w:rPr>
      <w:rFonts w:cs="Mangal" w:hAnsi="HR-Arial" w:ascii="HR-Arial"/>
      <w:i/>
      <w:iCs/>
      <w:lang w:eastAsia="ar-SA"/>
    </w:rPr>
  </w:style>
  <w:style w:customStyle="true" w:styleId="Indeks" w:type="paragraph">
    <w:name w:val="Indeks"/>
    <w:basedOn w:val="Normal"/>
    <w:rsid w:val="00BC4BBA"/>
    <w:pPr>
      <w:suppressLineNumbers/>
      <w:suppressAutoHyphens/>
    </w:pPr>
    <w:rPr>
      <w:rFonts w:cs="Mangal" w:hAnsi="HR-Arial" w:ascii="HR-Arial"/>
      <w:sz w:val="22"/>
      <w:szCs w:val="20"/>
      <w:lang w:eastAsia="ar-SA"/>
    </w:rPr>
  </w:style>
  <w:style w:customStyle="true" w:styleId="Tekstbalonia1" w:type="paragraph">
    <w:name w:val="Tekst balončića1"/>
    <w:basedOn w:val="Normal"/>
    <w:rsid w:val="00BC4BBA"/>
    <w:pPr>
      <w:suppressAutoHyphens/>
    </w:pPr>
    <w:rPr>
      <w:rFonts w:cs="Tahoma" w:hAnsi="Tahoma" w:ascii="Tahoma"/>
      <w:sz w:val="16"/>
      <w:szCs w:val="16"/>
      <w:lang w:eastAsia="ar-SA"/>
    </w:rPr>
  </w:style>
  <w:style w:customStyle="true" w:styleId="Sadrajitablice" w:type="paragraph">
    <w:name w:val="Sadržaji tablice"/>
    <w:basedOn w:val="Normal"/>
    <w:rsid w:val="00BC4BBA"/>
    <w:pPr>
      <w:suppressLineNumbers/>
      <w:suppressAutoHyphens/>
    </w:pPr>
    <w:rPr>
      <w:rFonts w:hAnsi="HR-Arial" w:ascii="HR-Arial"/>
      <w:sz w:val="22"/>
      <w:szCs w:val="20"/>
      <w:lang w:eastAsia="ar-SA"/>
    </w:rPr>
  </w:style>
  <w:style w:customStyle="true" w:styleId="Naslovtablice" w:type="paragraph">
    <w:name w:val="Naslov tablice"/>
    <w:basedOn w:val="Sadrajitablice"/>
    <w:rsid w:val="00BC4BBA"/>
    <w:pPr>
      <w:jc w:val="center"/>
    </w:pPr>
    <w:rPr>
      <w:b/>
      <w:bCs/>
    </w:rPr>
  </w:style>
  <w:style w:styleId="Neupadljivareferenca" w:type="character">
    <w:name w:val="Subtle Reference"/>
    <w:uiPriority w:val="31"/>
    <w:qFormat/>
    <w:rsid w:val="00BC4BBA"/>
    <w:rPr>
      <w:smallCaps/>
      <w:color w:val="5A5A5A"/>
    </w:rPr>
  </w:style>
  <w:style w:customStyle="true" w:styleId="Standard" w:type="paragraph">
    <w:name w:val="Standard"/>
    <w:rsid w:val="00BC4BBA"/>
    <w:pPr>
      <w:widowControl w:val="false"/>
      <w:suppressAutoHyphens/>
      <w:autoSpaceDN w:val="false"/>
    </w:pPr>
    <w:rPr>
      <w:rFonts w:cs="Arial" w:eastAsia="SimSun"/>
      <w:kern w:val="3"/>
      <w:sz w:val="24"/>
      <w:szCs w:val="24"/>
      <w:lang w:bidi="hi-IN" w:eastAsia="zh-CN"/>
    </w:rPr>
  </w:style>
  <w:style w:customStyle="true" w:styleId="Srednjareetka21" w:type="paragraph">
    <w:name w:val="Srednja rešetka 21"/>
    <w:uiPriority w:val="99"/>
    <w:qFormat/>
    <w:rsid w:val="00F83F97"/>
    <w:rPr>
      <w:rFonts w:hAnsi="Courier New" w:ascii="Courier New"/>
      <w:sz w:val="24"/>
      <w:lang w:eastAsia="en-US" w:val="en-GB"/>
    </w:rPr>
  </w:style>
  <w:style w:customStyle="true" w:styleId="apple-tab-span" w:type="character">
    <w:name w:val="apple-tab-span"/>
    <w:basedOn w:val="Zadanifontodlomka"/>
    <w:rsid w:val="003422A5"/>
  </w:style>
  <w:style w:styleId="Istaknuto" w:type="character">
    <w:name w:val="Emphasis"/>
    <w:basedOn w:val="Zadanifontodlomka"/>
    <w:uiPriority w:val="20"/>
    <w:qFormat/>
    <w:rsid w:val="00552AA2"/>
    <w:rPr>
      <w:i/>
      <w:iCs/>
    </w:rPr>
  </w:style>
  <w:style w:styleId="Naglaeno" w:type="character">
    <w:name w:val="Strong"/>
    <w:basedOn w:val="Zadanifontodlomka"/>
    <w:uiPriority w:val="22"/>
    <w:qFormat/>
    <w:rsid w:val="00552AA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6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A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AE3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AE3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AE3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FollowedHyperlink" w:uiPriority="99"/>
    <w:lsdException w:name="Strong" w:qFormat="1" w:uiPriority="22"/>
    <w:lsdException w:name="Emphasis" w:qFormat="1" w:uiPriority="20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052E4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B052E4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unhideWhenUsed/>
    <w:qFormat/>
    <w:rsid w:val="00B052E4"/>
    <w:pPr>
      <w:keepNext/>
      <w:jc w:val="both"/>
      <w:outlineLvl w:val="2"/>
    </w:pPr>
    <w:rPr>
      <w:b/>
      <w:bCs/>
      <w:sz w:val="28"/>
      <w:szCs w:val="28"/>
    </w:rPr>
  </w:style>
  <w:style w:styleId="Naslov4" w:type="paragraph">
    <w:name w:val="heading 4"/>
    <w:basedOn w:val="Normal"/>
    <w:next w:val="Normal"/>
    <w:link w:val="Naslov4Char"/>
    <w:qFormat/>
    <w:rsid w:val="00BC4BBA"/>
    <w:pPr>
      <w:keepNext/>
      <w:jc w:val="both"/>
      <w:outlineLvl w:val="3"/>
    </w:pPr>
    <w:rPr>
      <w:b/>
      <w:bCs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BC4BBA"/>
    <w:pPr>
      <w:keepNext/>
      <w:ind w:hanging="708" w:left="708"/>
      <w:outlineLvl w:val="4"/>
    </w:pPr>
    <w:rPr>
      <w:b/>
      <w:bCs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BC4BBA"/>
    <w:pPr>
      <w:keepNext/>
      <w:ind w:firstLine="708"/>
      <w:jc w:val="both"/>
      <w:outlineLvl w:val="5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052E4"/>
    <w:rPr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rsid w:val="00B052E4"/>
    <w:rPr>
      <w:b/>
      <w:bCs/>
      <w:sz w:val="28"/>
      <w:szCs w:val="28"/>
      <w:lang w:eastAsia="en-US"/>
    </w:rPr>
  </w:style>
  <w:style w:customStyle="1" w:styleId="Naslov3Char" w:type="character">
    <w:name w:val="Naslov 3 Char"/>
    <w:basedOn w:val="Zadanifontodlomka"/>
    <w:link w:val="Naslov3"/>
    <w:rsid w:val="00B052E4"/>
    <w:rPr>
      <w:b/>
      <w:bCs/>
      <w:sz w:val="28"/>
      <w:szCs w:val="28"/>
      <w:lang w:eastAsia="en-US"/>
    </w:rPr>
  </w:style>
  <w:style w:styleId="Zaglavlje" w:type="paragraph">
    <w:name w:val="header"/>
    <w:basedOn w:val="Normal"/>
    <w:link w:val="Zaglavl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uiPriority w:val="99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uiPriority w:val="99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uiPriority w:val="99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styleId="Hiperveza" w:type="character">
    <w:name w:val="Hyperlink"/>
    <w:basedOn w:val="Zadanifontodlomka"/>
    <w:rsid w:val="003F61B4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8264BF"/>
    <w:pPr>
      <w:spacing w:after="100" w:afterAutospacing="1" w:before="100" w:beforeAutospacing="1"/>
    </w:pPr>
    <w:rPr>
      <w:lang w:eastAsia="hr-HR"/>
    </w:rPr>
  </w:style>
  <w:style w:styleId="SlijeenaHiperveza" w:type="character">
    <w:name w:val="FollowedHyperlink"/>
    <w:uiPriority w:val="99"/>
    <w:unhideWhenUsed/>
    <w:rsid w:val="00B052E4"/>
    <w:rPr>
      <w:color w:val="954F72"/>
      <w:u w:val="single"/>
    </w:rPr>
  </w:style>
  <w:style w:styleId="Tijeloteksta" w:type="paragraph">
    <w:name w:val="Body Text"/>
    <w:basedOn w:val="Normal"/>
    <w:link w:val="TijelotekstaChar"/>
    <w:unhideWhenUsed/>
    <w:rsid w:val="00B052E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052E4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B052E4"/>
    <w:rPr>
      <w:rFonts w:ascii="Calibri" w:eastAsia="Calibri" w:hAnsi="Calibri"/>
      <w:sz w:val="22"/>
      <w:szCs w:val="22"/>
      <w:lang w:eastAsia="en-US"/>
    </w:rPr>
  </w:style>
  <w:style w:customStyle="1" w:styleId="ColorfulList-Accent11" w:type="paragraph">
    <w:name w:val="Colorful List - Accent 11"/>
    <w:basedOn w:val="Normal"/>
    <w:uiPriority w:val="34"/>
    <w:qFormat/>
    <w:rsid w:val="00B052E4"/>
    <w:pPr>
      <w:ind w:left="708"/>
    </w:pPr>
  </w:style>
  <w:style w:customStyle="1" w:styleId="MediumGrid21" w:type="paragraph">
    <w:name w:val="Medium Grid 21"/>
    <w:uiPriority w:val="1"/>
    <w:qFormat/>
    <w:rsid w:val="00B052E4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uiPriority w:val="99"/>
    <w:rsid w:val="00B052E4"/>
    <w:pPr>
      <w:ind w:left="720"/>
    </w:pPr>
    <w:rPr>
      <w:rFonts w:ascii="Calibri" w:hAnsi="Calibri"/>
      <w:sz w:val="22"/>
      <w:szCs w:val="22"/>
      <w:lang w:eastAsia="hr-HR"/>
    </w:rPr>
  </w:style>
  <w:style w:customStyle="1" w:styleId="NoSpacing2" w:type="paragraph">
    <w:name w:val="No Spacing2"/>
    <w:uiPriority w:val="1"/>
    <w:qFormat/>
    <w:rsid w:val="00B052E4"/>
    <w:rPr>
      <w:rFonts w:ascii="Calibri" w:eastAsia="Calibri" w:hAnsi="Calibri"/>
      <w:sz w:val="22"/>
      <w:szCs w:val="22"/>
      <w:lang w:eastAsia="en-US"/>
    </w:rPr>
  </w:style>
  <w:style w:customStyle="1" w:styleId="MediumGrid22" w:type="paragraph">
    <w:name w:val="Medium Grid 22"/>
    <w:uiPriority w:val="1"/>
    <w:qFormat/>
    <w:rsid w:val="00B052E4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B052E4"/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uiPriority w:val="99"/>
    <w:rsid w:val="00B052E4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msonormal0" w:type="paragraph">
    <w:name w:val="msonormal"/>
    <w:basedOn w:val="Normal"/>
    <w:uiPriority w:val="99"/>
    <w:rsid w:val="00B052E4"/>
    <w:pPr>
      <w:spacing w:after="100" w:afterAutospacing="1" w:before="100" w:beforeAutospacing="1"/>
    </w:pPr>
    <w:rPr>
      <w:lang w:eastAsia="en-GB" w:val="en-GB"/>
    </w:rPr>
  </w:style>
  <w:style w:customStyle="1" w:styleId="font5" w:type="paragraph">
    <w:name w:val="font5"/>
    <w:basedOn w:val="Normal"/>
    <w:uiPriority w:val="99"/>
    <w:rsid w:val="00B052E4"/>
    <w:pPr>
      <w:spacing w:after="100" w:afterAutospacing="1" w:before="100" w:beforeAutospacing="1"/>
    </w:pPr>
    <w:rPr>
      <w:rFonts w:ascii="Tahoma" w:cs="Tahoma" w:hAnsi="Tahoma"/>
      <w:color w:val="000000"/>
      <w:sz w:val="18"/>
      <w:szCs w:val="18"/>
      <w:lang w:eastAsia="en-GB" w:val="en-GB"/>
    </w:rPr>
  </w:style>
  <w:style w:customStyle="1" w:styleId="font6" w:type="paragraph">
    <w:name w:val="font6"/>
    <w:basedOn w:val="Normal"/>
    <w:uiPriority w:val="99"/>
    <w:rsid w:val="00B052E4"/>
    <w:pPr>
      <w:spacing w:after="100" w:afterAutospacing="1" w:before="100" w:beforeAutospacing="1"/>
    </w:pPr>
    <w:rPr>
      <w:rFonts w:ascii="Tahoma" w:cs="Tahoma" w:hAnsi="Tahoma"/>
      <w:b/>
      <w:bCs/>
      <w:color w:val="000000"/>
      <w:sz w:val="18"/>
      <w:szCs w:val="18"/>
      <w:lang w:eastAsia="en-GB" w:val="en-GB"/>
    </w:rPr>
  </w:style>
  <w:style w:customStyle="1" w:styleId="xl65" w:type="paragraph">
    <w:name w:val="xl65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D966" w:val="clear"/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66" w:type="paragraph">
    <w:name w:val="xl66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67" w:type="paragraph">
    <w:name w:val="xl67"/>
    <w:basedOn w:val="Normal"/>
    <w:uiPriority w:val="99"/>
    <w:rsid w:val="00B052E4"/>
    <w:pPr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68" w:type="paragraph">
    <w:name w:val="xl68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69" w:type="paragraph">
    <w:name w:val="xl69"/>
    <w:basedOn w:val="Normal"/>
    <w:uiPriority w:val="99"/>
    <w:rsid w:val="00B052E4"/>
    <w:pPr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70" w:type="paragraph">
    <w:name w:val="xl70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71" w:type="paragraph">
    <w:name w:val="xl71"/>
    <w:basedOn w:val="Normal"/>
    <w:uiPriority w:val="99"/>
    <w:rsid w:val="00B052E4"/>
    <w:pPr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72" w:type="paragraph">
    <w:name w:val="xl72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73" w:type="paragraph">
    <w:name w:val="xl73"/>
    <w:basedOn w:val="Normal"/>
    <w:uiPriority w:val="99"/>
    <w:rsid w:val="00B052E4"/>
    <w:pPr>
      <w:pBdr>
        <w:top w:color="auto" w:space="0" w:sz="4" w:val="single"/>
        <w:left w:color="auto" w:space="0" w:sz="4" w:val="single"/>
        <w:right w:color="auto" w:space="0" w:sz="4" w:val="single"/>
      </w:pBdr>
      <w:shd w:color="auto" w:fill="FFD966" w:val="clear"/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74" w:type="paragraph">
    <w:name w:val="xl74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D966" w:val="clear"/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75" w:type="paragraph">
    <w:name w:val="xl75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D966" w:val="clear"/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76" w:type="paragraph">
    <w:name w:val="xl76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0000" w:val="clear"/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77" w:type="paragraph">
    <w:name w:val="xl77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D966" w:val="clear"/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78" w:type="paragraph">
    <w:name w:val="xl78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D966" w:val="clear"/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79" w:type="paragraph">
    <w:name w:val="xl79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D966" w:val="clear"/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80" w:type="paragraph">
    <w:name w:val="xl80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C000" w:val="clear"/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81" w:type="paragraph">
    <w:name w:val="xl81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C000" w:val="clear"/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82" w:type="paragraph">
    <w:name w:val="xl82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C000" w:val="clear"/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83" w:type="paragraph">
    <w:name w:val="xl83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C000" w:val="clear"/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xl84" w:type="paragraph">
    <w:name w:val="xl84"/>
    <w:basedOn w:val="Normal"/>
    <w:uiPriority w:val="99"/>
    <w:rsid w:val="00B052E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C000" w:val="clear"/>
      <w:spacing w:after="100" w:afterAutospacing="1" w:before="100" w:beforeAutospacing="1"/>
    </w:pPr>
    <w:rPr>
      <w:sz w:val="12"/>
      <w:szCs w:val="12"/>
      <w:lang w:eastAsia="en-GB" w:val="en-GB"/>
    </w:rPr>
  </w:style>
  <w:style w:customStyle="1" w:styleId="Clanak" w:type="paragraph">
    <w:name w:val="Clanak"/>
    <w:next w:val="Normal"/>
    <w:uiPriority w:val="99"/>
    <w:rsid w:val="00B052E4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blokiranistaknuto" w:type="character">
    <w:name w:val="blokiranistaknuto"/>
    <w:rsid w:val="00B052E4"/>
    <w:rPr>
      <w:b/>
      <w:bCs/>
      <w:caps/>
      <w:sz w:val="17"/>
      <w:szCs w:val="17"/>
    </w:rPr>
  </w:style>
  <w:style w:customStyle="1" w:styleId="Naslov4Char" w:type="character">
    <w:name w:val="Naslov 4 Char"/>
    <w:basedOn w:val="Zadanifontodlomka"/>
    <w:link w:val="Naslov4"/>
    <w:rsid w:val="00BC4BBA"/>
    <w:rPr>
      <w:b/>
      <w:bCs/>
      <w:sz w:val="24"/>
      <w:szCs w:val="24"/>
    </w:rPr>
  </w:style>
  <w:style w:customStyle="1" w:styleId="Naslov5Char" w:type="character">
    <w:name w:val="Naslov 5 Char"/>
    <w:basedOn w:val="Zadanifontodlomka"/>
    <w:link w:val="Naslov5"/>
    <w:rsid w:val="00BC4BBA"/>
    <w:rPr>
      <w:b/>
      <w:bCs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BC4BBA"/>
    <w:rPr>
      <w:b/>
      <w:bCs/>
      <w:sz w:val="24"/>
      <w:szCs w:val="24"/>
    </w:rPr>
  </w:style>
  <w:style w:styleId="Reetkatablice" w:type="table">
    <w:name w:val="Table Grid"/>
    <w:basedOn w:val="Obinatablica"/>
    <w:rsid w:val="00BC4B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rsid w:val="00BC4BBA"/>
    <w:rPr>
      <w:rFonts w:ascii="Courier New" w:cs="Courier New" w:hAnsi="Courier New"/>
      <w:sz w:val="20"/>
      <w:szCs w:val="20"/>
      <w:lang w:eastAsia="hr-HR"/>
    </w:rPr>
  </w:style>
  <w:style w:customStyle="1" w:styleId="ObinitekstChar" w:type="character">
    <w:name w:val="Obični tekst Char"/>
    <w:basedOn w:val="Zadanifontodlomka"/>
    <w:link w:val="Obinitekst"/>
    <w:uiPriority w:val="99"/>
    <w:rsid w:val="00BC4BBA"/>
    <w:rPr>
      <w:rFonts w:ascii="Courier New" w:cs="Courier New" w:hAnsi="Courier New"/>
    </w:rPr>
  </w:style>
  <w:style w:styleId="Neupadljivoisticanje" w:type="character">
    <w:name w:val="Subtle Emphasis"/>
    <w:uiPriority w:val="19"/>
    <w:qFormat/>
    <w:rsid w:val="00BC4BBA"/>
    <w:rPr>
      <w:i/>
      <w:iCs/>
      <w:color w:val="404040"/>
    </w:rPr>
  </w:style>
  <w:style w:customStyle="1" w:styleId="UvuenotijelotekstaChar" w:type="character">
    <w:name w:val="Uvučeno tijelo teksta Char"/>
    <w:basedOn w:val="Zadanifontodlomka"/>
    <w:link w:val="Uvuenotijeloteksta"/>
    <w:rsid w:val="00BC4BB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BC4BBA"/>
    <w:pPr>
      <w:ind w:hanging="708" w:left="708"/>
    </w:pPr>
    <w:rPr>
      <w:lang w:eastAsia="hr-HR"/>
    </w:rPr>
  </w:style>
  <w:style w:customStyle="1" w:styleId="BodyTextIndentChar1" w:type="character">
    <w:name w:val="Body Text Indent Char1"/>
    <w:basedOn w:val="Zadanifontodlomka"/>
    <w:rsid w:val="00BC4BBA"/>
    <w:rPr>
      <w:sz w:val="24"/>
      <w:szCs w:val="24"/>
      <w:lang w:eastAsia="en-US"/>
    </w:rPr>
  </w:style>
  <w:style w:styleId="Naslov" w:type="paragraph">
    <w:name w:val="Title"/>
    <w:basedOn w:val="Normal"/>
    <w:link w:val="NaslovChar"/>
    <w:qFormat/>
    <w:rsid w:val="00BC4BBA"/>
    <w:pPr>
      <w:jc w:val="center"/>
    </w:pPr>
    <w:rPr>
      <w:sz w:val="40"/>
      <w:lang w:eastAsia="hr-HR"/>
    </w:rPr>
  </w:style>
  <w:style w:customStyle="1" w:styleId="NaslovChar" w:type="character">
    <w:name w:val="Naslov Char"/>
    <w:basedOn w:val="Zadanifontodlomka"/>
    <w:link w:val="Naslov"/>
    <w:rsid w:val="00BC4BBA"/>
    <w:rPr>
      <w:sz w:val="40"/>
      <w:szCs w:val="24"/>
    </w:rPr>
  </w:style>
  <w:style w:customStyle="1" w:styleId="STIL" w:type="paragraph">
    <w:name w:val="STIL &quot;"/>
    <w:basedOn w:val="Normal"/>
    <w:qFormat/>
    <w:rsid w:val="00BC4BBA"/>
    <w:pPr>
      <w:pBdr>
        <w:between w:color="0000FF" w:space="1" w:sz="4" w:val="single"/>
      </w:pBdr>
      <w:tabs>
        <w:tab w:pos="4536" w:val="center"/>
        <w:tab w:pos="9072" w:val="right"/>
      </w:tabs>
      <w:jc w:val="center"/>
    </w:pPr>
    <w:rPr>
      <w:color w:val="0000FF"/>
      <w:sz w:val="28"/>
      <w:szCs w:val="28"/>
      <w:lang w:eastAsia="hr-HR"/>
    </w:rPr>
  </w:style>
  <w:style w:customStyle="1" w:styleId="NoList1" w:type="numbering">
    <w:name w:val="No List1"/>
    <w:next w:val="Bezpopisa"/>
    <w:uiPriority w:val="99"/>
    <w:semiHidden/>
    <w:unhideWhenUsed/>
    <w:rsid w:val="00BC4BBA"/>
  </w:style>
  <w:style w:styleId="Brojstranice" w:type="character">
    <w:name w:val="page number"/>
    <w:basedOn w:val="Zadanifontodlomka"/>
    <w:uiPriority w:val="99"/>
    <w:unhideWhenUsed/>
    <w:rsid w:val="00BC4BBA"/>
  </w:style>
  <w:style w:customStyle="1" w:styleId="Absatz-Standardschriftart" w:type="character">
    <w:name w:val="Absatz-Standardschriftart"/>
    <w:rsid w:val="00BC4BBA"/>
  </w:style>
  <w:style w:customStyle="1" w:styleId="WW-Absatz-Standardschriftart" w:type="character">
    <w:name w:val="WW-Absatz-Standardschriftart"/>
    <w:rsid w:val="00BC4BBA"/>
  </w:style>
  <w:style w:customStyle="1" w:styleId="WW-Absatz-Standardschriftart1" w:type="character">
    <w:name w:val="WW-Absatz-Standardschriftart1"/>
    <w:rsid w:val="00BC4BBA"/>
  </w:style>
  <w:style w:customStyle="1" w:styleId="WW-Absatz-Standardschriftart11" w:type="character">
    <w:name w:val="WW-Absatz-Standardschriftart11"/>
    <w:rsid w:val="00BC4BBA"/>
  </w:style>
  <w:style w:customStyle="1" w:styleId="WW-Absatz-Standardschriftart111" w:type="character">
    <w:name w:val="WW-Absatz-Standardschriftart111"/>
    <w:rsid w:val="00BC4BBA"/>
  </w:style>
  <w:style w:customStyle="1" w:styleId="WW-Absatz-Standardschriftart1111" w:type="character">
    <w:name w:val="WW-Absatz-Standardschriftart1111"/>
    <w:rsid w:val="00BC4BBA"/>
  </w:style>
  <w:style w:customStyle="1" w:styleId="WW-Absatz-Standardschriftart11111" w:type="character">
    <w:name w:val="WW-Absatz-Standardschriftart11111"/>
    <w:rsid w:val="00BC4BBA"/>
  </w:style>
  <w:style w:customStyle="1" w:styleId="WW-Absatz-Standardschriftart111111" w:type="character">
    <w:name w:val="WW-Absatz-Standardschriftart111111"/>
    <w:rsid w:val="00BC4BBA"/>
  </w:style>
  <w:style w:customStyle="1" w:styleId="WW-Absatz-Standardschriftart1111111" w:type="character">
    <w:name w:val="WW-Absatz-Standardschriftart1111111"/>
    <w:rsid w:val="00BC4BBA"/>
  </w:style>
  <w:style w:customStyle="1" w:styleId="WW-Absatz-Standardschriftart11111111" w:type="character">
    <w:name w:val="WW-Absatz-Standardschriftart11111111"/>
    <w:rsid w:val="00BC4BBA"/>
  </w:style>
  <w:style w:customStyle="1" w:styleId="WW-Absatz-Standardschriftart111111111" w:type="character">
    <w:name w:val="WW-Absatz-Standardschriftart111111111"/>
    <w:rsid w:val="00BC4BBA"/>
  </w:style>
  <w:style w:customStyle="1" w:styleId="WW-Absatz-Standardschriftart1111111111" w:type="character">
    <w:name w:val="WW-Absatz-Standardschriftart1111111111"/>
    <w:rsid w:val="00BC4BBA"/>
  </w:style>
  <w:style w:customStyle="1" w:styleId="WW-Absatz-Standardschriftart11111111111" w:type="character">
    <w:name w:val="WW-Absatz-Standardschriftart11111111111"/>
    <w:rsid w:val="00BC4BBA"/>
  </w:style>
  <w:style w:customStyle="1" w:styleId="WW-Absatz-Standardschriftart111111111111" w:type="character">
    <w:name w:val="WW-Absatz-Standardschriftart111111111111"/>
    <w:rsid w:val="00BC4BBA"/>
  </w:style>
  <w:style w:customStyle="1" w:styleId="WW-Absatz-Standardschriftart1111111111111" w:type="character">
    <w:name w:val="WW-Absatz-Standardschriftart1111111111111"/>
    <w:rsid w:val="00BC4BBA"/>
  </w:style>
  <w:style w:customStyle="1" w:styleId="WW-Absatz-Standardschriftart11111111111111" w:type="character">
    <w:name w:val="WW-Absatz-Standardschriftart11111111111111"/>
    <w:rsid w:val="00BC4BBA"/>
  </w:style>
  <w:style w:customStyle="1" w:styleId="WW-Absatz-Standardschriftart111111111111111" w:type="character">
    <w:name w:val="WW-Absatz-Standardschriftart111111111111111"/>
    <w:rsid w:val="00BC4BBA"/>
  </w:style>
  <w:style w:customStyle="1" w:styleId="WW-Absatz-Standardschriftart1111111111111111" w:type="character">
    <w:name w:val="WW-Absatz-Standardschriftart1111111111111111"/>
    <w:rsid w:val="00BC4BBA"/>
  </w:style>
  <w:style w:customStyle="1" w:styleId="WW-Absatz-Standardschriftart11111111111111111" w:type="character">
    <w:name w:val="WW-Absatz-Standardschriftart11111111111111111"/>
    <w:rsid w:val="00BC4BBA"/>
  </w:style>
  <w:style w:customStyle="1" w:styleId="WW-Absatz-Standardschriftart111111111111111111" w:type="character">
    <w:name w:val="WW-Absatz-Standardschriftart111111111111111111"/>
    <w:rsid w:val="00BC4BBA"/>
  </w:style>
  <w:style w:customStyle="1" w:styleId="WW-Absatz-Standardschriftart1111111111111111111" w:type="character">
    <w:name w:val="WW-Absatz-Standardschriftart1111111111111111111"/>
    <w:rsid w:val="00BC4BBA"/>
  </w:style>
  <w:style w:customStyle="1" w:styleId="WW-Absatz-Standardschriftart11111111111111111111" w:type="character">
    <w:name w:val="WW-Absatz-Standardschriftart11111111111111111111"/>
    <w:rsid w:val="00BC4BBA"/>
  </w:style>
  <w:style w:customStyle="1" w:styleId="WW-Absatz-Standardschriftart111111111111111111111" w:type="character">
    <w:name w:val="WW-Absatz-Standardschriftart111111111111111111111"/>
    <w:rsid w:val="00BC4BBA"/>
  </w:style>
  <w:style w:customStyle="1" w:styleId="WW-Absatz-Standardschriftart1111111111111111111111" w:type="character">
    <w:name w:val="WW-Absatz-Standardschriftart1111111111111111111111"/>
    <w:rsid w:val="00BC4BBA"/>
  </w:style>
  <w:style w:customStyle="1" w:styleId="WW-Absatz-Standardschriftart11111111111111111111111" w:type="character">
    <w:name w:val="WW-Absatz-Standardschriftart11111111111111111111111"/>
    <w:rsid w:val="00BC4BBA"/>
  </w:style>
  <w:style w:customStyle="1" w:styleId="WW-Absatz-Standardschriftart111111111111111111111111" w:type="character">
    <w:name w:val="WW-Absatz-Standardschriftart111111111111111111111111"/>
    <w:rsid w:val="00BC4BBA"/>
  </w:style>
  <w:style w:customStyle="1" w:styleId="WW-Absatz-Standardschriftart1111111111111111111111111" w:type="character">
    <w:name w:val="WW-Absatz-Standardschriftart1111111111111111111111111"/>
    <w:rsid w:val="00BC4BBA"/>
  </w:style>
  <w:style w:customStyle="1" w:styleId="WW-Absatz-Standardschriftart11111111111111111111111111" w:type="character">
    <w:name w:val="WW-Absatz-Standardschriftart11111111111111111111111111"/>
    <w:rsid w:val="00BC4BBA"/>
  </w:style>
  <w:style w:customStyle="1" w:styleId="WW8Num1z0" w:type="character">
    <w:name w:val="WW8Num1z0"/>
    <w:rsid w:val="00BC4BBA"/>
    <w:rPr>
      <w:rFonts w:ascii="Times New Roman" w:hAnsi="Times New Roman"/>
    </w:rPr>
  </w:style>
  <w:style w:customStyle="1" w:styleId="WW8Num3z0" w:type="character">
    <w:name w:val="WW8Num3z0"/>
    <w:rsid w:val="00BC4BBA"/>
    <w:rPr>
      <w:rFonts w:ascii="Times New Roman" w:hAnsi="Times New Roman"/>
    </w:rPr>
  </w:style>
  <w:style w:customStyle="1" w:styleId="Zadanifontodlomka1" w:type="character">
    <w:name w:val="Zadani font odlomka1"/>
    <w:rsid w:val="00BC4BBA"/>
  </w:style>
  <w:style w:customStyle="1" w:styleId="Naslov10" w:type="paragraph">
    <w:name w:val="Naslov1"/>
    <w:basedOn w:val="Normal"/>
    <w:next w:val="Tijeloteksta"/>
    <w:rsid w:val="00BC4BBA"/>
    <w:pPr>
      <w:keepNext/>
      <w:suppressAutoHyphens/>
      <w:spacing w:after="120" w:before="240"/>
    </w:pPr>
    <w:rPr>
      <w:rFonts w:ascii="Arial" w:cs="Mangal" w:eastAsia="SimSun" w:hAnsi="Arial"/>
      <w:sz w:val="28"/>
      <w:szCs w:val="28"/>
      <w:lang w:eastAsia="ar-SA"/>
    </w:rPr>
  </w:style>
  <w:style w:styleId="Popis" w:type="paragraph">
    <w:name w:val="List"/>
    <w:basedOn w:val="Tijeloteksta"/>
    <w:rsid w:val="00BC4BBA"/>
    <w:pPr>
      <w:suppressAutoHyphens/>
    </w:pPr>
    <w:rPr>
      <w:rFonts w:ascii="HR-Arial" w:cs="Mangal" w:hAnsi="HR-Arial"/>
      <w:sz w:val="22"/>
      <w:szCs w:val="20"/>
      <w:lang w:eastAsia="ar-SA"/>
    </w:rPr>
  </w:style>
  <w:style w:customStyle="1" w:styleId="Opis" w:type="paragraph">
    <w:name w:val="Opis"/>
    <w:basedOn w:val="Normal"/>
    <w:rsid w:val="00BC4BBA"/>
    <w:pPr>
      <w:suppressLineNumbers/>
      <w:suppressAutoHyphens/>
      <w:spacing w:after="120" w:before="120"/>
    </w:pPr>
    <w:rPr>
      <w:rFonts w:ascii="HR-Arial" w:cs="Mangal" w:hAnsi="HR-Arial"/>
      <w:i/>
      <w:iCs/>
      <w:lang w:eastAsia="ar-SA"/>
    </w:rPr>
  </w:style>
  <w:style w:customStyle="1" w:styleId="Indeks" w:type="paragraph">
    <w:name w:val="Indeks"/>
    <w:basedOn w:val="Normal"/>
    <w:rsid w:val="00BC4BBA"/>
    <w:pPr>
      <w:suppressLineNumbers/>
      <w:suppressAutoHyphens/>
    </w:pPr>
    <w:rPr>
      <w:rFonts w:ascii="HR-Arial" w:cs="Mangal" w:hAnsi="HR-Arial"/>
      <w:sz w:val="22"/>
      <w:szCs w:val="20"/>
      <w:lang w:eastAsia="ar-SA"/>
    </w:rPr>
  </w:style>
  <w:style w:customStyle="1" w:styleId="Tekstbalonia1" w:type="paragraph">
    <w:name w:val="Tekst balončića1"/>
    <w:basedOn w:val="Normal"/>
    <w:rsid w:val="00BC4BBA"/>
    <w:pPr>
      <w:suppressAutoHyphens/>
    </w:pPr>
    <w:rPr>
      <w:rFonts w:ascii="Tahoma" w:cs="Tahoma" w:hAnsi="Tahoma"/>
      <w:sz w:val="16"/>
      <w:szCs w:val="16"/>
      <w:lang w:eastAsia="ar-SA"/>
    </w:rPr>
  </w:style>
  <w:style w:customStyle="1" w:styleId="Sadrajitablice" w:type="paragraph">
    <w:name w:val="Sadržaji tablice"/>
    <w:basedOn w:val="Normal"/>
    <w:rsid w:val="00BC4BBA"/>
    <w:pPr>
      <w:suppressLineNumbers/>
      <w:suppressAutoHyphens/>
    </w:pPr>
    <w:rPr>
      <w:rFonts w:ascii="HR-Arial" w:hAnsi="HR-Arial"/>
      <w:sz w:val="22"/>
      <w:szCs w:val="20"/>
      <w:lang w:eastAsia="ar-SA"/>
    </w:rPr>
  </w:style>
  <w:style w:customStyle="1" w:styleId="Naslovtablice" w:type="paragraph">
    <w:name w:val="Naslov tablice"/>
    <w:basedOn w:val="Sadrajitablice"/>
    <w:rsid w:val="00BC4BBA"/>
    <w:pPr>
      <w:jc w:val="center"/>
    </w:pPr>
    <w:rPr>
      <w:b/>
      <w:bCs/>
    </w:rPr>
  </w:style>
  <w:style w:styleId="Neupadljivareferenca" w:type="character">
    <w:name w:val="Subtle Reference"/>
    <w:uiPriority w:val="31"/>
    <w:qFormat/>
    <w:rsid w:val="00BC4BBA"/>
    <w:rPr>
      <w:smallCaps/>
      <w:color w:val="5A5A5A"/>
    </w:rPr>
  </w:style>
  <w:style w:customStyle="1" w:styleId="Standard" w:type="paragraph">
    <w:name w:val="Standard"/>
    <w:rsid w:val="00BC4BBA"/>
    <w:pPr>
      <w:widowControl w:val="0"/>
      <w:suppressAutoHyphens/>
      <w:autoSpaceDN w:val="0"/>
    </w:pPr>
    <w:rPr>
      <w:rFonts w:cs="Arial" w:eastAsia="SimSun"/>
      <w:kern w:val="3"/>
      <w:sz w:val="24"/>
      <w:szCs w:val="24"/>
      <w:lang w:bidi="hi-IN" w:eastAsia="zh-CN"/>
    </w:rPr>
  </w:style>
  <w:style w:customStyle="1" w:styleId="Srednjareetka21" w:type="paragraph">
    <w:name w:val="Srednja rešetka 21"/>
    <w:uiPriority w:val="99"/>
    <w:qFormat/>
    <w:rsid w:val="00F83F97"/>
    <w:rPr>
      <w:rFonts w:ascii="Courier New" w:hAnsi="Courier New"/>
      <w:sz w:val="24"/>
      <w:lang w:eastAsia="en-US" w:val="en-GB"/>
    </w:rPr>
  </w:style>
  <w:style w:customStyle="1" w:styleId="apple-tab-span" w:type="character">
    <w:name w:val="apple-tab-span"/>
    <w:basedOn w:val="Zadanifontodlomka"/>
    <w:rsid w:val="003422A5"/>
  </w:style>
  <w:style w:styleId="Istaknuto" w:type="character">
    <w:name w:val="Emphasis"/>
    <w:basedOn w:val="Zadanifontodlomka"/>
    <w:uiPriority w:val="20"/>
    <w:qFormat/>
    <w:rsid w:val="00552AA2"/>
    <w:rPr>
      <w:i/>
      <w:iCs/>
    </w:rPr>
  </w:style>
  <w:style w:styleId="Naglaeno" w:type="character">
    <w:name w:val="Strong"/>
    <w:basedOn w:val="Zadanifontodlomka"/>
    <w:uiPriority w:val="22"/>
    <w:qFormat/>
    <w:rsid w:val="00552AA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6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A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AE3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AE3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AE3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32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8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6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5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8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65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570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70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42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392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990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53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05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801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66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193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665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27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89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72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9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36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791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112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36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024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6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44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788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366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79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799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0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36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552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05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51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191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33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16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372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44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546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07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825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10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95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894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9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12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331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09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59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ivankovic@odvjetnica-ivankovic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5F15C-AF72-4B39-B80D-36BEC758E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822</properties:Words>
  <properties:Characters>4796</properties:Characters>
  <properties:Lines>114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5801</properties:CharactersWithSpaces>
  <properties:SharedDoc>false</properties:SharedDoc>
  <properties:HLinks>
    <vt:vector size="12" baseType="variant">
      <vt:variant>
        <vt:i4>6160459</vt:i4>
      </vt:variant>
      <vt:variant>
        <vt:i4>3</vt:i4>
      </vt:variant>
      <vt:variant>
        <vt:i4>0</vt:i4>
      </vt:variant>
      <vt:variant>
        <vt:i4>5</vt:i4>
      </vt:variant>
      <vt:variant>
        <vt:lpwstr>http://zk.ul.br/</vt:lpwstr>
      </vt:variant>
      <vt:variant>
        <vt:lpwstr/>
      </vt:variant>
      <vt:variant>
        <vt:i4>655480</vt:i4>
      </vt:variant>
      <vt:variant>
        <vt:i4>0</vt:i4>
      </vt:variant>
      <vt:variant>
        <vt:i4>0</vt:i4>
      </vt:variant>
      <vt:variant>
        <vt:i4>5</vt:i4>
      </vt:variant>
      <vt:variant>
        <vt:lpwstr>mailto:ivankovic@odvjetnica-ivankovic.hr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2019-06-11T05:31:00Z</dcterms:created>
  <dc:creator>Korisnik</dc:creator>
  <cp:lastModifiedBy>Renata Klokočki</cp:lastModifiedBy>
  <cp:lastPrinted>2019-06-11T05:30:00Z</cp:lastPrinted>
  <dcterms:modified xmlns:xsi="http://www.w3.org/2001/XMLSchema-instance" xsi:type="dcterms:W3CDTF">2019-06-11T05:38:00Z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(GLUMINA BANKA - izvješće s prijedlogom radi sazivanja odbora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