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f37e" w14:paraId="ef5f37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9325A2">
        <w:rPr>
          <w:rFonts w:hAnsi="Times New Roman" w:ascii="Times New Roman"/>
          <w:szCs w:val="24"/>
          <w:lang w:val="hr-HR"/>
        </w:rPr>
        <w:t>2075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D60F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AA1B77">
        <w:rPr>
          <w:rFonts w:hAnsi="Times New Roman" w:ascii="Times New Roman"/>
          <w:lang w:val="hr-HR"/>
        </w:rPr>
        <w:t>Trgovački sud u Zagrebu, po sucu mr.sc. Ivani Koštarić</w:t>
      </w:r>
      <w:r w:rsidR="00DA2CDC" w:rsidRPr="00930780">
        <w:rPr>
          <w:rFonts w:hAnsi="Times New Roman" w:ascii="Times New Roman"/>
        </w:rPr>
        <w:t xml:space="preserve">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9325A2" w:rsidRPr="009325A2">
        <w:rPr>
          <w:rFonts w:hAnsi="Times New Roman" w:ascii="Times New Roman"/>
          <w:lang w:val="pt-BR"/>
        </w:rPr>
        <w:t>OLIMPIJA STAR j.d.o.o., Jastrebarsko, Vlade Vlaisavljevića 10, OIB: 59209759372</w:t>
      </w:r>
      <w:r w:rsidR="00C50D7F" w:rsidRPr="00C50D7F">
        <w:rPr>
          <w:rFonts w:hAnsi="Times New Roman" w:ascii="Times New Roman"/>
          <w:lang w:val="pt-B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C41418">
        <w:rPr>
          <w:rFonts w:hAnsi="Times New Roman" w:ascii="Times New Roman"/>
          <w:szCs w:val="24"/>
          <w:lang w:val="hr-HR"/>
        </w:rPr>
        <w:t>3. prosinca</w:t>
      </w:r>
      <w:r w:rsidR="00BD6FD5" w:rsidRPr="00AD60F5">
        <w:rPr>
          <w:rFonts w:hAnsi="Times New Roman" w:ascii="Times New Roman"/>
          <w:szCs w:val="24"/>
          <w:lang w:val="hr-HR"/>
        </w:rPr>
        <w:t xml:space="preserve"> </w:t>
      </w:r>
      <w:r w:rsidR="00464CAD" w:rsidRPr="00AD60F5">
        <w:rPr>
          <w:rFonts w:hAnsi="Times New Roman" w:ascii="Times New Roman"/>
          <w:szCs w:val="24"/>
          <w:lang w:val="hr-HR"/>
        </w:rPr>
        <w:t>201</w:t>
      </w:r>
      <w:r w:rsidR="003D3C0B" w:rsidRPr="00AD60F5">
        <w:rPr>
          <w:rFonts w:hAnsi="Times New Roman" w:ascii="Times New Roman"/>
          <w:szCs w:val="24"/>
          <w:lang w:val="hr-HR"/>
        </w:rPr>
        <w:t>8</w:t>
      </w:r>
      <w:r w:rsidR="00464CAD" w:rsidRPr="00AD60F5">
        <w:rPr>
          <w:rFonts w:hAnsi="Times New Roman" w:ascii="Times New Roman"/>
          <w:szCs w:val="24"/>
          <w:lang w:val="hr-HR"/>
        </w:rPr>
        <w:t>.,</w:t>
      </w:r>
    </w:p>
    <w:p w:rsidRDefault="006B4651" w:rsidP="00997BA9" w:rsidR="006B465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6E3F85" w:rsidRPr="006E3F85">
        <w:rPr>
          <w:rFonts w:hAnsi="Times New Roman" w:ascii="Times New Roman"/>
          <w:lang w:val="pt-BR"/>
        </w:rPr>
        <w:t>OLIMPIJA STAR j.d.o.o., Jastrebarsko, Vlade Vlaisavljevića 10, OIB: 59209759372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9F6D34">
        <w:rPr>
          <w:rFonts w:hAnsi="Times New Roman" w:ascii="Times New Roman"/>
          <w:szCs w:val="24"/>
          <w:lang w:val="hr-HR"/>
        </w:rPr>
        <w:t>3. prosinca</w:t>
      </w:r>
      <w:r w:rsidR="009F6D34" w:rsidRPr="00AD60F5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141930">
        <w:rPr>
          <w:rFonts w:hAnsi="Times New Roman" w:ascii="Times New Roman"/>
          <w:szCs w:val="24"/>
          <w:lang w:val="hr-HR"/>
        </w:rPr>
        <w:t>13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642399">
        <w:rPr>
          <w:rFonts w:hAnsi="Times New Roman" w:ascii="Times New Roman"/>
          <w:szCs w:val="24"/>
        </w:rPr>
        <w:t xml:space="preserve">Marina Mamić, </w:t>
      </w:r>
      <w:r w:rsidR="006D42FC">
        <w:rPr>
          <w:rFonts w:hAnsi="Times New Roman" w:ascii="Times New Roman"/>
          <w:szCs w:val="24"/>
        </w:rPr>
        <w:t xml:space="preserve">Zagreb, Kruge 9, OIB: </w:t>
      </w:r>
      <w:r w:rsidR="003A4B6F">
        <w:rPr>
          <w:rFonts w:hAnsi="Times New Roman" w:ascii="Times New Roman"/>
          <w:szCs w:val="24"/>
        </w:rPr>
        <w:t>12021589075.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543C6" w:rsidRPr="00C543C6">
        <w:rPr>
          <w:rFonts w:hAnsi="Times New Roman" w:ascii="Times New Roman"/>
          <w:lang w:val="pt-BR"/>
        </w:rPr>
        <w:t xml:space="preserve">dužnikom </w:t>
      </w:r>
      <w:r w:rsidR="000D291C" w:rsidRPr="000D291C">
        <w:rPr>
          <w:rFonts w:hAnsi="Times New Roman" w:ascii="Times New Roman"/>
          <w:lang w:val="pt-BR"/>
        </w:rPr>
        <w:t>OLIMPIJA STAR j.d.o.o., Jastrebarsko, Vlade Vlaisavljevića 10, OIB: 59209759372</w:t>
      </w:r>
      <w:r w:rsidR="000D291C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9747B8" w:rsidP="009747B8" w:rsidR="009747B8" w:rsidRPr="009747B8">
      <w:pPr>
        <w:ind w:firstLine="708"/>
        <w:jc w:val="both"/>
        <w:rPr>
          <w:rFonts w:hAnsi="Times New Roman" w:ascii="Times New Roman"/>
          <w:lang w:val="hr-HR"/>
        </w:rPr>
      </w:pPr>
      <w:r w:rsidRPr="009747B8">
        <w:rPr>
          <w:rFonts w:hAnsi="Times New Roman" w:ascii="Times New Roman"/>
          <w:lang w:val="hr-HR"/>
        </w:rPr>
        <w:t>Financijska agencija podnijela je ovom sudu prijedlog za otvaranje stečajnog postupka nad dužnikom OLIMPIJA STAR j.d.o.o., Jastrebarsko, Vlade Vlaisavljevića 10, OIB: 59209759372 (dalje: dužnik), na temelju odredbe članka 110. stavka 1. Stečajnog zakona („Narodne novine“ broj 71/15. i 104/17., dalje: SZ). U prijedlogu za otvaranje stečajnog postupka se u bitnome navodi kako je 15. kolovoza 2018. dužnik u Očevidniku redoslijeda osnova za plaćanje ima evidentirane neizvršene osnove za plaćanje u neprekinutom razdoblju od 120 dana, u ukupnom iznosu od 71.039,16 kn, te je imao 1 zaposlenog.</w:t>
      </w:r>
    </w:p>
    <w:p w:rsidRDefault="009747B8" w:rsidP="009747B8" w:rsidR="0085606D">
      <w:pPr>
        <w:ind w:firstLine="708"/>
        <w:jc w:val="both"/>
        <w:rPr>
          <w:rFonts w:hAnsi="Times New Roman" w:ascii="Times New Roman"/>
          <w:lang w:val="hr-HR"/>
        </w:rPr>
      </w:pPr>
      <w:r w:rsidRPr="009747B8">
        <w:rPr>
          <w:rFonts w:hAnsi="Times New Roman" w:ascii="Times New Roman"/>
          <w:lang w:val="hr-HR"/>
        </w:rPr>
        <w:t xml:space="preserve">Rješenjem suda od 10. rujna 2018., koje je 11. rujna 2018. objavljeno na mrežnoj stranici e-oglasna ploča ovoga suda, pokrenut je prethodni postupak nad dužnikom u skladu s </w:t>
      </w:r>
      <w:r w:rsidRPr="009747B8">
        <w:rPr>
          <w:rFonts w:hAnsi="Times New Roman" w:ascii="Times New Roman"/>
          <w:lang w:val="hr-HR"/>
        </w:rPr>
        <w:lastRenderedPageBreak/>
        <w:t>odredbom članka 115. stavka 1. SZ-a, dok je 24. listopada 2018. održano ročište radi očitovanja o prijedlogu za otvaranje stečajnoga postupka na koje nije pristupio uredno pozvani dužnik, niti osoba ovlaštena za zastupanje dužnika po zakonu.</w:t>
      </w:r>
    </w:p>
    <w:p w:rsidRDefault="000D18BE" w:rsidP="009747B8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85606D" w:rsidP="0085606D" w:rsidR="0085606D" w:rsidRPr="0085606D">
      <w:pPr>
        <w:ind w:firstLine="708"/>
        <w:jc w:val="both"/>
        <w:rPr>
          <w:rFonts w:hAnsi="Times New Roman" w:ascii="Times New Roman"/>
          <w:lang w:val="hr-HR"/>
        </w:rPr>
      </w:pPr>
      <w:r w:rsidRPr="0085606D">
        <w:rPr>
          <w:rFonts w:hAnsi="Times New Roman" w:ascii="Times New Roman"/>
          <w:lang w:val="hr-HR"/>
        </w:rPr>
        <w:t>Iz Potvrde o neizvršenim osnovama za plaćanje (list 16. spisa) proizlazi kako je 14. rujna 2018. dužnik u Očevidniku redoslijeda osnova za plaćanje imao evidentirane neizvršene osnove za plaćanje u neprekinutom razdoblju od 148 dana. Dakle, u konkretnom slučaju dužnik u očevidniku o redoslijedu plaćanja ima evidentirane neizvršene osnove za plaćanje u razdoblju dužem od 60 dana (koju činjenicu osoba ovlaštena za zastupanje dužnika po zakonu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85606D" w:rsidP="0085606D" w:rsidR="0085606D" w:rsidRPr="0085606D">
      <w:pPr>
        <w:ind w:firstLine="708"/>
        <w:jc w:val="both"/>
        <w:rPr>
          <w:rFonts w:hAnsi="Times New Roman" w:ascii="Times New Roman"/>
          <w:lang w:val="hr-HR"/>
        </w:rPr>
      </w:pPr>
      <w:r w:rsidRPr="0085606D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upisan kao vlasnik nekretnina (ispis na listu 3. spisa).</w:t>
      </w:r>
    </w:p>
    <w:p w:rsidRDefault="0085606D" w:rsidP="0085606D" w:rsidR="00162E9C">
      <w:pPr>
        <w:ind w:firstLine="708"/>
        <w:jc w:val="both"/>
        <w:rPr>
          <w:rFonts w:hAnsi="Times New Roman" w:ascii="Times New Roman"/>
          <w:lang w:val="hr-HR"/>
        </w:rPr>
      </w:pPr>
      <w:r w:rsidRPr="0085606D">
        <w:rPr>
          <w:rFonts w:hAnsi="Times New Roman" w:ascii="Times New Roman"/>
          <w:lang w:val="hr-HR"/>
        </w:rPr>
        <w:t>Nadalje, iz Uvjerenja Stanice za tehnički pregled vozila od 20. rujna 2018. (list 17. spisa), koje je sud pribavio na temelju odredbe članka 11. stavka 3. SZ-a, proizlazi kako dužnik nije evidentiran kao vlasnik vozila.</w:t>
      </w:r>
    </w:p>
    <w:p w:rsidRDefault="000D18BE" w:rsidP="0085606D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B35849">
        <w:rPr>
          <w:rFonts w:hAnsi="Times New Roman" w:ascii="Times New Roman"/>
          <w:lang w:val="pt-BR"/>
        </w:rPr>
        <w:t>24. listopada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8904E9">
        <w:rPr>
          <w:rFonts w:hAnsi="Times New Roman" w:ascii="Times New Roman"/>
          <w:lang w:val="pt-BR"/>
        </w:rPr>
        <w:t>24. listopada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2F233C">
        <w:rPr>
          <w:rFonts w:hAnsi="Times New Roman" w:ascii="Times New Roman"/>
          <w:szCs w:val="24"/>
          <w:lang w:val="hr-HR"/>
        </w:rPr>
        <w:t>3. 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053FDA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A461FC">
        <w:rPr>
          <w:rFonts w:hAnsi="Times New Roman" w:ascii="Times New Roman"/>
          <w:szCs w:val="24"/>
          <w:lang w:val="hr-HR"/>
        </w:rPr>
        <w:t xml:space="preserve"> može 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A461FC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 xml:space="preserve">Dostava se smatra obavljenom istekom osmoga dana od dana objave ovoga rješenja na mrežnoj stranici e-oglasna ploča Trgovačkog suda u </w:t>
      </w:r>
      <w:r w:rsidR="008D56F3">
        <w:rPr>
          <w:rFonts w:hAnsi="Times New Roman" w:ascii="Times New Roman"/>
          <w:szCs w:val="24"/>
          <w:lang w:val="hr-HR"/>
        </w:rPr>
        <w:t>Z</w:t>
      </w:r>
      <w:r w:rsidR="00B211E6">
        <w:rPr>
          <w:rFonts w:hAnsi="Times New Roman" w:ascii="Times New Roman"/>
          <w:szCs w:val="24"/>
          <w:lang w:val="hr-HR"/>
        </w:rPr>
        <w:t>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3FDA" w:rsidR="00053FDA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3FDA" w:rsidP="00053FDA" w:rsidR="00053FDA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053FDA" w:rsidP="00053FDA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53FDA" w:rsidRPr="00053FDA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9325A2">
          <w:rPr>
            <w:rFonts w:hAnsi="Times New Roman" w:ascii="Times New Roman"/>
          </w:rPr>
          <w:t>2075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53FDA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291C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1930"/>
    <w:rsid w:val="00147562"/>
    <w:rsid w:val="00151FC8"/>
    <w:rsid w:val="0015560F"/>
    <w:rsid w:val="00156D14"/>
    <w:rsid w:val="00162E9C"/>
    <w:rsid w:val="001745E4"/>
    <w:rsid w:val="00182088"/>
    <w:rsid w:val="001849EC"/>
    <w:rsid w:val="001930AB"/>
    <w:rsid w:val="00197A15"/>
    <w:rsid w:val="001A0ADD"/>
    <w:rsid w:val="001B3811"/>
    <w:rsid w:val="001C4C50"/>
    <w:rsid w:val="001D025A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33C"/>
    <w:rsid w:val="002F2EAA"/>
    <w:rsid w:val="00304B53"/>
    <w:rsid w:val="00314802"/>
    <w:rsid w:val="00321F3B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70837"/>
    <w:rsid w:val="00384BD9"/>
    <w:rsid w:val="00390896"/>
    <w:rsid w:val="003A4B6F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2554C"/>
    <w:rsid w:val="006356C5"/>
    <w:rsid w:val="00642399"/>
    <w:rsid w:val="00655203"/>
    <w:rsid w:val="00672450"/>
    <w:rsid w:val="0069790F"/>
    <w:rsid w:val="006B13DB"/>
    <w:rsid w:val="006B4651"/>
    <w:rsid w:val="006C1E76"/>
    <w:rsid w:val="006C617B"/>
    <w:rsid w:val="006D1D1A"/>
    <w:rsid w:val="006D42FC"/>
    <w:rsid w:val="006E3F85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1B64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5606D"/>
    <w:rsid w:val="008608CD"/>
    <w:rsid w:val="008658FB"/>
    <w:rsid w:val="00867F16"/>
    <w:rsid w:val="008800F8"/>
    <w:rsid w:val="008904E9"/>
    <w:rsid w:val="00891A23"/>
    <w:rsid w:val="00893F57"/>
    <w:rsid w:val="00895A97"/>
    <w:rsid w:val="008A5CDE"/>
    <w:rsid w:val="008B30D1"/>
    <w:rsid w:val="008C3BC6"/>
    <w:rsid w:val="008D1B43"/>
    <w:rsid w:val="008D5425"/>
    <w:rsid w:val="008D56F3"/>
    <w:rsid w:val="008F4C87"/>
    <w:rsid w:val="008F6BD1"/>
    <w:rsid w:val="009302EB"/>
    <w:rsid w:val="00930780"/>
    <w:rsid w:val="009325A2"/>
    <w:rsid w:val="00935487"/>
    <w:rsid w:val="00943F0B"/>
    <w:rsid w:val="00955E9E"/>
    <w:rsid w:val="009747B8"/>
    <w:rsid w:val="00974C2D"/>
    <w:rsid w:val="00974E50"/>
    <w:rsid w:val="0097566B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9F6D34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461FC"/>
    <w:rsid w:val="00A6140A"/>
    <w:rsid w:val="00A61FDD"/>
    <w:rsid w:val="00A7532D"/>
    <w:rsid w:val="00A77A6F"/>
    <w:rsid w:val="00A92B4F"/>
    <w:rsid w:val="00A95334"/>
    <w:rsid w:val="00A97DF9"/>
    <w:rsid w:val="00AA1645"/>
    <w:rsid w:val="00AA1B77"/>
    <w:rsid w:val="00AA2516"/>
    <w:rsid w:val="00AB30A2"/>
    <w:rsid w:val="00AB687F"/>
    <w:rsid w:val="00AB7883"/>
    <w:rsid w:val="00AC74C9"/>
    <w:rsid w:val="00AD60F5"/>
    <w:rsid w:val="00AD61B7"/>
    <w:rsid w:val="00AE2B9E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584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222A8"/>
    <w:rsid w:val="00C4021E"/>
    <w:rsid w:val="00C41418"/>
    <w:rsid w:val="00C4374F"/>
    <w:rsid w:val="00C50D7F"/>
    <w:rsid w:val="00C510CB"/>
    <w:rsid w:val="00C543C6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2328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St-2075/2018-18</izvorni_sadrzaj>
    <derivirana_varijabla naziv="DomainObject.Oznaka_1">St-2075/2018-18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prosinca 2018.</izvorni_sadrzaj>
    <derivirana_varijabla naziv="DomainObject.Predmet.DatumRjesavanja_1">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St-2075/2018</izvorni_sadrzaj>
    <derivirana_varijabla naziv="DomainObject.Predmet.OznakaBroj_1">St-2075/2018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OLIMPIJA STAR j.d.o.o.</izvorni_sadrzaj>
    <derivirana_varijabla naziv="DomainObject.Predmet.ProtustrankaFormated_1">  OLIMPIJA STAR j.d.o.o.</derivirana_varijabla>
  </DomainObject.Predmet.ProtustrankaFormated>
  <DomainObject.Predmet.ProtustrankaFormatedOIB>
    <izvorni_sadrzaj>  OLIMPIJA STAR j.d.o.o., OIB 59209759372</izvorni_sadrzaj>
    <derivirana_varijabla naziv="DomainObject.Predmet.ProtustrankaFormatedOIB_1">  OLIMPIJA STAR j.d.o.o., OIB 59209759372</derivirana_varijabla>
  </DomainObject.Predmet.ProtustrankaFormatedOIB>
  <DomainObject.Predmet.ProtustrankaFormatedWithAdress>
    <izvorni_sadrzaj> OLIMPIJA STAR j.d.o.o., Vlade Vlaisavljevića 10, 10450 Jastrebarsko</izvorni_sadrzaj>
    <derivirana_varijabla naziv="DomainObject.Predmet.ProtustrankaFormatedWithAdress_1"> OLIMPIJA STAR j.d.o.o., Vlade Vlaisavljevića 10, 10450 Jastrebarsko</derivirana_varijabla>
  </DomainObject.Predmet.ProtustrankaFormatedWithAdress>
  <DomainObject.Predmet.ProtustrankaFormatedWithAdressOIB>
    <izvorni_sadrzaj> OLIMPIJA STAR j.d.o.o., OIB 59209759372, Vlade Vlaisavljevića 10, 10450 Jastrebarsko</izvorni_sadrzaj>
    <derivirana_varijabla naziv="DomainObject.Predmet.ProtustrankaFormatedWithAdressOIB_1"> OLIMPIJA STAR j.d.o.o., OIB 59209759372, Vlade Vlaisavljevića 10, 10450 Jastrebarsko</derivirana_varijabla>
  </DomainObject.Predmet.ProtustrankaFormatedWithAdressOIB>
  <DomainObject.Predmet.ProtustrankaWithAdress>
    <izvorni_sadrzaj>OLIMPIJA STAR j.d.o.o. Vlade Vlaisavljevića 10, 10450 Jastrebarsko</izvorni_sadrzaj>
    <derivirana_varijabla naziv="DomainObject.Predmet.ProtustrankaWithAdress_1">OLIMPIJA STAR j.d.o.o. Vlade Vlaisavljevića 10, 10450 Jastrebarsko</derivirana_varijabla>
  </DomainObject.Predmet.ProtustrankaWithAdress>
  <DomainObject.Predmet.ProtustrankaWithAdressOIB>
    <izvorni_sadrzaj>OLIMPIJA STAR j.d.o.o., OIB 59209759372, Vlade Vlaisavljevića 10, 10450 Jastrebarsko</izvorni_sadrzaj>
    <derivirana_varijabla naziv="DomainObject.Predmet.ProtustrankaWithAdressOIB_1">OLIMPIJA STAR j.d.o.o., OIB 59209759372, Vlade Vlaisavljevića 10, 10450 Jastrebarsko</derivirana_varijabla>
  </DomainObject.Predmet.ProtustrankaWithAdressOIB>
  <DomainObject.Predmet.ProtustrankaNazivFormated>
    <izvorni_sadrzaj>OLIMPIJA STAR j.d.o.o.</izvorni_sadrzaj>
    <derivirana_varijabla naziv="DomainObject.Predmet.ProtustrankaNazivFormated_1">OLIMPIJA STAR j.d.o.o.</derivirana_varijabla>
  </DomainObject.Predmet.ProtustrankaNazivFormated>
  <DomainObject.Predmet.ProtustrankaNazivFormatedOIB>
    <izvorni_sadrzaj>OLIMPIJA STAR j.d.o.o., OIB 59209759372</izvorni_sadrzaj>
    <derivirana_varijabla naziv="DomainObject.Predmet.ProtustrankaNazivFormatedOIB_1">OLIMPIJA STAR j.d.o.o., OIB 59209759372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Bašek</izvorni_sadrzaj>
    <derivirana_varijabla naziv="DomainObject.Predmet.StrankaFormated_1">  FINA Regionalni centar Zagreb; Ivan Bašek</derivirana_varijabla>
  </DomainObject.Predmet.StrankaFormated>
  <DomainObject.Predmet.StrankaFormatedOIB>
    <izvorni_sadrzaj>  FINA Regionalni centar Zagreb, OIB 85821130368; Ivan Bašek, OIB 55466292807</izvorni_sadrzaj>
    <derivirana_varijabla naziv="DomainObject.Predmet.StrankaFormatedOIB_1">  FINA Regionalni centar Zagreb, OIB 85821130368; Ivan Bašek, OIB 55466292807</derivirana_varijabla>
  </DomainObject.Predmet.StrankaFormatedOIB>
  <DomainObject.Predmet.StrankaFormatedWithAdress>
    <izvorni_sadrzaj> FINA Regionalni centar Zagreb, Trg svibanjskih žrtava 1995. 1, 10000 Zagreb; Ivan Bašek, Radnička 30, 42204 Beletinec</izvorni_sadrzaj>
    <derivirana_varijabla naziv="DomainObject.Predmet.StrankaFormatedWithAdress_1"> FINA Regionalni centar Zagreb, Trg svibanjskih žrtava 1995. 1, 10000 Zagreb; Ivan Bašek, Radnička 30, 42204 Beletinec</derivirana_varijabla>
  </DomainObject.Predmet.StrankaFormatedWithAdress>
  <DomainObject.Predmet.StrankaFormatedWithAdressOIB>
    <izvorni_sadrzaj> FINA Regionalni centar Zagreb, OIB 85821130368, Trg svibanjskih žrtava 1995. 1, 10000 Zagreb; Ivan Bašek, OIB 55466292807, Radnička 30, 42204 Beletinec</izvorni_sadrzaj>
    <derivirana_varijabla naziv="DomainObject.Predmet.StrankaFormatedWithAdressOIB_1"> FINA Regionalni centar Zagreb, OIB 85821130368, Trg svibanjskih žrtava 1995. 1, 10000 Zagreb; Ivan Bašek, OIB 55466292807, Radnička 30, 42204 Beletinec</derivirana_varijabla>
  </DomainObject.Predmet.StrankaFormatedWithAdressOIB>
  <DomainObject.Predmet.StrankaWithAdress>
    <izvorni_sadrzaj>FINA Regionalni centar Zagreb Trg svibanjskih žrtava 1995. 1,10000 Zagreb,Ivan Bašek Radnička 30,42204 Beletinec</izvorni_sadrzaj>
    <derivirana_varijabla naziv="DomainObject.Predmet.StrankaWithAdress_1">FINA Regionalni centar Zagreb Trg svibanjskih žrtava 1995. 1,10000 Zagreb,Ivan Bašek Radnička 30,42204 Beletinec</derivirana_varijabla>
  </DomainObject.Predmet.StrankaWithAdress>
  <DomainObject.Predmet.StrankaWithAdressOIB>
    <izvorni_sadrzaj>FINA Regionalni centar Zagreb, OIB 85821130368, Trg svibanjskih žrtava 1995. 1,10000 Zagreb,Ivan Bašek, OIB 55466292807, Radnička 30,42204 Beletinec</izvorni_sadrzaj>
    <derivirana_varijabla naziv="DomainObject.Predmet.StrankaWithAdressOIB_1">FINA Regionalni centar Zagreb, OIB 85821130368, Trg svibanjskih žrtava 1995. 1,10000 Zagreb,Ivan Bašek, OIB 55466292807, Radnička 30,42204 Beletinec</derivirana_varijabla>
  </DomainObject.Predmet.StrankaWithAdressOIB>
  <DomainObject.Predmet.StrankaNazivFormated>
    <izvorni_sadrzaj>FINA Regionalni centar Zagreb,Ivan Bašek</izvorni_sadrzaj>
    <derivirana_varijabla naziv="DomainObject.Predmet.StrankaNazivFormated_1">FINA Regionalni centar Zagreb,Ivan Bašek</derivirana_varijabla>
  </DomainObject.Predmet.StrankaNazivFormated>
  <DomainObject.Predmet.StrankaNazivFormatedOIB>
    <izvorni_sadrzaj>FINA Regionalni centar Zagreb, OIB 85821130368,Ivan Bašek, OIB 55466292807</izvorni_sadrzaj>
    <derivirana_varijabla naziv="DomainObject.Predmet.StrankaNazivFormatedOIB_1">FINA Regionalni centar Zagreb, OIB 85821130368,Ivan Bašek, OIB 55466292807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Bašek</item>
    </izvorni_sadrzaj>
    <derivirana_varijabla naziv="DomainObject.Predmet.StrankaListFormated_1">
      <item>FINA Regionalni centar Zagreb</item>
      <item>Ivan Bašek</item>
    </derivirana_varijabla>
  </DomainObject.Predmet.StrankaListFormated>
  <DomainObject.Predmet.StrankaListFormatedOIB>
    <izvorni_sadrzaj>
      <item>FINA Regionalni centar Zagreb, OIB 85821130368</item>
      <item>Ivan Bašek, OIB 55466292807</item>
    </izvorni_sadrzaj>
    <derivirana_varijabla naziv="DomainObject.Predmet.StrankaListFormatedOIB_1">
      <item>FINA Regionalni centar Zagreb, OIB 85821130368</item>
      <item>Ivan Bašek, OIB 55466292807</item>
    </derivirana_varijabla>
  </DomainObject.Predmet.StrankaListFormatedOIB>
  <DomainObject.Predmet.StrankaListFormatedWithAdress>
    <izvorni_sadrzaj>
      <item>FINA Regionalni centar Zagreb, Trg svibanjskih žrtava 1995. 1, 10000 Zagreb</item>
      <item>Ivan Bašek, Radnička 30, 42204 Beletinec</item>
    </izvorni_sadrzaj>
    <derivirana_varijabla naziv="DomainObject.Predmet.StrankaListFormatedWithAdress_1">
      <item>FINA Regionalni centar Zagreb, Trg svibanjskih žrtava 1995. 1, 10000 Zagreb</item>
      <item>Ivan Bašek, Radnička 30, 42204 Beletinec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Bašek, OIB 55466292807, Radnička 30, 42204 Beletinec</item>
    </izvorni_sadrzaj>
    <derivirana_varijabla naziv="DomainObject.Predmet.StrankaListFormatedWithAdressOIB_1">
      <item>FINA Regionalni centar Zagreb, OIB 85821130368, Trg svibanjskih žrtava 1995. 1, 10000 Zagreb</item>
      <item>Ivan Bašek, OIB 55466292807, Radnička 30, 42204 Beletinec</item>
    </derivirana_varijabla>
  </DomainObject.Predmet.StrankaListFormatedWithAdressOIB>
  <DomainObject.Predmet.StrankaListNazivFormated>
    <izvorni_sadrzaj>
      <item>FINA Regionalni centar Zagreb</item>
      <item>Ivan Bašek</item>
    </izvorni_sadrzaj>
    <derivirana_varijabla naziv="DomainObject.Predmet.StrankaListNazivFormated_1">
      <item>FINA Regionalni centar Zagreb</item>
      <item>Ivan Bašek</item>
    </derivirana_varijabla>
  </DomainObject.Predmet.StrankaListNazivFormated>
  <DomainObject.Predmet.StrankaListNazivFormatedOIB>
    <izvorni_sadrzaj>
      <item>FINA Regionalni centar Zagreb, OIB 85821130368</item>
      <item>Ivan Bašek, OIB 55466292807</item>
    </izvorni_sadrzaj>
    <derivirana_varijabla naziv="DomainObject.Predmet.StrankaListNazivFormatedOIB_1">
      <item>FINA Regionalni centar Zagreb, OIB 85821130368</item>
      <item>Ivan Bašek, OIB 55466292807</item>
    </derivirana_varijabla>
  </DomainObject.Predmet.StrankaListNazivFormatedOIB>
  <DomainObject.Predmet.ProtuStrankaListFormated>
    <izvorni_sadrzaj>
      <item>OLIMPIJA STAR j.d.o.o.</item>
    </izvorni_sadrzaj>
    <derivirana_varijabla naziv="DomainObject.Predmet.ProtuStrankaListFormated_1">
      <item>OLIMPIJA STAR j.d.o.o.</item>
    </derivirana_varijabla>
  </DomainObject.Predmet.ProtuStrankaListFormated>
  <DomainObject.Predmet.ProtuStrankaListFormatedOIB>
    <izvorni_sadrzaj>
      <item>OLIMPIJA STAR j.d.o.o., OIB 59209759372</item>
    </izvorni_sadrzaj>
    <derivirana_varijabla naziv="DomainObject.Predmet.ProtuStrankaListFormatedOIB_1">
      <item>OLIMPIJA STAR j.d.o.o., OIB 59209759372</item>
    </derivirana_varijabla>
  </DomainObject.Predmet.ProtuStrankaListFormatedOIB>
  <DomainObject.Predmet.ProtuStrankaListFormatedWithAdress>
    <izvorni_sadrzaj>
      <item>OLIMPIJA STAR j.d.o.o., Vlade Vlaisavljevića 10, 10450 Jastrebarsko</item>
    </izvorni_sadrzaj>
    <derivirana_varijabla naziv="DomainObject.Predmet.ProtuStrankaListFormatedWithAdress_1">
      <item>OLIMPIJA STAR j.d.o.o., Vlade Vlaisavljevića 10, 10450 Jastrebarsko</item>
    </derivirana_varijabla>
  </DomainObject.Predmet.ProtuStrankaListFormatedWithAdress>
  <DomainObject.Predmet.ProtuStrankaListFormatedWithAdressOIB>
    <izvorni_sadrzaj>
      <item>OLIMPIJA STAR j.d.o.o., OIB 59209759372, Vlade Vlaisavljevića 10, 10450 Jastrebarsko</item>
    </izvorni_sadrzaj>
    <derivirana_varijabla naziv="DomainObject.Predmet.ProtuStrankaListFormatedWithAdressOIB_1">
      <item>OLIMPIJA STAR j.d.o.o., OIB 59209759372, Vlade Vlaisavljevića 10, 10450 Jastrebarsko</item>
    </derivirana_varijabla>
  </DomainObject.Predmet.ProtuStrankaListFormatedWithAdressOIB>
  <DomainObject.Predmet.ProtuStrankaListNazivFormated>
    <izvorni_sadrzaj>
      <item>OLIMPIJA STAR j.d.o.o.</item>
    </izvorni_sadrzaj>
    <derivirana_varijabla naziv="DomainObject.Predmet.ProtuStrankaListNazivFormated_1">
      <item>OLIMPIJA STAR j.d.o.o.</item>
    </derivirana_varijabla>
  </DomainObject.Predmet.ProtuStrankaListNazivFormated>
  <DomainObject.Predmet.ProtuStrankaListNazivFormatedOIB>
    <izvorni_sadrzaj>
      <item>OLIMPIJA STAR j.d.o.o., OIB 59209759372</item>
    </izvorni_sadrzaj>
    <derivirana_varijabla naziv="DomainObject.Predmet.ProtuStrankaListNazivFormatedOIB_1">
      <item>OLIMPIJA STAR j.d.o.o., OIB 59209759372</item>
    </derivirana_varijabla>
  </DomainObject.Predmet.ProtuStrankaListNazivFormatedOIB>
  <DomainObject.Predmet.OstaliListFormated>
    <izvorni_sadrzaj>
      <item>Ivan Bašek</item>
      <item>Raiffeisenbank Austria d.d.</item>
    </izvorni_sadrzaj>
    <derivirana_varijabla naziv="DomainObject.Predmet.OstaliListFormated_1">
      <item>Ivan Bašek</item>
      <item>Raiffeisenbank Austria d.d.</item>
    </derivirana_varijabla>
  </DomainObject.Predmet.OstaliListFormated>
  <DomainObject.Predmet.OstaliListFormatedOIB>
    <izvorni_sadrzaj>
      <item>Ivan Bašek, OIB 55466292807</item>
      <item>Raiffeisenbank Austria d.d., OIB 53056966535</item>
    </izvorni_sadrzaj>
    <derivirana_varijabla naziv="DomainObject.Predmet.OstaliListFormatedOIB_1">
      <item>Ivan Bašek, OIB 55466292807</item>
      <item>Raiffeisenbank Austria d.d., OIB 53056966535</item>
    </derivirana_varijabla>
  </DomainObject.Predmet.OstaliListFormatedOIB>
  <DomainObject.Predmet.OstaliListFormatedWithAdress>
    <izvorni_sadrzaj>
      <item>Ivan Bašek, Radnička 30, 42204 Beletinec</item>
      <item>Raiffeisenbank Austria d.d., Magazinska cesta 69, 10000 Zagreb</item>
    </izvorni_sadrzaj>
    <derivirana_varijabla naziv="DomainObject.Predmet.OstaliListFormatedWithAdress_1">
      <item>Ivan Bašek, Radnička 30, 42204 Beletinec</item>
      <item>Raiffeisenbank Austria d.d., Magazinska cesta 69, 10000 Zagreb</item>
    </derivirana_varijabla>
  </DomainObject.Predmet.OstaliListFormatedWithAdress>
  <DomainObject.Predmet.OstaliListFormatedWithAdressOIB>
    <izvorni_sadrzaj>
      <item>Ivan Bašek, OIB 55466292807, Radnička 30, 42204 Beletinec</item>
      <item>Raiffeisenbank Austria d.d., OIB 53056966535, Magazinska cesta 69, 10000 Zagreb</item>
    </izvorni_sadrzaj>
    <derivirana_varijabla naziv="DomainObject.Predmet.OstaliListFormatedWithAdressOIB_1">
      <item>Ivan Bašek, OIB 55466292807, Radnička 30, 42204 Beletinec</item>
      <item>Raiffeisenbank Austria d.d., OIB 53056966535, Magazinska cesta 69, 10000 Zagreb</item>
    </derivirana_varijabla>
  </DomainObject.Predmet.OstaliListFormatedWithAdressOIB>
  <DomainObject.Predmet.OstaliListNazivFormated>
    <izvorni_sadrzaj>
      <item>Ivan Bašek</item>
      <item>Raiffeisenbank Austria d.d.</item>
    </izvorni_sadrzaj>
    <derivirana_varijabla naziv="DomainObject.Predmet.OstaliListNazivFormated_1">
      <item>Ivan Bašek</item>
      <item>Raiffeisenbank Austria d.d.</item>
    </derivirana_varijabla>
  </DomainObject.Predmet.OstaliListNazivFormated>
  <DomainObject.Predmet.OstaliListNazivFormatedOIB>
    <izvorni_sadrzaj>
      <item>Ivan Bašek, OIB 55466292807</item>
      <item>Raiffeisenbank Austria d.d., OIB 53056966535</item>
    </izvorni_sadrzaj>
    <derivirana_varijabla naziv="DomainObject.Predmet.OstaliListNazivFormatedOIB_1">
      <item>Ivan Bašek, OIB 55466292807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St-2075/2018-18</izvorni_sadrzaj>
    <derivirana_varijabla naziv="DomainObject.PoslovniBrojDokumenta_1">St-2075/2018-18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OLIMPIJA STAR j.d.o.o.</izvorni_sadrzaj>
    <derivirana_varijabla naziv="DomainObject.Predmet.ProtustrankaIDrugi_1">OLIMPIJA STAR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OLIMPIJA STAR j.d.o.o., OIB 59209759372, Vlade Vlaisavljevića 10, 10450 Jastrebarsko</izvorni_sadrzaj>
    <derivirana_varijabla naziv="DomainObject.Predmet.ProtustrankaIDrugiAdressOIB_1">OLIMPIJA STAR j.d.o.o., OIB 59209759372, Vlade Vlaisavljevića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2018.</izvorni_sadrzaj>
    <derivirana_varijabla naziv="DomainObject.Predmet.OdlukaRjesenje.DatumDonosenjaOdluke_1">3.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St-2075/2018-18</izvorni_sadrzaj>
    <derivirana_varijabla naziv="DomainObject.Predmet.OdlukaRjesenje.Oznaka_1">St-2075/2018-18</derivirana_varijabla>
  </DomainObject.Predmet.OdlukaRjesenje.Oznaka>
  <DomainObject.Predmet.SudioniciListNaziv>
    <izvorni_sadrzaj>
      <item>FINA Regionalni centar Zagreb</item>
      <item>OLIMPIJA STAR j.d.o.o.</item>
      <item>Ivan Bašek</item>
      <item>Raiffeisenbank Austria d.d.</item>
      <item>Ivan Bašek</item>
    </izvorni_sadrzaj>
    <derivirana_varijabla naziv="DomainObject.Predmet.SudioniciListNaziv_1">
      <item>FINA Regionalni centar Zagreb</item>
      <item>OLIMPIJA STAR j.d.o.o.</item>
      <item>Ivan Bašek</item>
      <item>Raiffeisenbank Austria d.d.</item>
      <item>Ivan Bašek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OLIMPIJA STAR j.d.o.o., OIB 59209759372, Vlade Vlaisavljevića 10,10450 Jastrebarsko</item>
      <item>Ivan Bašek, OIB 55466292807, Radnička 30,42204 Beletinec</item>
      <item>Raiffeisenbank Austria d.d., OIB 53056966535, Magazinska cesta 69,10000 Zagreb</item>
      <item>Ivan Bašek, OIB 55466292807, Radnička 30,42204 Beletinec</item>
    </izvorni_sadrzaj>
    <derivirana_varijabla naziv="DomainObject.Predmet.SudioniciListAdressOIB_1">
      <item>FINA Regionalni centar Zagreb, OIB 85821130368, Trg svibanjskih žrtava 1995. 1,10000 Zagreb</item>
      <item>OLIMPIJA STAR j.d.o.o., OIB 59209759372, Vlade Vlaisavljevića 10,10450 Jastrebarsko</item>
      <item>Ivan Bašek, OIB 55466292807, Radnička 30,42204 Beletinec</item>
      <item>Raiffeisenbank Austria d.d., OIB 53056966535, Magazinska cesta 69,10000 Zagreb</item>
      <item>Ivan Bašek, OIB 55466292807, Radnička 30,42204 Beletinec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59209759372</item>
      <item>, OIB 55466292807</item>
      <item>, OIB 53056966535</item>
      <item>, OIB 55466292807</item>
    </izvorni_sadrzaj>
    <derivirana_varijabla naziv="DomainObject.Predmet.SudioniciListNazivOIB_1">
      <item>, OIB 85821130368</item>
      <item>, OIB 59209759372</item>
      <item>, OIB 55466292807</item>
      <item>, OIB 53056966535</item>
      <item>, OIB 55466292807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24BF3-9BE6-4F1D-9FB5-66E74205E3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1124</properties:Words>
  <properties:Characters>6064</properties:Characters>
  <properties:Lines>121</properties:Lines>
  <properties:Paragraphs>33</properties:Paragraphs>
  <properties:TotalTime>304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2018-12-03T10:32:00Z</cp:lastPrinted>
  <dcterms:modified xmlns:xsi="http://www.w3.org/2001/XMLSchema-instance" xsi:type="dcterms:W3CDTF">2018-12-03T10:32:00Z</dcterms:modified>
  <cp:revision>273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St-2075/2018-18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