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a04e" w14:paraId="5d6a04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E015A" w:rsidRPr="00FE015A">
        <w:t>RONILAČKI KLUB ˝CALYPSO˝, OIB: 453</w:t>
      </w:r>
      <w:r w:rsidR="00FE015A">
        <w:t xml:space="preserve">00419818, Omiš, Obala gusara </w:t>
      </w:r>
      <w:proofErr w:type="spellStart"/>
      <w:r w:rsidR="00FE015A">
        <w:t>bb</w:t>
      </w:r>
      <w:proofErr w:type="spellEnd"/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E015A" w:rsidRPr="00FE015A">
        <w:t>RONILAČKI KLUB ˝CALYPSO˝, OIB: 453</w:t>
      </w:r>
      <w:r w:rsidR="00FE015A">
        <w:t xml:space="preserve">00419818, Omiš, Obala gusara </w:t>
      </w:r>
      <w:proofErr w:type="spellStart"/>
      <w:r w:rsidR="00FE015A">
        <w:t>bb</w:t>
      </w:r>
      <w:proofErr w:type="spellEnd"/>
      <w:r w:rsidR="006B3ED2">
        <w:t xml:space="preserve">, </w:t>
      </w:r>
      <w:r>
        <w:t xml:space="preserve">na </w:t>
      </w:r>
      <w:r w:rsidR="00C37AB9">
        <w:t xml:space="preserve">dan </w:t>
      </w:r>
      <w:r w:rsidR="00FE015A">
        <w:t>6. srpnja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E2DE2">
        <w:t>12</w:t>
      </w:r>
      <w:r w:rsidR="00FE015A">
        <w:t>0</w:t>
      </w:r>
      <w:r w:rsidR="00D47D0D">
        <w:t xml:space="preserve"> </w:t>
      </w:r>
      <w:r w:rsidR="008A558F" w:rsidRPr="008A558F">
        <w:t xml:space="preserve">dana, u ukupnom iznosu </w:t>
      </w:r>
      <w:r w:rsidR="002E2DE2">
        <w:t xml:space="preserve">od </w:t>
      </w:r>
      <w:r w:rsidR="00FE015A">
        <w:t>35.793,86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FE015A">
      <w:t>1639/2016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2EB8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2DE2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0A45"/>
    <w:rsid w:val="00811CA0"/>
    <w:rsid w:val="0081370F"/>
    <w:rsid w:val="008363DF"/>
    <w:rsid w:val="00837BAF"/>
    <w:rsid w:val="00842D52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3312E"/>
    <w:rsid w:val="00944F4F"/>
    <w:rsid w:val="009505D9"/>
    <w:rsid w:val="00951C24"/>
    <w:rsid w:val="00953D3D"/>
    <w:rsid w:val="00955CD8"/>
    <w:rsid w:val="00960E2D"/>
    <w:rsid w:val="00976439"/>
    <w:rsid w:val="009869F7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32EC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0193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  <w:rsid w:val="00FE01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1639</izvorni_sadrzaj>
    <derivirana_varijabla naziv="DomainObject.Predmet.Broj_1">1639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St-1639/2016</izvorni_sadrzaj>
    <derivirana_varijabla naziv="DomainObject.Predmet.OznakaBroj_1">St-1639/2016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RONILAČKI KLUB "CALYPSO"</izvorni_sadrzaj>
    <derivirana_varijabla naziv="DomainObject.Predmet.ProtustrankaFormated_1">  RONILAČKI KLUB "CALYPSO"</derivirana_varijabla>
  </DomainObject.Predmet.ProtustrankaFormated>
  <DomainObject.Predmet.ProtustrankaFormatedOIB>
    <izvorni_sadrzaj>  RONILAČKI KLUB "CALYPSO", OIB 45300419818</izvorni_sadrzaj>
    <derivirana_varijabla naziv="DomainObject.Predmet.ProtustrankaFormatedOIB_1">  RONILAČKI KLUB "CALYPSO", OIB 45300419818</derivirana_varijabla>
  </DomainObject.Predmet.ProtustrankaFormatedOIB>
  <DomainObject.Predmet.ProtustrankaFormatedWithAdress>
    <izvorni_sadrzaj> RONILAČKI KLUB "CALYPSO", Obala gusara 0bb, 21310 Omiš</izvorni_sadrzaj>
    <derivirana_varijabla naziv="DomainObject.Predmet.ProtustrankaFormatedWithAdress_1"> RONILAČKI KLUB "CALYPSO", Obala gusara 0bb, 21310 Omiš</derivirana_varijabla>
  </DomainObject.Predmet.ProtustrankaFormatedWithAdress>
  <DomainObject.Predmet.ProtustrankaFormatedWithAdressOIB>
    <izvorni_sadrzaj> RONILAČKI KLUB "CALYPSO", OIB 45300419818, Obala gusara 0bb, 21310 Omiš</izvorni_sadrzaj>
    <derivirana_varijabla naziv="DomainObject.Predmet.ProtustrankaFormatedWithAdressOIB_1"> RONILAČKI KLUB "CALYPSO", OIB 45300419818, Obala gusara 0bb, 21310 Omiš</derivirana_varijabla>
  </DomainObject.Predmet.ProtustrankaFormatedWithAdressOIB>
  <DomainObject.Predmet.ProtustrankaWithAdress>
    <izvorni_sadrzaj>RONILAČKI KLUB "CALYPSO" Obala gusara 0bb, 21310 Omiš</izvorni_sadrzaj>
    <derivirana_varijabla naziv="DomainObject.Predmet.ProtustrankaWithAdress_1">RONILAČKI KLUB "CALYPSO" Obala gusara 0bb, 21310 Omiš</derivirana_varijabla>
  </DomainObject.Predmet.ProtustrankaWithAdress>
  <DomainObject.Predmet.ProtustrankaWithAdressOIB>
    <izvorni_sadrzaj>RONILAČKI KLUB "CALYPSO", OIB 45300419818, Obala gusara 0bb, 21310 Omiš</izvorni_sadrzaj>
    <derivirana_varijabla naziv="DomainObject.Predmet.ProtustrankaWithAdressOIB_1">RONILAČKI KLUB "CALYPSO", OIB 45300419818, Obala gusara 0bb, 21310 Omiš</derivirana_varijabla>
  </DomainObject.Predmet.ProtustrankaWithAdressOIB>
  <DomainObject.Predmet.ProtustrankaNazivFormated>
    <izvorni_sadrzaj>RONILAČKI KLUB "CALYPSO"</izvorni_sadrzaj>
    <derivirana_varijabla naziv="DomainObject.Predmet.ProtustrankaNazivFormated_1">RONILAČKI KLUB "CALYPSO"</derivirana_varijabla>
  </DomainObject.Predmet.ProtustrankaNazivFormated>
  <DomainObject.Predmet.ProtustrankaNazivFormatedOIB>
    <izvorni_sadrzaj>RONILAČKI KLUB "CALYPSO", OIB 45300419818</izvorni_sadrzaj>
    <derivirana_varijabla naziv="DomainObject.Predmet.ProtustrankaNazivFormatedOIB_1">RONILAČKI KLUB "CALYPSO", OIB 45300419818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35793.86</izvorni_sadrzaj>
    <derivirana_varijabla naziv="DomainObject.Predmet.TrenutnaVrijednost_1">35793.86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RONILAČKI KLUB "CALYPSO"</item>
    </izvorni_sadrzaj>
    <derivirana_varijabla naziv="DomainObject.Predmet.ProtuStrankaListFormated_1">
      <item>RONILAČKI KLUB "CALYPSO"</item>
    </derivirana_varijabla>
  </DomainObject.Predmet.ProtuStrankaListFormated>
  <DomainObject.Predmet.ProtuStrankaListFormatedOIB>
    <izvorni_sadrzaj>
      <item>RONILAČKI KLUB "CALYPSO", OIB 45300419818</item>
    </izvorni_sadrzaj>
    <derivirana_varijabla naziv="DomainObject.Predmet.ProtuStrankaListFormatedOIB_1">
      <item>RONILAČKI KLUB "CALYPSO", OIB 45300419818</item>
    </derivirana_varijabla>
  </DomainObject.Predmet.ProtuStrankaListFormatedOIB>
  <DomainObject.Predmet.ProtuStrankaListFormatedWithAdress>
    <izvorni_sadrzaj>
      <item>RONILAČKI KLUB "CALYPSO", Obala gusara 0bb, 21310 Omiš</item>
    </izvorni_sadrzaj>
    <derivirana_varijabla naziv="DomainObject.Predmet.ProtuStrankaListFormatedWithAdress_1">
      <item>RONILAČKI KLUB "CALYPSO", Obala gusara 0bb, 21310 Omiš</item>
    </derivirana_varijabla>
  </DomainObject.Predmet.ProtuStrankaListFormatedWithAdress>
  <DomainObject.Predmet.ProtuStrankaListFormatedWithAdressOIB>
    <izvorni_sadrzaj>
      <item>RONILAČKI KLUB "CALYPSO", OIB 45300419818, Obala gusara 0bb, 21310 Omiš</item>
    </izvorni_sadrzaj>
    <derivirana_varijabla naziv="DomainObject.Predmet.ProtuStrankaListFormatedWithAdressOIB_1">
      <item>RONILAČKI KLUB "CALYPSO", OIB 45300419818, Obala gusara 0bb, 21310 Omiš</item>
    </derivirana_varijabla>
  </DomainObject.Predmet.ProtuStrankaListFormatedWithAdressOIB>
  <DomainObject.Predmet.ProtuStrankaListNazivFormated>
    <izvorni_sadrzaj>
      <item>RONILAČKI KLUB "CALYPSO"</item>
    </izvorni_sadrzaj>
    <derivirana_varijabla naziv="DomainObject.Predmet.ProtuStrankaListNazivFormated_1">
      <item>RONILAČKI KLUB "CALYPSO"</item>
    </derivirana_varijabla>
  </DomainObject.Predmet.ProtuStrankaListNazivFormated>
  <DomainObject.Predmet.ProtuStrankaListNazivFormatedOIB>
    <izvorni_sadrzaj>
      <item>RONILAČKI KLUB "CALYPSO", OIB 45300419818</item>
    </izvorni_sadrzaj>
    <derivirana_varijabla naziv="DomainObject.Predmet.ProtuStrankaListNazivFormatedOIB_1">
      <item>RONILAČKI KLUB "CALYPSO", OIB 45300419818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RONILAČKI KLUB "CALYPSO"</izvorni_sadrzaj>
    <derivirana_varijabla naziv="DomainObject.Predmet.ProtustrankaIDrugi_1">RONILAČKI KLUB "CALYPSO"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RONILAČKI KLUB "CALYPSO", OIB 45300419818, Obala gusara 0bb, 21310 Omiš</izvorni_sadrzaj>
    <derivirana_varijabla naziv="DomainObject.Predmet.ProtustrankaIDrugiAdressOIB_1">RONILAČKI KLUB "CALYPSO", OIB 45300419818, Obala gusara 0bb,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RONILAČKI KLUB "CALYPSO"</item>
      <item>FINANCIJSKA AGENCIJA, RC SPLIT</item>
    </izvorni_sadrzaj>
    <derivirana_varijabla naziv="DomainObject.Predmet.SudioniciListNaziv_1">
      <item>RONILAČKI KLUB "CALYPSO"</item>
      <item>FINANCIJSKA AGENCIJA, RC SPLIT</item>
    </derivirana_varijabla>
  </DomainObject.Predmet.SudioniciListNaziv>
  <DomainObject.Predmet.SudioniciListAdressOIB>
    <izvorni_sadrzaj>
      <item>RONILAČKI KLUB "CALYPSO", OIB 45300419818, Obala gusara 0bb,21310 Omiš</item>
      <item>FINANCIJSKA AGENCIJA, RC SPLIT, OIB 85821130368, Mažuranićevo šetalište 24 b,21000 Split</item>
    </izvorni_sadrzaj>
    <derivirana_varijabla naziv="DomainObject.Predmet.SudioniciListAdressOIB_1">
      <item>RONILAČKI KLUB "CALYPSO", OIB 45300419818, Obala gusara 0bb,21310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45300419818</item>
      <item>, OIB 85821130368</item>
    </izvorni_sadrzaj>
    <derivirana_varijabla naziv="DomainObject.Predmet.SudioniciListNazivOIB_1">
      <item>, OIB 45300419818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BAABF8-48FA-45CE-84E7-EC91B91EF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1821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2016-12-29T08:46:00Z</dcterms:created>
  <dc:creator>nmarkovic</dc:creator>
  <cp:lastModifiedBy>Ana Golub Gruić</cp:lastModifiedBy>
  <cp:lastPrinted>2016-12-29T08:46:00Z</cp:lastPrinted>
  <dcterms:modified xmlns:xsi="http://www.w3.org/2001/XMLSchema-instance" xsi:type="dcterms:W3CDTF">2016-12-29T09:01:00Z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