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61BD" w:rsidR="00CC61BD">
        <w:tc>
          <w:tcPr>
            <w:tcW w:type="dxa" w:w="2985"/>
            <w:hideMark/>
          </w:tcPr>
          <w:p w:rsidRDefault="00CC61BD" w:rsidR="00CC61B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61BD" w:rsidR="00CC61B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C61BD" w:rsidR="00CC61B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C61BD" w:rsidR="00CC61B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b905f1" w14:paraId="4b905f1" w:rsidRDefault="00CC61BD" w:rsidP="00CC61BD" w:rsidR="00CC61B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61BD" w:rsidR="00CC61BD">
        <w:trPr>
          <w:jc w:val="right"/>
        </w:trPr>
        <w:tc>
          <w:tcPr>
            <w:tcW w:type="dxa" w:w="4320"/>
            <w:hideMark/>
          </w:tcPr>
          <w:p w:rsidRDefault="00CC61BD" w:rsidR="00CC61B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</w:t>
            </w:r>
            <w:r>
              <w:rPr>
                <w:lang w:eastAsia="en-US" w:val="en-US"/>
              </w:rPr>
              <w:t xml:space="preserve">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St-463/2018-3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CC61BD" w:rsidP="00CC61BD" w:rsidR="00CC61BD">
      <w:pPr>
        <w:spacing w:after="0"/>
        <w:jc w:val="both"/>
      </w:pPr>
    </w:p>
    <w:p w:rsidRDefault="00CC61BD" w:rsidP="00CC61BD" w:rsidR="00CC61BD">
      <w:pPr>
        <w:pStyle w:val="NormaleSPIS"/>
        <w:ind w:firstLine="0"/>
      </w:pPr>
    </w:p>
    <w:p w:rsidRDefault="00CC61BD" w:rsidP="00CC61BD" w:rsidR="00CC61BD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</w:t>
      </w:r>
      <w:r w:rsidR="004C702C">
        <w:t xml:space="preserve"> ĐOĐ Zadruga za proizvodnju, trgovinu i usluge</w:t>
      </w:r>
      <w:r>
        <w:t xml:space="preserve">, OIB: </w:t>
      </w:r>
      <w:r w:rsidR="004C702C">
        <w:t>58247301675</w:t>
      </w:r>
      <w:r>
        <w:t>,</w:t>
      </w:r>
      <w:r w:rsidR="004C702C">
        <w:t xml:space="preserve"> sa sjedištem u </w:t>
      </w:r>
      <w:proofErr w:type="spellStart"/>
      <w:r w:rsidR="004C702C">
        <w:t>Prugovec</w:t>
      </w:r>
      <w:proofErr w:type="spellEnd"/>
      <w:r w:rsidR="004C702C">
        <w:t>, Ravnica br. 9, izvan ročišta 27. prosinca</w:t>
      </w:r>
      <w:r>
        <w:t xml:space="preserve"> 2018. temeljem odredbe čl. 430. Stečajnog zakona (Narodne novine br. 71/15. i 104/17., dalje : SZ-a) objavljuje slijedeći</w:t>
      </w:r>
    </w:p>
    <w:p w:rsidRDefault="00CC61BD" w:rsidP="00CC61BD" w:rsidR="00CC61BD">
      <w:pPr>
        <w:spacing w:after="0"/>
        <w:jc w:val="both"/>
      </w:pPr>
    </w:p>
    <w:p w:rsidRDefault="00CC61BD" w:rsidP="00CC61BD" w:rsidR="00CC61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C61BD" w:rsidP="00CC61BD" w:rsidR="00CC61BD">
      <w:pPr>
        <w:spacing w:after="0"/>
        <w:rPr>
          <w:sz w:val="28"/>
          <w:szCs w:val="28"/>
        </w:rPr>
      </w:pPr>
    </w:p>
    <w:p w:rsidRDefault="00CC61BD" w:rsidP="00CC61BD" w:rsidR="00CC61BD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5B55A7">
        <w:t xml:space="preserve">ĐOĐ Zadruga za proizvodnju, trgovinu i usluge, OIB: 58247301675, sa sjedištem u </w:t>
      </w:r>
      <w:proofErr w:type="spellStart"/>
      <w:r w:rsidR="005B55A7">
        <w:t>Prugovec</w:t>
      </w:r>
      <w:proofErr w:type="spellEnd"/>
      <w:r w:rsidR="005B55A7">
        <w:t>, Ravnica br. 9,</w:t>
      </w:r>
      <w:r w:rsidR="005B55A7">
        <w:t xml:space="preserve"> iznosi 26.381,96</w:t>
      </w:r>
      <w:r>
        <w:t xml:space="preserve"> kuna.</w:t>
      </w:r>
    </w:p>
    <w:p w:rsidRDefault="00CC61BD" w:rsidP="00CC61BD" w:rsidR="00CC61BD">
      <w:pPr>
        <w:spacing w:after="0"/>
        <w:jc w:val="both"/>
      </w:pPr>
    </w:p>
    <w:p w:rsidRDefault="005B55A7" w:rsidP="00CC61BD" w:rsidR="00CC61BD">
      <w:pPr>
        <w:spacing w:after="0"/>
        <w:jc w:val="both"/>
      </w:pPr>
      <w:r>
        <w:tab/>
        <w:t xml:space="preserve"> 2) Poziva se upravitelj zadruge </w:t>
      </w:r>
      <w:r w:rsidR="00530A4C">
        <w:t xml:space="preserve">dužnika </w:t>
      </w:r>
      <w:r>
        <w:t xml:space="preserve">Ksenija </w:t>
      </w:r>
      <w:proofErr w:type="spellStart"/>
      <w:r>
        <w:t>Đođ</w:t>
      </w:r>
      <w:proofErr w:type="spellEnd"/>
      <w:r>
        <w:t xml:space="preserve">, iz </w:t>
      </w:r>
      <w:proofErr w:type="spellStart"/>
      <w:r>
        <w:t>Prugovca</w:t>
      </w:r>
      <w:proofErr w:type="spellEnd"/>
      <w:r>
        <w:t>, Ravnice br. 9, OIB: 23107736275</w:t>
      </w:r>
      <w:r w:rsidR="00CC61BD">
        <w:t xml:space="preserve">, da u roku od 15 dana od dana objave ovog oglasa na e-Oglasnoj ploči suda podnese ovome sudu, pozivom na gornji poslovni broj spisa, javnobilježnički ovjerovljeni </w:t>
      </w:r>
      <w:proofErr w:type="spellStart"/>
      <w:r w:rsidR="00CC61BD">
        <w:t>prokazni</w:t>
      </w:r>
      <w:proofErr w:type="spellEnd"/>
      <w:r w:rsidR="00CC61BD">
        <w:t xml:space="preserve"> popis imovine i obveza dužnika na propisanom obrascu.</w:t>
      </w:r>
    </w:p>
    <w:p w:rsidRDefault="00CC61BD" w:rsidP="00CC61BD" w:rsidR="00CC61BD">
      <w:pPr>
        <w:spacing w:after="0"/>
        <w:jc w:val="both"/>
      </w:pPr>
    </w:p>
    <w:p w:rsidRDefault="00CC61BD" w:rsidP="00CC61BD" w:rsidR="00CC61BD">
      <w:pPr>
        <w:spacing w:after="0"/>
        <w:jc w:val="both"/>
      </w:pPr>
      <w:r>
        <w:tab/>
        <w:t xml:space="preserve">  3) Upozorava se </w:t>
      </w:r>
      <w:r w:rsidR="00530A4C">
        <w:t>upravitelj zadruge</w:t>
      </w:r>
      <w:r>
        <w:t xml:space="preserve">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C61BD" w:rsidP="00CC61BD" w:rsidR="00CC61BD">
      <w:pPr>
        <w:spacing w:after="0"/>
        <w:jc w:val="both"/>
      </w:pPr>
    </w:p>
    <w:p w:rsidRDefault="00CC61BD" w:rsidP="00CC61BD" w:rsidR="00CC61BD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</w:t>
      </w:r>
      <w:r w:rsidR="00530A4C">
        <w:t xml:space="preserve">g postupka u iznosu od 5.000,00 </w:t>
      </w:r>
      <w:r>
        <w:t>kuna na žiro-račun ovoga suda broj : HR4023900011300002754 otvoren kod Hrvatske poštanske banke d</w:t>
      </w:r>
      <w:r w:rsidR="00530A4C">
        <w:t>.d., pozivom na broj spisa St-463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CC61BD" w:rsidP="00CC61BD" w:rsidR="00CC61BD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CC61BD" w:rsidP="00CC61BD" w:rsidR="00CC61BD">
      <w:pPr>
        <w:spacing w:after="0"/>
        <w:ind w:firstLine="720"/>
        <w:jc w:val="both"/>
      </w:pPr>
    </w:p>
    <w:p w:rsidRDefault="00CC61BD" w:rsidP="00CC61BD" w:rsidR="00CC61BD">
      <w:pPr>
        <w:spacing w:after="0"/>
        <w:ind w:firstLine="720"/>
        <w:jc w:val="both"/>
      </w:pPr>
    </w:p>
    <w:p w:rsidRDefault="00CC61BD" w:rsidP="00CC61BD" w:rsidR="00CC61BD">
      <w:pPr>
        <w:spacing w:after="0"/>
        <w:jc w:val="center"/>
        <w:outlineLvl w:val="0"/>
      </w:pPr>
      <w:r>
        <w:t>Obrazloženje</w:t>
      </w:r>
    </w:p>
    <w:p w:rsidRDefault="00CC61BD" w:rsidP="00CC61BD" w:rsidR="00CC61BD">
      <w:pPr>
        <w:spacing w:after="0"/>
        <w:jc w:val="center"/>
        <w:outlineLvl w:val="0"/>
      </w:pPr>
    </w:p>
    <w:p w:rsidRDefault="00CC61BD" w:rsidP="00CC61BD" w:rsidR="00CC61BD">
      <w:pPr>
        <w:spacing w:after="0"/>
        <w:jc w:val="center"/>
        <w:outlineLvl w:val="0"/>
      </w:pPr>
    </w:p>
    <w:p w:rsidRDefault="00CC61BD" w:rsidP="00CC61BD" w:rsidR="00CC61BD">
      <w:pPr>
        <w:spacing w:after="0"/>
        <w:outlineLvl w:val="0"/>
      </w:pPr>
    </w:p>
    <w:p w:rsidRDefault="00530A4C" w:rsidP="00CC61BD" w:rsidR="00CC61BD">
      <w:pPr>
        <w:spacing w:after="0"/>
        <w:jc w:val="both"/>
        <w:outlineLvl w:val="0"/>
      </w:pPr>
      <w:r>
        <w:tab/>
        <w:t>6. prosinca</w:t>
      </w:r>
      <w:r w:rsidR="00CC61BD">
        <w:t xml:space="preserve"> 2018.,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ĐOĐ Zadruga za proizvodnju, trgovinu i usluge, OIB: 58247301675, sa sjedištem u </w:t>
      </w:r>
      <w:proofErr w:type="spellStart"/>
      <w:r>
        <w:t>Prugovec</w:t>
      </w:r>
      <w:proofErr w:type="spellEnd"/>
      <w:r>
        <w:t>, R</w:t>
      </w:r>
      <w:r>
        <w:t>avnica br. 9</w:t>
      </w:r>
      <w:r w:rsidR="00CC61BD">
        <w:t>, navodeći da duž</w:t>
      </w:r>
      <w:r>
        <w:t>nik na dan 4. prosinca</w:t>
      </w:r>
      <w:r w:rsidR="00CC61BD">
        <w:t xml:space="preserve"> 2018. u Očevidniku redoslijeda osnova za plaćanje ima evidentirane neizvršene osnove za plaćan</w:t>
      </w:r>
      <w:r>
        <w:t>je u ukupnom iznosu od 26.381,96</w:t>
      </w:r>
      <w:r w:rsidR="00CC61BD">
        <w:t xml:space="preserve"> kuna, te da dužnik nema zaposlenih.</w:t>
      </w:r>
    </w:p>
    <w:p w:rsidRDefault="00CC61BD" w:rsidP="00CC61BD" w:rsidR="00CC61BD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CC61BD" w:rsidP="00CC61BD" w:rsidR="00CC61BD">
      <w:pPr>
        <w:spacing w:after="0"/>
        <w:jc w:val="both"/>
        <w:outlineLvl w:val="0"/>
      </w:pPr>
    </w:p>
    <w:p w:rsidRDefault="00CC61BD" w:rsidP="00CC61BD" w:rsidR="00CC61BD">
      <w:pPr>
        <w:spacing w:after="0"/>
        <w:jc w:val="center"/>
        <w:outlineLvl w:val="0"/>
      </w:pPr>
    </w:p>
    <w:p w:rsidRDefault="00530A4C" w:rsidP="00CC61BD" w:rsidR="00CC61BD">
      <w:pPr>
        <w:spacing w:after="0"/>
        <w:jc w:val="center"/>
        <w:outlineLvl w:val="0"/>
      </w:pPr>
      <w:r>
        <w:t>U Varaždinu 27. prosinca</w:t>
      </w:r>
      <w:r w:rsidR="00CC61BD">
        <w:t xml:space="preserve"> 2018. </w:t>
      </w:r>
    </w:p>
    <w:p w:rsidRDefault="00CC61BD" w:rsidP="00CC61BD" w:rsidR="00CC61BD">
      <w:pPr>
        <w:spacing w:after="0"/>
        <w:jc w:val="center"/>
        <w:outlineLvl w:val="0"/>
      </w:pPr>
    </w:p>
    <w:p w:rsidRDefault="00CC61BD" w:rsidP="00CC61BD" w:rsidR="00CC61B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C61BD" w:rsidP="00CC61BD" w:rsidR="00CC61BD">
      <w:pPr>
        <w:spacing w:after="0"/>
        <w:jc w:val="center"/>
        <w:outlineLvl w:val="0"/>
      </w:pPr>
    </w:p>
    <w:p w:rsidRDefault="00CC61BD" w:rsidP="00CC61BD" w:rsidR="00CC61B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CC61BD" w:rsidP="00CC61BD" w:rsidR="00CC61BD">
      <w:pPr>
        <w:spacing w:after="0"/>
        <w:ind w:firstLine="720" w:left="3600"/>
        <w:outlineLvl w:val="0"/>
      </w:pPr>
      <w:bookmarkStart w:name="_GoBack" w:id="0"/>
      <w:bookmarkEnd w:id="0"/>
    </w:p>
    <w:p w:rsidRDefault="00CC61BD" w:rsidP="00CC61BD" w:rsidR="00CC61BD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CC61BD" w:rsidP="00CC61BD" w:rsidR="00CC61BD">
      <w:pPr>
        <w:spacing w:after="0"/>
        <w:outlineLvl w:val="0"/>
      </w:pPr>
    </w:p>
    <w:p w:rsidRDefault="00CC61BD" w:rsidP="00CC61BD" w:rsidR="00CC61BD">
      <w:pPr>
        <w:spacing w:after="0"/>
        <w:outlineLvl w:val="0"/>
      </w:pPr>
    </w:p>
    <w:p w:rsidRDefault="00CC61BD" w:rsidP="00CC61BD" w:rsidR="00CC61BD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CC61BD" w:rsidP="00CC61BD" w:rsidR="00CC61BD">
      <w:pPr>
        <w:spacing w:after="0"/>
        <w:outlineLvl w:val="0"/>
      </w:pPr>
    </w:p>
    <w:p w:rsidRDefault="00CC61BD" w:rsidP="00CC61BD" w:rsidR="00CC61BD">
      <w:pPr>
        <w:spacing w:after="0"/>
        <w:outlineLvl w:val="0"/>
      </w:pPr>
    </w:p>
    <w:p w:rsidRDefault="00CC61BD" w:rsidP="00CC61BD" w:rsidR="00CC61BD">
      <w:pPr>
        <w:spacing w:after="0"/>
        <w:outlineLvl w:val="0"/>
      </w:pPr>
      <w:r>
        <w:t>DNA:</w:t>
      </w:r>
    </w:p>
    <w:p w:rsidRDefault="00CC61BD" w:rsidP="00CC61BD" w:rsidR="00CC61BD">
      <w:pPr>
        <w:spacing w:after="0"/>
        <w:outlineLvl w:val="0"/>
      </w:pPr>
    </w:p>
    <w:p w:rsidRDefault="00CC61BD" w:rsidP="00CC61BD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CC61B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3E6" w:rsidP="00537B78" w:rsidR="009A73E6">
      <w:r>
        <w:separator/>
      </w:r>
    </w:p>
  </w:endnote>
  <w:endnote w:id="0" w:type="continuationSeparator">
    <w:p w:rsidRDefault="009A73E6" w:rsidP="00537B78" w:rsidR="009A7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90409"/>
      <w:docPartObj>
        <w:docPartGallery w:val="Page Numbers (Bottom of Page)"/>
        <w:docPartUnique/>
      </w:docPartObj>
    </w:sdtPr>
    <w:sdtContent>
      <w:p w:rsidRDefault="00CC61BD" w:rsidR="00CC61B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AE5">
          <w:t>2</w:t>
        </w:r>
        <w:r>
          <w:fldChar w:fldCharType="end"/>
        </w:r>
      </w:p>
    </w:sdtContent>
  </w:sdt>
  <w:p w:rsidRDefault="00CC61BD" w:rsidR="00CC61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3E6" w:rsidP="00537B78" w:rsidR="009A73E6">
      <w:r>
        <w:separator/>
      </w:r>
    </w:p>
  </w:footnote>
  <w:footnote w:id="0" w:type="continuationSeparator">
    <w:p w:rsidRDefault="009A73E6" w:rsidP="00537B78" w:rsidR="009A7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1BD" w:rsidR="008333A9">
    <w:pPr>
      <w:pStyle w:val="Zaglavlje"/>
    </w:pPr>
    <w:r>
      <w:rPr>
        <w:rStyle w:val="PozadinaSvijetloCrvena"/>
        <w:shd w:fill="auto" w:color="auto" w:val="clear"/>
      </w:rPr>
      <w:t>Poslovni broj: 6 St-463/2018-3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02C"/>
    <w:rsid w:val="004D01C6"/>
    <w:rsid w:val="004D0CBE"/>
    <w:rsid w:val="004D104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A4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5A7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AE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3E6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1BD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61B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C61B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61B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C61B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471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St-463/2018-3</izvorni_sadrzaj>
    <derivirana_varijabla naziv="DomainObject.Oznaka_1">St-463/2018-3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ĐOĐ Zadruga za proizvodnju, trgovinu i usluge zastupanog po punomoćniku Ksenija Đođ</izvorni_sadrzaj>
    <derivirana_varijabla naziv="DomainObject.Predmet.ProtustrankaFormated_1">  ĐOĐ Zadruga za proizvodnju, trgovinu i usluge zastupanog po punomoćniku Ksenija Đođ</derivirana_varijabla>
  </DomainObject.Predmet.ProtustrankaFormated>
  <DomainObject.Predmet.ProtustrankaFormatedOIB>
    <izvorni_sadrzaj>  ĐOĐ Zadruga za proizvodnju, trgovinu i usluge, OIB 58247301675 zastupanog po punomoćniku Ksenija Đođ</izvorni_sadrzaj>
    <derivirana_varijabla naziv="DomainObject.Predmet.ProtustrankaFormatedOIB_1">  ĐOĐ Zadruga za proizvodnju, trgovinu i usluge, OIB 58247301675 zastupanog po punomoćniku Ksenija Đođ</derivirana_varijabla>
  </DomainObject.Predmet.ProtustrankaFormatedOIB>
  <DomainObject.Predmet.ProtustrankaFormatedWithAdress>
    <izvorni_sadrzaj> ĐOĐ Zadruga za proizvodnju, trgovinu i usluge, Ravnice 9, 48350 Prugovac zastupanog po punomoćniku Ksenija Đođ</izvorni_sadrzaj>
    <derivirana_varijabla naziv="DomainObject.Predmet.ProtustrankaFormatedWithAdress_1"> ĐOĐ Zadruga za proizvodnju, trgovinu i usluge, Ravnice 9, 48350 Prugovac zastupanog po punomoćniku Ksenija Đođ</derivirana_varijabla>
  </DomainObject.Predmet.ProtustrankaFormatedWithAdress>
  <DomainObject.Predmet.ProtustrankaFormatedWithAdressOIB>
    <izvorni_sadrzaj> ĐOĐ Zadruga za proizvodnju, trgovinu i usluge, OIB 58247301675, Ravnice 9, 48350 Prugovac zastupanog po punomoćniku Ksenija Đođ</izvorni_sadrzaj>
    <derivirana_varijabla naziv="DomainObject.Predmet.ProtustrankaFormatedWithAdressOIB_1"> ĐOĐ Zadruga za proizvodnju, trgovinu i usluge, OIB 58247301675, Ravnice 9, 48350 Prugovac zastupanog po punomoćniku Ksenija Đođ</derivirana_varijabla>
  </DomainObject.Predmet.ProtustrankaFormatedWithAdressOIB>
  <DomainObject.Predmet.ProtustrankaWithAdress>
    <izvorni_sadrzaj>ĐOĐ Zadruga za proizvodnju, trgovinu i usluge Ravnice 9, 48350 Prugovac</izvorni_sadrzaj>
    <derivirana_varijabla naziv="DomainObject.Predmet.ProtustrankaWithAdress_1">ĐOĐ Zadruga za proizvodnju, trgovinu i usluge Ravnice 9, 48350 Prugovac</derivirana_varijabla>
  </DomainObject.Predmet.ProtustrankaWithAdress>
  <DomainObject.Predmet.ProtustrankaWithAdressOIB>
    <izvorni_sadrzaj>ĐOĐ Zadruga za proizvodnju, trgovinu i usluge, OIB 58247301675, Ravnice 9, 48350 Prugovac</izvorni_sadrzaj>
    <derivirana_varijabla naziv="DomainObject.Predmet.ProtustrankaWithAdressOIB_1">ĐOĐ Zadruga za proizvodnju, trgovinu i usluge, OIB 58247301675, Ravnice 9, 48350 Prugovac</derivirana_varijabla>
  </DomainObject.Predmet.ProtustrankaWithAdressOIB>
  <DomainObject.Predmet.ProtustrankaNazivFormated>
    <izvorni_sadrzaj>ĐOĐ Zadruga za proizvodnju, trgovinu i usluge</izvorni_sadrzaj>
    <derivirana_varijabla naziv="DomainObject.Predmet.ProtustrankaNazivFormated_1">ĐOĐ Zadruga za proizvodnju, trgovinu i usluge</derivirana_varijabla>
  </DomainObject.Predmet.ProtustrankaNazivFormated>
  <DomainObject.Predmet.ProtustrankaNazivFormatedOIB>
    <izvorni_sadrzaj>ĐOĐ Zadruga za proizvodnju, trgovinu i usluge, OIB 58247301675</izvorni_sadrzaj>
    <derivirana_varijabla naziv="DomainObject.Predmet.ProtustrankaNazivFormatedOIB_1">ĐOĐ Zadruga za proizvodnju, trgovinu i usluge, OIB 58247301675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26381.96</izvorni_sadrzaj>
    <derivirana_varijabla naziv="DomainObject.Predmet.TrenutnaVrijednost_1">26381.96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ĐOĐ Zadruga za proizvodnju, trgovinu i usluge zastupanog po punomoćniku Ksenija Đođ</item>
    </izvorni_sadrzaj>
    <derivirana_varijabla naziv="DomainObject.Predmet.ProtuStrankaListFormated_1">
      <item>ĐOĐ Zadruga za proizvodnju, trgovinu i usluge zastupanog po punomoćniku Ksenija Đođ</item>
    </derivirana_varijabla>
  </DomainObject.Predmet.ProtuStrankaListFormated>
  <DomainObject.Predmet.ProtuStrankaListFormatedOIB>
    <izvorni_sadrzaj>
      <item>ĐOĐ Zadruga za proizvodnju, trgovinu i usluge, OIB 58247301675 zastupanog po punomoćniku Ksenija Đođ</item>
    </izvorni_sadrzaj>
    <derivirana_varijabla naziv="DomainObject.Predmet.ProtuStrankaListFormatedOIB_1">
      <item>ĐOĐ Zadruga za proizvodnju, trgovinu i usluge, OIB 58247301675 zastupanog po punomoćniku Ksenija Đođ</item>
    </derivirana_varijabla>
  </DomainObject.Predmet.ProtuStrankaListFormatedOIB>
  <DomainObject.Predmet.ProtuStrankaListFormatedWithAdress>
    <izvorni_sadrzaj>
      <item>ĐOĐ Zadruga za proizvodnju, trgovinu i usluge, Ravnice 9, 48350 Prugovac zastupanog po punomoćniku Ksenija Đođ</item>
    </izvorni_sadrzaj>
    <derivirana_varijabla naziv="DomainObject.Predmet.ProtuStrankaListFormatedWithAdress_1">
      <item>ĐOĐ Zadruga za proizvodnju, trgovinu i usluge, Ravnice 9, 48350 Prugovac zastupanog po punomoćniku Ksenija Đođ</item>
    </derivirana_varijabla>
  </DomainObject.Predmet.ProtuStrankaListFormatedWithAdress>
  <DomainObject.Predmet.ProtuStrankaListFormatedWithAdressOIB>
    <izvorni_sadrzaj>
      <item>ĐOĐ Zadruga za proizvodnju, trgovinu i usluge, OIB 58247301675, Ravnice 9, 48350 Prugovac zastupanog po punomoćniku Ksenija Đođ</item>
    </izvorni_sadrzaj>
    <derivirana_varijabla naziv="DomainObject.Predmet.ProtuStrankaListFormatedWithAdressOIB_1">
      <item>ĐOĐ Zadruga za proizvodnju, trgovinu i usluge, OIB 58247301675, Ravnice 9, 48350 Prugovac zastupanog po punomoćniku Ksenija Đođ</item>
    </derivirana_varijabla>
  </DomainObject.Predmet.ProtuStrankaListFormatedWithAdressOIB>
  <DomainObject.Predmet.ProtuStrankaListNazivFormated>
    <izvorni_sadrzaj>
      <item>ĐOĐ Zadruga za proizvodnju, trgovinu i usluge</item>
    </izvorni_sadrzaj>
    <derivirana_varijabla naziv="DomainObject.Predmet.ProtuStrankaListNazivFormated_1">
      <item>ĐOĐ Zadruga za proizvodnju, trgovinu i usluge</item>
    </derivirana_varijabla>
  </DomainObject.Predmet.ProtuStrankaListNazivFormated>
  <DomainObject.Predmet.ProtuStrankaListNazivFormatedOIB>
    <izvorni_sadrzaj>
      <item>ĐOĐ Zadruga za proizvodnju, trgovinu i usluge, OIB 58247301675</item>
    </izvorni_sadrzaj>
    <derivirana_varijabla naziv="DomainObject.Predmet.ProtuStrankaListNazivFormatedOIB_1">
      <item>ĐOĐ Zadruga za proizvodnju, trgovinu i usluge, OIB 58247301675</item>
    </derivirana_varijabla>
  </DomainObject.Predmet.ProtuStrankaListNazivFormatedOIB>
  <DomainObject.Predmet.OstaliListFormated>
    <izvorni_sadrzaj>
      <item>Ksenija Đođ punomoćnica sudionika u postupku ĐOĐ Zadruga za proizvodnju, trgovinu i usluge</item>
      <item>Sudski registar</item>
    </izvorni_sadrzaj>
    <derivirana_varijabla naziv="DomainObject.Predmet.OstaliListFormated_1">
      <item>Ksenija Đođ punomoćnica sudionika u postupku ĐOĐ Zadruga za proizvodnju, trgovinu i usluge</item>
      <item>Sudski registar</item>
    </derivirana_varijabla>
  </DomainObject.Predmet.OstaliListFormated>
  <DomainObject.Predmet.OstaliListFormatedOIB>
    <izvorni_sadrzaj>
      <item>Ksenija Đođ, OIB 23107736275 punomoćnica sudionika u postupku ĐOĐ Zadruga za proizvodnju, trgovinu i usluge</item>
      <item>Sudski registar</item>
    </izvorni_sadrzaj>
    <derivirana_varijabla naziv="DomainObject.Predmet.OstaliListFormatedOIB_1">
      <item>Ksenija Đođ, OIB 23107736275 punomoćnica sudionika u postupku ĐOĐ Zadruga za proizvodnju, trgovinu i usluge</item>
      <item>Sudski registar</item>
    </derivirana_varijabla>
  </DomainObject.Predmet.OstaliListFormatedOIB>
  <DomainObject.Predmet.OstaliListFormatedWithAdress>
    <izvorni_sadrzaj>
      <item>Ksenija Đođ, Ravnice 9, 48350 Prugovac punomoćnica sudionika u postupku ĐOĐ Zadruga za proizvodnju, trgovinu i usluge</item>
      <item>Sudski registar</item>
    </izvorni_sadrzaj>
    <derivirana_varijabla naziv="DomainObject.Predmet.OstaliListFormatedWithAdress_1">
      <item>Ksenija Đođ, Ravnice 9, 48350 Prugovac punomoćnica sudionika u postupku ĐOĐ Zadruga za proizvodnju, trgovinu i usluge</item>
      <item>Sudski registar</item>
    </derivirana_varijabla>
  </DomainObject.Predmet.OstaliListFormatedWithAdress>
  <DomainObject.Predmet.OstaliListFormatedWithAdressOIB>
    <izvorni_sadrzaj>
      <item>Ksenija Đođ, OIB 23107736275, Ravnice 9, 48350 Prugovac punomoćnica sudionika u postupku ĐOĐ Zadruga za proizvodnju, trgovinu i usluge</item>
      <item>Sudski registar</item>
    </izvorni_sadrzaj>
    <derivirana_varijabla naziv="DomainObject.Predmet.OstaliListFormatedWithAdressOIB_1">
      <item>Ksenija Đođ, OIB 23107736275, Ravnice 9, 48350 Prugovac punomoćnica sudionika u postupku ĐOĐ Zadruga za proizvodnju, trgovinu i usluge</item>
      <item>Sudski registar</item>
    </derivirana_varijabla>
  </DomainObject.Predmet.OstaliListFormatedWithAdressOIB>
  <DomainObject.Predmet.OstaliListNazivFormated>
    <izvorni_sadrzaj>
      <item>Ksenija Đođ</item>
      <item>Sudski registar</item>
    </izvorni_sadrzaj>
    <derivirana_varijabla naziv="DomainObject.Predmet.OstaliListNazivFormated_1">
      <item>Ksenija Đođ</item>
      <item>Sudski registar</item>
    </derivirana_varijabla>
  </DomainObject.Predmet.OstaliListNazivFormated>
  <DomainObject.Predmet.OstaliListNazivFormatedOIB>
    <izvorni_sadrzaj>
      <item>Ksenija Đođ, OIB 23107736275</item>
      <item>Sudski registar</item>
    </izvorni_sadrzaj>
    <derivirana_varijabla naziv="DomainObject.Predmet.OstaliListNazivFormatedOIB_1">
      <item>Ksenija Đođ, OIB 23107736275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St-463/2018-3</izvorni_sadrzaj>
    <derivirana_varijabla naziv="DomainObject.PoslovniBrojDokumenta_1">St-463/2018-3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ĐOĐ Zadruga za proizvodnju, trgovinu i usluge</izvorni_sadrzaj>
    <derivirana_varijabla naziv="DomainObject.Predmet.ProtustrankaIDrugi_1">ĐOĐ Zadruga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ĐOĐ Zadruga za proizvodnju, trgovinu i usluge, OIB 58247301675, Ravnice 9, 48350 Prugovac</izvorni_sadrzaj>
    <derivirana_varijabla naziv="DomainObject.Predmet.ProtustrankaIDrugiAdressOIB_1">ĐOĐ Zadruga za proizvodnju, trgovinu i usluge, OIB 58247301675, Ravnice 9, 48350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ĐOĐ Zadruga za proizvodnju, trgovinu i usluge</item>
      <item>Ksenija Đođ</item>
      <item>Sudski registar</item>
    </izvorni_sadrzaj>
    <derivirana_varijabla naziv="DomainObject.Predmet.SudioniciListNaziv_1">
      <item>Financijska agencija</item>
      <item>ĐOĐ Zadruga za proizvodnju, trgovinu i usluge</item>
      <item>Ksenija Đođ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ĐOĐ Zadruga za proizvodnju, trgovinu i usluge, OIB 58247301675, Ravnice 9,48350 Prugovac</item>
      <item>Ksenija Đođ, OIB 23107736275, Ravnice 9,48350 Prugovac</item>
      <item>Sudski registar</item>
    </izvorni_sadrzaj>
    <derivirana_varijabla naziv="DomainObject.Predmet.SudioniciListAdressOIB_1">
      <item>Financijska agencija, OIB 85821130368, A. Cesarca 2,42000 Varaždin</item>
      <item>ĐOĐ Zadruga za proizvodnju, trgovinu i usluge, OIB 58247301675, Ravnice 9,48350 Prugovac</item>
      <item>Ksenija Đođ, OIB 23107736275, Ravnice 9,48350 Prugovac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694B5-1466-45A7-9E94-F446C42EA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2820</properties:Characters>
  <properties:Lines>77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2018-12-27T08:41:00Z</cp:lastPrinted>
  <dcterms:modified xmlns:xsi="http://www.w3.org/2001/XMLSchema-instance" xsi:type="dcterms:W3CDTF">2018-12-27T08:42:00Z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