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08ca" w14:paraId="c3408ca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51058E">
        <w:t xml:space="preserve"> dužnika AGM TIM </w:t>
      </w:r>
      <w:r w:rsidR="00931D35">
        <w:t>d.o.o</w:t>
      </w:r>
      <w:r w:rsidR="00290AC3">
        <w:t>. iz Sivice</w:t>
      </w:r>
      <w:r w:rsidR="0051058E">
        <w:t>, Glavna 2</w:t>
      </w:r>
      <w:r w:rsidR="00D30041">
        <w:t>5</w:t>
      </w:r>
      <w:r w:rsidR="00637444">
        <w:t>,</w:t>
      </w:r>
      <w:r w:rsidR="00AF0757">
        <w:t xml:space="preserve"> OIB:</w:t>
      </w:r>
      <w:r w:rsidR="0051058E">
        <w:t xml:space="preserve"> 34702567513</w:t>
      </w:r>
      <w:r w:rsidR="00931D35">
        <w:t>,</w:t>
      </w:r>
      <w:r w:rsidR="00637444">
        <w:t xml:space="preserve"> </w:t>
      </w:r>
      <w:r w:rsidR="007B1538">
        <w:t>05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51058E" w:rsidRPr="0051058E">
        <w:t xml:space="preserve"> </w:t>
      </w:r>
      <w:r w:rsidR="00290AC3">
        <w:t>AGM TIM d.o.o. iz Sivice</w:t>
      </w:r>
      <w:r w:rsidR="0051058E">
        <w:t>, Glavna 25, OIB: 34702567513</w:t>
      </w:r>
      <w:r w:rsidR="009B5681">
        <w:t xml:space="preserve">, </w:t>
      </w:r>
      <w:r w:rsidR="00CB6C18" w:rsidRPr="00931D35">
        <w:t xml:space="preserve">iznosi </w:t>
      </w:r>
      <w:r w:rsidR="0051058E">
        <w:t>585,58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 xml:space="preserve">oziva se direktor dužnika </w:t>
      </w:r>
      <w:r w:rsidR="0051058E">
        <w:t>Gordana Abramović</w:t>
      </w:r>
      <w:r w:rsidR="00D30041">
        <w:t>,</w:t>
      </w:r>
      <w:r w:rsidR="0051058E">
        <w:t xml:space="preserve"> Sivica, Glavna 25, OIB: 10841087234</w:t>
      </w:r>
      <w:r w:rsidR="009B5681">
        <w:t>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7B1538">
        <w:t>05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>Iris Hatvalić Nemec</w:t>
      </w:r>
    </w:p>
    <w:sectPr w:rsidSect="00290AC3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31C" w:rsidR="00C2231C">
      <w:r>
        <w:separator/>
      </w:r>
    </w:p>
  </w:endnote>
  <w:endnote w:id="0" w:type="continuationSeparator">
    <w:p w:rsidRDefault="00C2231C" w:rsidR="00C22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31C" w:rsidR="00C2231C">
      <w:r>
        <w:separator/>
      </w:r>
    </w:p>
  </w:footnote>
  <w:footnote w:id="0" w:type="continuationSeparator">
    <w:p w:rsidRDefault="00C2231C" w:rsidR="00C223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51058E" w:rsidP="00AC0D1D" w:rsidR="00AC0D1D">
    <w:pPr>
      <w:jc w:val="right"/>
    </w:pPr>
    <w:r>
      <w:t>Poslovni broj: 4 St-115</w:t>
    </w:r>
    <w:r w:rsidR="007B1538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90AC3"/>
    <w:rsid w:val="00296EBD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E2E98"/>
    <w:rsid w:val="004F0490"/>
    <w:rsid w:val="0051058E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54B4"/>
    <w:rsid w:val="00852A7C"/>
    <w:rsid w:val="00862F8B"/>
    <w:rsid w:val="00893BAA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76967"/>
    <w:rsid w:val="00982CC9"/>
    <w:rsid w:val="009B5681"/>
    <w:rsid w:val="009D0C5B"/>
    <w:rsid w:val="00A00D9B"/>
    <w:rsid w:val="00A05A32"/>
    <w:rsid w:val="00AC0D1D"/>
    <w:rsid w:val="00AC1B89"/>
    <w:rsid w:val="00AF0757"/>
    <w:rsid w:val="00AF2C11"/>
    <w:rsid w:val="00B220FC"/>
    <w:rsid w:val="00B26931"/>
    <w:rsid w:val="00B34567"/>
    <w:rsid w:val="00B40223"/>
    <w:rsid w:val="00B62791"/>
    <w:rsid w:val="00B77918"/>
    <w:rsid w:val="00B97476"/>
    <w:rsid w:val="00B97941"/>
    <w:rsid w:val="00B97BE7"/>
    <w:rsid w:val="00BA14F9"/>
    <w:rsid w:val="00BB6955"/>
    <w:rsid w:val="00BF5CAE"/>
    <w:rsid w:val="00C14471"/>
    <w:rsid w:val="00C15721"/>
    <w:rsid w:val="00C2231C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33AC"/>
    <w:rsid w:val="00CF7EB7"/>
    <w:rsid w:val="00D30041"/>
    <w:rsid w:val="00D3556D"/>
    <w:rsid w:val="00D47733"/>
    <w:rsid w:val="00D60907"/>
    <w:rsid w:val="00D65681"/>
    <w:rsid w:val="00D65D0F"/>
    <w:rsid w:val="00D8212F"/>
    <w:rsid w:val="00DA3125"/>
    <w:rsid w:val="00DA54DB"/>
    <w:rsid w:val="00DD78E6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06763"/>
    <w:rsid w:val="00F10C2B"/>
    <w:rsid w:val="00F210ED"/>
    <w:rsid w:val="00F644E6"/>
    <w:rsid w:val="00F658C8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91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7918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791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791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91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7918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791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791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St-115/2016</izvorni_sadrzaj>
    <derivirana_varijabla naziv="DomainObject.Predmet.OznakaBroj_1">St-115/2016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AGM TIM društvo s ograničenom odgovornošću za trgovinu, proizvodnju i usluge</izvorni_sadrzaj>
    <derivirana_varijabla naziv="DomainObject.Predmet.ProtustrankaFormated_1">  AGM TIM društvo s ograničenom odgovornošću za trgovinu, proizvodnju i usluge</derivirana_varijabla>
  </DomainObject.Predmet.ProtustrankaFormated>
  <DomainObject.Predmet.ProtustrankaFormatedOIB>
    <izvorni_sadrzaj>  AGM TIM društvo s ograničenom odgovornošću za trgovinu, proizvodnju i usluge, OIB 34702567513</izvorni_sadrzaj>
    <derivirana_varijabla naziv="DomainObject.Predmet.ProtustrankaFormatedOIB_1">  AGM TIM društvo s ograničenom odgovornošću za trgovinu, proizvodnju i usluge, OIB 34702567513</derivirana_varijabla>
  </DomainObject.Predmet.ProtustrankaFormatedOIB>
  <DomainObject.Predmet.ProtustrankaFormatedWithAdress>
    <izvorni_sadrzaj> AGM TIM društvo s ograničenom odgovornošću za trgovinu, proizvodnju i usluge, Glavna 25, 40000 Sivica</izvorni_sadrzaj>
    <derivirana_varijabla naziv="DomainObject.Predmet.ProtustrankaFormatedWithAdress_1"> AGM TIM društvo s ograničenom odgovornošću za trgovinu, proizvodnju i usluge, Glavna 25, 40000 Sivica</derivirana_varijabla>
  </DomainObject.Predmet.ProtustrankaFormatedWithAdress>
  <DomainObject.Predmet.ProtustrankaFormatedWithAdressOIB>
    <izvorni_sadrzaj> AGM TIM društvo s ograničenom odgovornošću za trgovinu, proizvodnju i usluge, OIB 34702567513, Glavna 25, 40000 Sivica</izvorni_sadrzaj>
    <derivirana_varijabla naziv="DomainObject.Predmet.ProtustrankaFormatedWithAdressOIB_1"> AGM TIM društvo s ograničenom odgovornošću za trgovinu, proizvodnju i usluge, OIB 34702567513, Glavna 25, 40000 Sivica</derivirana_varijabla>
  </DomainObject.Predmet.ProtustrankaFormatedWithAdressOIB>
  <DomainObject.Predmet.ProtustrankaWithAdress>
    <izvorni_sadrzaj>AGM TIM društvo s ograničenom odgovornošću za trgovinu, proizvodnju i usluge Glavna 25, 40000 Sivica</izvorni_sadrzaj>
    <derivirana_varijabla naziv="DomainObject.Predmet.ProtustrankaWithAdress_1">AGM TIM društvo s ograničenom odgovornošću za trgovinu, proizvodnju i usluge Glavna 25, 40000 Sivica</derivirana_varijabla>
  </DomainObject.Predmet.ProtustrankaWithAdress>
  <DomainObject.Predmet.ProtustrankaWithAdressOIB>
    <izvorni_sadrzaj>AGM TIM društvo s ograničenom odgovornošću za trgovinu, proizvodnju i usluge, OIB 34702567513, Glavna 25, 40000 Sivica</izvorni_sadrzaj>
    <derivirana_varijabla naziv="DomainObject.Predmet.ProtustrankaWithAdressOIB_1">AGM TIM društvo s ograničenom odgovornošću za trgovinu, proizvodnju i usluge, OIB 34702567513, Glavna 25, 40000 Sivica</derivirana_varijabla>
  </DomainObject.Predmet.ProtustrankaWithAdressOIB>
  <DomainObject.Predmet.ProtustrankaNazivFormated>
    <izvorni_sadrzaj>AGM TIM društvo s ograničenom odgovornošću za trgovinu, proizvodnju i usluge</izvorni_sadrzaj>
    <derivirana_varijabla naziv="DomainObject.Predmet.ProtustrankaNazivFormated_1">AGM TIM društvo s ograničenom odgovornošću za trgovinu, proizvodnju i usluge</derivirana_varijabla>
  </DomainObject.Predmet.ProtustrankaNazivFormated>
  <DomainObject.Predmet.ProtustrankaNazivFormatedOIB>
    <izvorni_sadrzaj>AGM TIM društvo s ograničenom odgovornošću za trgovinu, proizvodnju i usluge, OIB 34702567513</izvorni_sadrzaj>
    <derivirana_varijabla naziv="DomainObject.Predmet.ProtustrankaNazivFormatedOIB_1">AGM TIM društvo s ograničenom odgovornošću za trgovinu, proizvodnju i usluge, OIB 34702567513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585.58</izvorni_sadrzaj>
    <derivirana_varijabla naziv="DomainObject.Predmet.TrenutnaVrijednost_1">585.58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AGM TIM društvo s ograničenom odgovornošću za trgovinu, proizvodnju i usluge</item>
    </izvorni_sadrzaj>
    <derivirana_varijabla naziv="DomainObject.Predmet.ProtuStrankaListFormated_1">
      <item>AGM TIM društvo s ograničenom odgovornošću za trgovinu, proizvodnju i usluge</item>
    </derivirana_varijabla>
  </DomainObject.Predmet.ProtuStrankaListFormated>
  <DomainObject.Predmet.ProtuStrankaListFormatedOIB>
    <izvorni_sadrzaj>
      <item>AGM TIM društvo s ograničenom odgovornošću za trgovinu, proizvodnju i usluge, OIB 34702567513</item>
    </izvorni_sadrzaj>
    <derivirana_varijabla naziv="DomainObject.Predmet.ProtuStrankaListFormatedOIB_1">
      <item>AGM TIM društvo s ograničenom odgovornošću za trgovinu, proizvodnju i usluge, OIB 34702567513</item>
    </derivirana_varijabla>
  </DomainObject.Predmet.ProtuStrankaListFormatedOIB>
  <DomainObject.Predmet.ProtuStrankaListFormatedWithAdress>
    <izvorni_sadrzaj>
      <item>AGM TIM društvo s ograničenom odgovornošću za trgovinu, proizvodnju i usluge, Glavna 25, 40000 Sivica</item>
    </izvorni_sadrzaj>
    <derivirana_varijabla naziv="DomainObject.Predmet.ProtuStrankaListFormatedWithAdress_1">
      <item>AGM TIM društvo s ograničenom odgovornošću za trgovinu, proizvodnju i usluge, Glavna 25, 40000 Sivica</item>
    </derivirana_varijabla>
  </DomainObject.Predmet.ProtuStrankaListFormatedWithAdress>
  <DomainObject.Predmet.ProtuStrankaListFormatedWithAdressOIB>
    <izvorni_sadrzaj>
      <item>AGM TIM društvo s ograničenom odgovornošću za trgovinu, proizvodnju i usluge, OIB 34702567513, Glavna 25, 40000 Sivica</item>
    </izvorni_sadrzaj>
    <derivirana_varijabla naziv="DomainObject.Predmet.ProtuStrankaListFormatedWithAdressOIB_1">
      <item>AGM TIM društvo s ograničenom odgovornošću za trgovinu, proizvodnju i usluge, OIB 34702567513, Glavna 25, 40000 Sivica</item>
    </derivirana_varijabla>
  </DomainObject.Predmet.ProtuStrankaListFormatedWithAdressOIB>
  <DomainObject.Predmet.ProtuStrankaListNazivFormated>
    <izvorni_sadrzaj>
      <item>AGM TIM društvo s ograničenom odgovornošću za trgovinu, proizvodnju i usluge</item>
    </izvorni_sadrzaj>
    <derivirana_varijabla naziv="DomainObject.Predmet.ProtuStrankaListNazivFormated_1">
      <item>AGM TIM društvo s ograničenom odgovornošću za trgovinu, proizvodnju i usluge</item>
    </derivirana_varijabla>
  </DomainObject.Predmet.ProtuStrankaListNazivFormated>
  <DomainObject.Predmet.ProtuStrankaListNazivFormatedOIB>
    <izvorni_sadrzaj>
      <item>AGM TIM društvo s ograničenom odgovornošću za trgovinu, proizvodnju i usluge, OIB 34702567513</item>
    </izvorni_sadrzaj>
    <derivirana_varijabla naziv="DomainObject.Predmet.ProtuStrankaListNazivFormatedOIB_1">
      <item>AGM TIM društvo s ograničenom odgovornošću za trgovinu, proizvodnju i usluge, OIB 34702567513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AGM TIM društvo s ograničenom odgovornošću za trgovinu, proizvodnju i usluge</izvorni_sadrzaj>
    <derivirana_varijabla naziv="DomainObject.Predmet.ProtustrankaIDrugi_1">AGM TIM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AGM TIM društvo s ograničenom odgovornošću za trgovinu, proizvodnju i usluge, OIB 34702567513, Glavna 25, 40000 Sivica</izvorni_sadrzaj>
    <derivirana_varijabla naziv="DomainObject.Predmet.ProtustrankaIDrugiAdressOIB_1">AGM TIM društvo s ograničenom odgovornošću za trgovinu, proizvodnju i usluge, OIB 34702567513, Glavna 25, 40000 Sivica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AGM TIM društvo s ograničenom odgovornošću za trgovinu, proizvodnju i usluge</item>
      <item>E-oglasna ploča</item>
      <item>Sudski registar</item>
    </izvorni_sadrzaj>
    <derivirana_varijabla naziv="DomainObject.Predmet.SudioniciListNaziv_1">
      <item>Financijska agencija</item>
      <item>AGM TIM društvo s ograničenom odgovornošću za trgovinu, proizvodnju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AGM TIM društvo s ograničenom odgovornošću za trgovinu, proizvodnju i usluge, OIB 34702567513, Glavna 25,40000 Sivica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AGM TIM društvo s ograničenom odgovornošću za trgovinu, proizvodnju i usluge, OIB 34702567513, Glavna 25,40000 Sivica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34702567513</item>
      <item>, OIB null</item>
      <item>, OIB null</item>
    </izvorni_sadrzaj>
    <derivirana_varijabla naziv="DomainObject.Predmet.SudioniciListNazivOIB_1">
      <item>, OIB 85821130368</item>
      <item>, OIB 34702567513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84FB7B-D1EB-411D-85F1-6B3137F58C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1958</properties:Characters>
  <properties:Lines>48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2016-02-05T08:26:00Z</dcterms:created>
  <dc:creator>Ljubica Makovec</dc:creator>
  <cp:lastModifiedBy>Maja Marčec</cp:lastModifiedBy>
  <cp:lastPrinted>2016-02-05T08:43:00Z</cp:lastPrinted>
  <dcterms:modified xmlns:xsi="http://www.w3.org/2001/XMLSchema-instance" xsi:type="dcterms:W3CDTF">2016-02-05T09:11:00Z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