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f4cf" w14:paraId="bdaf4cf" w:rsidRDefault="0058359A" w:rsidP="007347A2" w:rsidR="007347A2">
      <w:pPr>
        <w:jc w:val="right"/>
        <w15:collapsed w:val="false"/>
      </w:pPr>
      <w:bookmarkStart w:name="_GoBack" w:id="0"/>
      <w:bookmarkEnd w:id="0"/>
      <w:r>
        <w:t>13 St-1047/13-175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D04256" w:rsidR="00906C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06C6F" w:rsidP="00CB025F" w:rsidR="00906C6F" w:rsidRPr="00CB025F">
      <w:pPr>
        <w:ind w:hanging="720" w:left="360"/>
        <w:rPr>
          <w:sz w:val="22"/>
          <w:szCs w:val="22"/>
        </w:rPr>
      </w:pPr>
    </w:p>
    <w:p w:rsidRDefault="007347A2" w:rsidP="00D04256" w:rsidR="007347A2" w:rsidRPr="00D04256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906C6F" w:rsidP="007347A2" w:rsidR="00906C6F">
      <w:pPr>
        <w:jc w:val="both"/>
      </w:pPr>
    </w:p>
    <w:p w:rsidRDefault="004C411B" w:rsidP="00D04256" w:rsidR="00906C6F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>
        <w:t>, dana 1</w:t>
      </w:r>
      <w:r w:rsidR="0058359A">
        <w:t>0. listopada 2017.</w:t>
      </w:r>
      <w:r>
        <w:t xml:space="preserve">       </w:t>
      </w:r>
      <w:r w:rsidRPr="00F870B7">
        <w:t xml:space="preserve">      </w:t>
      </w:r>
      <w:r w:rsidR="00D04256">
        <w:t xml:space="preserve">                             </w:t>
      </w:r>
      <w:r w:rsidRPr="00F870B7">
        <w:t xml:space="preserve">                 </w:t>
      </w:r>
    </w:p>
    <w:p w:rsidRDefault="004C411B" w:rsidP="004C411B" w:rsidR="004C411B" w:rsidRPr="00B30D99">
      <w:pPr>
        <w:pStyle w:val="Tijeloteksta"/>
        <w:ind w:firstLine="708"/>
      </w:pP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7347A2" w:rsidP="00D04256" w:rsidR="007347A2" w:rsidRPr="00D04256">
      <w:pPr>
        <w:jc w:val="center"/>
      </w:pPr>
      <w:r w:rsidRPr="00093E57">
        <w:t xml:space="preserve">    z a k l j u č i o     j e</w:t>
      </w:r>
    </w:p>
    <w:p w:rsidRDefault="00906C6F" w:rsidP="00835AF3" w:rsidR="00906C6F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4C411B">
        <w:t xml:space="preserve"> </w:t>
      </w:r>
      <w:r w:rsidR="004C411B" w:rsidRPr="00BF507B">
        <w:t>VUČEDOLSKA GOLUBICA d.o.o. za turizam i ugostiteljstvo, u stečaju, Vukovar, dr. Franje Tuđmana 19, MBS 030063300, OIB 14836675024</w:t>
      </w:r>
      <w:r w:rsidR="00EF0663">
        <w:t>:</w:t>
      </w:r>
    </w:p>
    <w:p w:rsidRDefault="00EF0663" w:rsidP="00EF0663" w:rsidR="00EF0663">
      <w:pPr>
        <w:pStyle w:val="Tijeloteksta"/>
        <w:numPr>
          <w:ilvl w:val="0"/>
          <w:numId w:val="13"/>
        </w:numPr>
        <w:rPr>
          <w:color w:val="000000"/>
        </w:rPr>
      </w:pPr>
      <w:r>
        <w:rPr>
          <w:color w:val="000000"/>
        </w:rPr>
        <w:t>kč.br.</w:t>
      </w:r>
      <w:r w:rsidR="0058359A">
        <w:rPr>
          <w:color w:val="000000"/>
        </w:rPr>
        <w:t xml:space="preserve"> 1931 u</w:t>
      </w:r>
      <w:r>
        <w:rPr>
          <w:color w:val="000000"/>
        </w:rPr>
        <w:t xml:space="preserve"> naravi</w:t>
      </w:r>
      <w:r w:rsidR="0058359A">
        <w:rPr>
          <w:color w:val="000000"/>
        </w:rPr>
        <w:t xml:space="preserve"> poslovna zgrada broj 19, poslovna zgrada broj 19/1, Ulica dr. Franje Tuđmana i dvorište, ukupne površine 583 m2        </w:t>
      </w:r>
    </w:p>
    <w:p w:rsidRDefault="00EF0663" w:rsidP="00D04256" w:rsidR="003F5E8B" w:rsidRPr="00D04256">
      <w:pPr>
        <w:pStyle w:val="Odlomakpopisa"/>
        <w:ind w:left="1422"/>
        <w:rPr>
          <w:lang w:val="it-IT"/>
        </w:rPr>
      </w:pPr>
      <w:r w:rsidRPr="003F5E8B">
        <w:rPr>
          <w:lang w:val="it-IT"/>
        </w:rPr>
        <w:t>upisano u zk.ul. 9</w:t>
      </w:r>
      <w:r w:rsidR="0058359A">
        <w:rPr>
          <w:lang w:val="it-IT"/>
        </w:rPr>
        <w:t>639</w:t>
      </w:r>
      <w:r w:rsidRPr="003F5E8B">
        <w:rPr>
          <w:lang w:val="it-IT"/>
        </w:rPr>
        <w:t xml:space="preserve"> k.o. Vukovar,</w:t>
      </w:r>
    </w:p>
    <w:p w:rsidRDefault="001E716B" w:rsidP="000B5752" w:rsidR="001E716B" w:rsidRPr="003F5E8B">
      <w:pPr>
        <w:numPr>
          <w:ilvl w:val="0"/>
          <w:numId w:val="6"/>
        </w:numPr>
        <w:jc w:val="center"/>
        <w:rPr>
          <w:b/>
        </w:rPr>
      </w:pPr>
      <w:r w:rsidRPr="003F5E8B">
        <w:rPr>
          <w:b/>
        </w:rPr>
        <w:t>za dan</w:t>
      </w:r>
      <w:r w:rsidR="00835AF3" w:rsidRPr="003F5E8B">
        <w:rPr>
          <w:b/>
        </w:rPr>
        <w:t xml:space="preserve"> </w:t>
      </w:r>
      <w:r w:rsidR="0058359A">
        <w:rPr>
          <w:b/>
        </w:rPr>
        <w:t xml:space="preserve">13. </w:t>
      </w:r>
      <w:r w:rsidR="007E7692" w:rsidRPr="003F5E8B">
        <w:rPr>
          <w:b/>
        </w:rPr>
        <w:t>studeni</w:t>
      </w:r>
      <w:r w:rsidR="00266E98" w:rsidRPr="003F5E8B">
        <w:rPr>
          <w:b/>
        </w:rPr>
        <w:t xml:space="preserve"> 201</w:t>
      </w:r>
      <w:r w:rsidR="0058359A">
        <w:rPr>
          <w:b/>
        </w:rPr>
        <w:t>7</w:t>
      </w:r>
      <w:r w:rsidR="00266E98" w:rsidRPr="003F5E8B">
        <w:rPr>
          <w:b/>
        </w:rPr>
        <w:t xml:space="preserve">. </w:t>
      </w:r>
      <w:r w:rsidR="00835AF3" w:rsidRPr="003F5E8B">
        <w:rPr>
          <w:b/>
        </w:rPr>
        <w:t xml:space="preserve">godine s početkom u </w:t>
      </w:r>
      <w:r w:rsidR="0058359A">
        <w:rPr>
          <w:b/>
        </w:rPr>
        <w:t>10</w:t>
      </w:r>
      <w:r w:rsidR="007E7692" w:rsidRPr="003F5E8B">
        <w:rPr>
          <w:b/>
        </w:rPr>
        <w:t>,30</w:t>
      </w:r>
      <w:r w:rsidR="007704F9" w:rsidRPr="003F5E8B">
        <w:rPr>
          <w:b/>
        </w:rPr>
        <w:t xml:space="preserve"> sati.</w:t>
      </w:r>
    </w:p>
    <w:p w:rsidRDefault="00906C6F" w:rsidP="00D04256" w:rsidR="00906C6F">
      <w:pPr>
        <w:rPr>
          <w:b/>
        </w:rPr>
      </w:pPr>
    </w:p>
    <w:p w:rsidRDefault="001E716B" w:rsidP="00906C6F" w:rsidR="00906C6F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</w:t>
      </w:r>
      <w:r w:rsidR="00D04256">
        <w:t>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06C6F" w:rsidP="00CB025F" w:rsidR="00906C6F"/>
    <w:p w:rsidRDefault="001E716B" w:rsidP="00D04256" w:rsidR="0094454A">
      <w:pPr>
        <w:ind w:firstLine="705"/>
        <w:jc w:val="both"/>
      </w:pPr>
      <w:r>
        <w:t>Nakon pravomoćno</w:t>
      </w:r>
      <w:r w:rsidR="003F5E8B">
        <w:t>sti rješenja o dosudi nekretnin</w:t>
      </w:r>
      <w:r w:rsidR="0058359A">
        <w:t>e</w:t>
      </w:r>
      <w:r w:rsidR="003F5E8B">
        <w:t xml:space="preserve">  kupc</w:t>
      </w:r>
      <w:r w:rsidR="0058359A">
        <w:t xml:space="preserve">u </w:t>
      </w:r>
      <w:r>
        <w:t>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06C6F" w:rsidP="00CB025F" w:rsidR="00906C6F" w:rsidRPr="00395CE3">
      <w:pPr>
        <w:jc w:val="both"/>
      </w:pPr>
    </w:p>
    <w:p w:rsidRDefault="000B5752" w:rsidP="00D04256" w:rsidR="0094454A">
      <w:pPr>
        <w:jc w:val="center"/>
      </w:pPr>
      <w:r>
        <w:t xml:space="preserve">U Osijeku </w:t>
      </w:r>
      <w:r w:rsidR="00EF0663">
        <w:t>1</w:t>
      </w:r>
      <w:r w:rsidR="0058359A">
        <w:t>0. listopad 2017.</w:t>
      </w:r>
    </w:p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906C6F" w:rsidP="00835AF3" w:rsidR="00906C6F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3F5E8B" w:rsidP="00835AF3" w:rsidR="00835AF3">
      <w:pPr>
        <w:pStyle w:val="Tijeloteksta"/>
        <w:numPr>
          <w:ilvl w:val="0"/>
          <w:numId w:val="8"/>
        </w:numPr>
        <w:jc w:val="left"/>
      </w:pPr>
      <w:r>
        <w:t>stečajna upraviteljica Blanka Gambiraža</w:t>
      </w:r>
    </w:p>
    <w:p w:rsidRDefault="00835AF3" w:rsidP="00266E98" w:rsidR="003F5E8B">
      <w:pPr>
        <w:pStyle w:val="Tijeloteksta"/>
        <w:numPr>
          <w:ilvl w:val="0"/>
          <w:numId w:val="8"/>
        </w:numPr>
      </w:pPr>
      <w:r>
        <w:t xml:space="preserve">razlučni vjerovnik </w:t>
      </w:r>
      <w:r w:rsidR="003F5E8B">
        <w:t>Planum građenje d.o.o. Vukovar,</w:t>
      </w:r>
      <w:r w:rsidR="00D04256">
        <w:t xml:space="preserve"> Priljevo 42 b,</w:t>
      </w:r>
      <w:r w:rsidR="003F5E8B">
        <w:t xml:space="preserve"> </w:t>
      </w:r>
      <w:r w:rsidR="003F5E8B" w:rsidRPr="00D04256">
        <w:rPr>
          <w:b/>
        </w:rPr>
        <w:t>uz prijedlog diobe kupovnine od</w:t>
      </w:r>
      <w:r w:rsidR="0058359A" w:rsidRPr="00D04256">
        <w:rPr>
          <w:b/>
        </w:rPr>
        <w:t xml:space="preserve"> 18. rujna 2017. (strana 999 do 1001 spisa)</w:t>
      </w:r>
    </w:p>
    <w:p w:rsidRDefault="003F5E8B" w:rsidP="00266E98" w:rsidR="003F5E8B">
      <w:pPr>
        <w:pStyle w:val="Tijeloteksta"/>
        <w:numPr>
          <w:ilvl w:val="0"/>
          <w:numId w:val="8"/>
        </w:numPr>
      </w:pPr>
      <w:r>
        <w:t xml:space="preserve">razlučni vjerovnik Nada Gagro, Vinkovci, Glagoljaška 52 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D04256" w:rsidP="00835AF3" w:rsidR="007704F9">
      <w:pPr>
        <w:pStyle w:val="Tijeloteksta"/>
        <w:numPr>
          <w:ilvl w:val="0"/>
          <w:numId w:val="8"/>
        </w:numPr>
        <w:jc w:val="left"/>
      </w:pPr>
      <w:r>
        <w:t>roč. 13/11</w:t>
      </w:r>
    </w:p>
    <w:sectPr w:rsidSect="00D04256" w:rsidR="007704F9">
      <w:pgSz w:code="9" w:h="16838" w:w="11906"/>
      <w:pgMar w:gutter="0" w:footer="709" w:header="709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0354D"/>
    <w:multiLevelType w:val="hybridMultilevel"/>
    <w:tmpl w:val="994C96AA"/>
    <w:lvl w:tplc="829879D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764026"/>
    <w:multiLevelType w:val="hybridMultilevel"/>
    <w:tmpl w:val="B10A5C16"/>
    <w:lvl w:tplc="03A6793E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13"/>
  </w:num>
  <w:num w:numId="12">
    <w:abstractNumId w:val="0"/>
  </w:num>
  <w:num w:numId="13">
    <w:abstractNumId w:val="10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3F5E8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411B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8359A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769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6C6F"/>
    <w:rsid w:val="00907D42"/>
    <w:rsid w:val="00910D43"/>
    <w:rsid w:val="00915CDB"/>
    <w:rsid w:val="009360D9"/>
    <w:rsid w:val="0094454A"/>
    <w:rsid w:val="00946D9D"/>
    <w:rsid w:val="0096512D"/>
    <w:rsid w:val="00976E5E"/>
    <w:rsid w:val="0098127F"/>
    <w:rsid w:val="009847DF"/>
    <w:rsid w:val="0099066D"/>
    <w:rsid w:val="00994095"/>
    <w:rsid w:val="0099429E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56D23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025F"/>
    <w:rsid w:val="00CB1176"/>
    <w:rsid w:val="00CB2EB4"/>
    <w:rsid w:val="00CC567A"/>
    <w:rsid w:val="00CD0847"/>
    <w:rsid w:val="00CF0605"/>
    <w:rsid w:val="00CF4431"/>
    <w:rsid w:val="00CF71B8"/>
    <w:rsid w:val="00D04256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663"/>
    <w:rsid w:val="00EF08B5"/>
    <w:rsid w:val="00F031AC"/>
    <w:rsid w:val="00F1094F"/>
    <w:rsid w:val="00F135B3"/>
    <w:rsid w:val="00F33CD8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C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C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77F8C-47BA-4CE8-BADD-C6F5AE14D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1598</properties:Characters>
  <properties:Lines>51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2017-10-10T08:31:00Z</dcterms:created>
  <dc:creator>hermanj</dc:creator>
  <cp:lastModifiedBy>Maja Kocijan</cp:lastModifiedBy>
  <cp:lastPrinted>2016-11-18T09:39:00Z</cp:lastPrinted>
  <dcterms:modified xmlns:xsi="http://www.w3.org/2001/XMLSchema-instance" xsi:type="dcterms:W3CDTF">2017-10-10T08:36:00Z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