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9827" w14:paraId="16a9827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D15F27">
        <w:rPr>
          <w:b/>
          <w:sz w:val="22"/>
          <w:szCs w:val="22"/>
        </w:rPr>
        <w:t>163</w:t>
      </w:r>
      <w:r>
        <w:rPr>
          <w:b/>
          <w:sz w:val="22"/>
          <w:szCs w:val="22"/>
        </w:rPr>
        <w:t>/201</w:t>
      </w:r>
      <w:r w:rsidR="00514FF1">
        <w:rPr>
          <w:b/>
          <w:sz w:val="22"/>
          <w:szCs w:val="22"/>
        </w:rPr>
        <w:t>7</w:t>
      </w:r>
      <w:r w:rsidR="00064159">
        <w:rPr>
          <w:b/>
          <w:sz w:val="22"/>
          <w:szCs w:val="22"/>
        </w:rPr>
        <w:t>-</w:t>
      </w:r>
      <w:r w:rsidR="00795881">
        <w:rPr>
          <w:b/>
          <w:sz w:val="22"/>
          <w:szCs w:val="22"/>
        </w:rPr>
        <w:t>7</w:t>
      </w:r>
      <w:r w:rsidR="00397220">
        <w:rPr>
          <w:b/>
          <w:sz w:val="22"/>
          <w:szCs w:val="22"/>
        </w:rPr>
        <w:t>3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>u radi</w:t>
      </w:r>
      <w:r w:rsidR="00312613">
        <w:rPr>
          <w:sz w:val="22"/>
          <w:szCs w:val="22"/>
        </w:rPr>
        <w:t xml:space="preserve"> naknadne diobe imovine</w:t>
      </w:r>
      <w:r w:rsidRPr="00FC6B34">
        <w:rPr>
          <w:sz w:val="22"/>
          <w:szCs w:val="22"/>
        </w:rPr>
        <w:t xml:space="preserve"> dužnik</w:t>
      </w:r>
      <w:r w:rsidR="00312613">
        <w:rPr>
          <w:sz w:val="22"/>
          <w:szCs w:val="22"/>
        </w:rPr>
        <w:t>a</w:t>
      </w:r>
      <w:r w:rsidRPr="00FC6B34">
        <w:rPr>
          <w:sz w:val="22"/>
          <w:szCs w:val="22"/>
        </w:rPr>
        <w:t xml:space="preserve"> </w:t>
      </w:r>
      <w:r w:rsidR="00312613" w:rsidRPr="00312613">
        <w:rPr>
          <w:sz w:val="22"/>
          <w:szCs w:val="22"/>
        </w:rPr>
        <w:t>PRIJEVOR d.o.o. za proizvodnju i usluge</w:t>
      </w:r>
      <w:r w:rsidR="00312613">
        <w:rPr>
          <w:sz w:val="22"/>
          <w:szCs w:val="22"/>
        </w:rPr>
        <w:t xml:space="preserve"> "u stečaju"</w:t>
      </w:r>
      <w:r w:rsidR="00312613" w:rsidRPr="00312613">
        <w:rPr>
          <w:sz w:val="22"/>
          <w:szCs w:val="22"/>
        </w:rPr>
        <w:t xml:space="preserve">, Put Prijevora 9, Nova Mokošica, Dubrovnik, MBS: 090014775, zastupano po stečajnom upravitelju </w:t>
      </w:r>
      <w:r w:rsidR="005C4480">
        <w:rPr>
          <w:sz w:val="22"/>
          <w:szCs w:val="22"/>
        </w:rPr>
        <w:t xml:space="preserve">stečajne mase </w:t>
      </w:r>
      <w:r w:rsidR="00312613" w:rsidRPr="00312613">
        <w:rPr>
          <w:sz w:val="22"/>
          <w:szCs w:val="22"/>
        </w:rPr>
        <w:t>Matu Mariću iz 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397220">
        <w:rPr>
          <w:sz w:val="22"/>
          <w:szCs w:val="22"/>
        </w:rPr>
        <w:t>11</w:t>
      </w:r>
      <w:r>
        <w:rPr>
          <w:sz w:val="22"/>
          <w:szCs w:val="22"/>
        </w:rPr>
        <w:t xml:space="preserve">. </w:t>
      </w:r>
      <w:r w:rsidR="00397220">
        <w:rPr>
          <w:sz w:val="22"/>
          <w:szCs w:val="22"/>
        </w:rPr>
        <w:t xml:space="preserve">travnja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 dalje u tekstu SZ) u roku od 8 dana dostaviti izvješće o tijeku stečajnog postupka i o stanju stečajne mase.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397220">
        <w:rPr>
          <w:sz w:val="22"/>
          <w:szCs w:val="22"/>
        </w:rPr>
        <w:t>11</w:t>
      </w:r>
      <w:r w:rsidR="00B032B2">
        <w:rPr>
          <w:sz w:val="22"/>
          <w:szCs w:val="22"/>
        </w:rPr>
        <w:t xml:space="preserve">. </w:t>
      </w:r>
      <w:r w:rsidR="00397220">
        <w:rPr>
          <w:sz w:val="22"/>
          <w:szCs w:val="22"/>
        </w:rPr>
        <w:t>travnja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397220">
        <w:rPr>
          <w:sz w:val="22"/>
          <w:szCs w:val="22"/>
        </w:rPr>
        <w:t>11</w:t>
      </w:r>
      <w:r w:rsidR="005C6FDC">
        <w:rPr>
          <w:sz w:val="22"/>
          <w:szCs w:val="22"/>
        </w:rPr>
        <w:t>.</w:t>
      </w:r>
      <w:r w:rsidR="00252246">
        <w:rPr>
          <w:sz w:val="22"/>
          <w:szCs w:val="22"/>
        </w:rPr>
        <w:t>0</w:t>
      </w:r>
      <w:r w:rsidR="00397220">
        <w:rPr>
          <w:sz w:val="22"/>
          <w:szCs w:val="22"/>
        </w:rPr>
        <w:t>4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5C6FDC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upravitelju </w:t>
      </w:r>
      <w:r w:rsidR="00555CCB" w:rsidRPr="00AF1971">
        <w:rPr>
          <w:sz w:val="22"/>
          <w:szCs w:val="22"/>
        </w:rPr>
        <w:t>stečajn</w:t>
      </w:r>
      <w:r>
        <w:rPr>
          <w:sz w:val="22"/>
          <w:szCs w:val="22"/>
        </w:rPr>
        <w:t>e mase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81543"/>
    <w:rsid w:val="00397220"/>
    <w:rsid w:val="00431AEF"/>
    <w:rsid w:val="00432B47"/>
    <w:rsid w:val="004533D2"/>
    <w:rsid w:val="004611E1"/>
    <w:rsid w:val="00480F95"/>
    <w:rsid w:val="0048154D"/>
    <w:rsid w:val="004C03FF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56C33"/>
    <w:rsid w:val="0089693D"/>
    <w:rsid w:val="008D2419"/>
    <w:rsid w:val="008F2FFB"/>
    <w:rsid w:val="008F3F2F"/>
    <w:rsid w:val="0090622A"/>
    <w:rsid w:val="0095290B"/>
    <w:rsid w:val="009C125D"/>
    <w:rsid w:val="009E441E"/>
    <w:rsid w:val="009F1AC0"/>
    <w:rsid w:val="00A2310D"/>
    <w:rsid w:val="00A43DB0"/>
    <w:rsid w:val="00A97CB5"/>
    <w:rsid w:val="00AC6151"/>
    <w:rsid w:val="00AD2A1D"/>
    <w:rsid w:val="00AF1971"/>
    <w:rsid w:val="00B032B2"/>
    <w:rsid w:val="00B074BB"/>
    <w:rsid w:val="00B22142"/>
    <w:rsid w:val="00B34B69"/>
    <w:rsid w:val="00B71D44"/>
    <w:rsid w:val="00B9324D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83AEB"/>
    <w:rsid w:val="00E84AC5"/>
    <w:rsid w:val="00EB4FE8"/>
    <w:rsid w:val="00EE4DD2"/>
    <w:rsid w:val="00F309B7"/>
    <w:rsid w:val="00F32265"/>
    <w:rsid w:val="00F64ED1"/>
    <w:rsid w:val="00F8275E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2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7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7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7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7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82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7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7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7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7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SREĆKO ZVONO</item>
      <item>Zvonko Kristović</item>
      <item>Porezna Uprava  ŽDO Dubrovnik</item>
    </izvorni_sadrzaj>
    <derivirana_varijabla naziv="DomainObject.Predmet.OstaliListFormated_1">
      <item>SREĆKO ZVONO</item>
      <item>Zvonko Kristović</item>
      <item>Porezna Uprava  ŽDO Dubrovnik</item>
    </derivirana_varijabla>
  </DomainObject.Predmet.OstaliListFormated>
  <DomainObject.Predmet.OstaliListFormatedOIB>
    <izvorni_sadrzaj>
      <item>SREĆKO ZVONO, OIB 28205046107</item>
      <item>Zvonko Kristović</item>
      <item>Porezna Uprava  ŽDO Dubrovnik, OIB 18683136487</item>
    </izvorni_sadrzaj>
    <derivirana_varijabla naziv="DomainObject.Predmet.OstaliListFormatedOIB_1">
      <item>SREĆKO ZVONO, OIB 28205046107</item>
      <item>Zvonko Kristović</item>
      <item>Porezna Uprava  ŽDO Dubrovnik, OIB 18683136487</item>
    </derivirana_varijabla>
  </DomainObject.Predmet.OstaliListFormatedOIB>
  <DomainObject.Predmet.OstaliListFormatedWithAdress>
    <izvorni_sadrzaj>
      <item>SREĆKO ZVONO, B. Kašića 19, 20236 Mokošica</item>
      <item>Zvonko Kristović</item>
      <item>Porezna Uprava  ŽDO Dubrovnik, Dropćeva 1, 20000 Dubrovnik</item>
    </izvorni_sadrzaj>
    <derivirana_varijabla naziv="DomainObject.Predmet.OstaliListFormatedWithAdress_1">
      <item>SREĆKO ZVONO, B. Kašića 19, 20236 Mokošica</item>
      <item>Zvonko Kristović</item>
      <item>Porezna Uprava  ŽDO Dubrovnik, Dropćeva 1, 20000 Dubrovnik</item>
    </derivirana_varijabla>
  </DomainObject.Predmet.OstaliListFormatedWithAdress>
  <DomainObject.Predmet.OstaliListFormatedWithAdressOIB>
    <izvorni_sadrzaj>
      <item>SREĆKO ZVONO, OIB 28205046107, B. Kašića 19, 20236 Mokošica</item>
      <item>Zvonko Kristović</item>
      <item>Porezna Uprava  ŽDO Dubrovnik, OIB 18683136487, Dropćeva 1, 20000 Dubrovnik</item>
    </izvorni_sadrzaj>
    <derivirana_varijabla naziv="DomainObject.Predmet.OstaliListFormatedWithAdressOIB_1">
      <item>SREĆKO ZVONO, OIB 28205046107, B. Kašića 19, 20236 Mokošica</item>
      <item>Zvonko Kristović</item>
      <item>Porezna Uprava  ŽDO Dubrovnik, OIB 18683136487, Dropćeva 1, 20000 Dubrovnik</item>
    </derivirana_varijabla>
  </DomainObject.Predmet.OstaliListFormatedWithAdressOIB>
  <DomainObject.Predmet.OstaliListNazivFormated>
    <izvorni_sadrzaj>
      <item>SREĆKO ZVONO</item>
      <item>Zvonko Kristović</item>
      <item>Porezna Uprava  ŽDO Dubrovnik</item>
    </izvorni_sadrzaj>
    <derivirana_varijabla naziv="DomainObject.Predmet.OstaliListNazivFormated_1">
      <item>SREĆKO ZVONO</item>
      <item>Zvonko Kristović</item>
      <item>Porezna Uprava  ŽDO Dubrovnik</item>
    </derivirana_varijabla>
  </DomainObject.Predmet.OstaliListNazivFormated>
  <DomainObject.Predmet.OstaliListNazivFormatedOIB>
    <izvorni_sadrzaj>
      <item>SREĆKO ZVONO, OIB 28205046107</item>
      <item>Zvonko Kristović</item>
      <item>Porezna Uprava  ŽDO Dubrovnik, OIB 18683136487</item>
    </izvorni_sadrzaj>
    <derivirana_varijabla naziv="DomainObject.Predmet.OstaliListNazivFormatedOIB_1">
      <item>SREĆKO ZVONO, OIB 28205046107</item>
      <item>Zvonko Kristović</item>
      <item>Porezna Uprava  ŽDO Dubrovnik,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ZVONO</item>
      <item>Zvonko Kristović</item>
      <item>Porezna Uprava  ŽDO Dubrovnik</item>
      <item>Stečajna masa iza PRIJEVOR d.o.o. za proizvodnju i usluge - "u stečaju"</item>
    </izvorni_sadrzaj>
    <derivirana_varijabla naziv="DomainObject.Predmet.SudioniciListNaziv_1">
      <item>SREĆKO ZVONO</item>
      <item>Zvonko Kristović</item>
      <item>Porezna Uprava  ŽDO Dubrovnik</item>
      <item>Stečajna masa iza PRIJEVOR d.o.o. za proizvodnju i usluge - "u stečaju"</item>
    </derivirana_varijabla>
  </DomainObject.Predmet.SudioniciListNaziv>
  <DomainObject.Predmet.SudioniciListAdressOIB>
    <izvorni_sadrzaj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izvorni_sadrzaj>
    <derivirana_varijabla naziv="DomainObject.Predmet.SudioniciListAdressOIB_1">
      <item>SREĆKO ZVONO, OIB 28205046107, B. Kašića 19,20236 Mokošica</item>
      <item>Zvonko Kristović</item>
      <item>Porezna Uprava  ŽDO Dubrovnik, OIB 18683136487, Dropćeva 1,20000 Dubrovnik</item>
      <item>Stečajna masa iza PRIJEVOR d.o.o. za proizvodnju i usluge - "u stečaju", OIB 04722908605,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28205046107</item>
      <item>, OIB null</item>
      <item>, OIB 18683136487</item>
      <item>, OIB 04722908605</item>
    </izvorni_sadrzaj>
    <derivirana_varijabla naziv="DomainObject.Predmet.SudioniciListNazivOIB_1">
      <item>, OIB 28205046107</item>
      <item>, OIB null</item>
      <item>, OIB 18683136487</item>
      <item>, OIB 04722908605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177</properties:Words>
  <properties:Characters>848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2017-04-11T07:06:00Z</dcterms:created>
  <dc:creator>none</dc:creator>
  <cp:lastModifiedBy>Mara Marčinko</cp:lastModifiedBy>
  <cp:lastPrinted>2017-04-11T07:06:00Z</cp:lastPrinted>
  <dcterms:modified xmlns:xsi="http://www.w3.org/2001/XMLSchema-instance" xsi:type="dcterms:W3CDTF">2017-04-11T07:28:00Z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