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d5ba" w14:paraId="21ed5ba" w:rsidRDefault="008615FD" w:rsidP="008615FD" w:rsidR="008615FD" w:rsidRPr="00183E01">
      <w:pPr>
        <w15:collapsed w:val="false"/>
      </w:pPr>
      <w:r w:rsidRPr="00183E01">
        <w:rPr>
          <w:rStyle w:val="Naglaeno"/>
          <w:b w:val="false"/>
        </w:rPr>
        <w:t xml:space="preserve">             </w:t>
      </w:r>
      <w:r w:rsidR="00574060" w:rsidRPr="00183E0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A90" w:rsidP="008615FD" w:rsidR="008615FD" w:rsidRPr="00183E01">
      <w:r w:rsidRPr="00183E01">
        <w:t xml:space="preserve">   </w:t>
      </w:r>
    </w:p>
    <w:p w:rsidRDefault="008615FD" w:rsidP="008615FD" w:rsidR="008615FD" w:rsidRPr="00183E01">
      <w:pPr>
        <w:ind w:hanging="720" w:left="360"/>
      </w:pPr>
      <w:r w:rsidRPr="00183E01">
        <w:t xml:space="preserve">     </w:t>
      </w:r>
      <w:r w:rsidR="00A8162D" w:rsidRPr="00183E01">
        <w:t xml:space="preserve">   </w:t>
      </w:r>
      <w:r w:rsidRPr="00183E01">
        <w:t>REPUBLIKA HRVATSKA</w:t>
      </w:r>
    </w:p>
    <w:p w:rsidRDefault="008615FD" w:rsidP="008A4695" w:rsidR="008615FD" w:rsidRPr="00183E01">
      <w:pPr>
        <w:ind w:hanging="720" w:left="360"/>
      </w:pPr>
      <w:r w:rsidRPr="00183E01">
        <w:t xml:space="preserve">     TRGOVAČKI SUD U OSIJEKU</w:t>
      </w:r>
    </w:p>
    <w:p w:rsidRDefault="00D27785" w:rsidP="008615FD" w:rsidR="00D27785" w:rsidRPr="00183E01"/>
    <w:p w:rsidRDefault="008C3C64" w:rsidP="008615FD" w:rsidR="008C3C64" w:rsidRPr="00183E01"/>
    <w:p w:rsidRDefault="009B4A86" w:rsidP="00D27785" w:rsidR="00D27785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 xml:space="preserve">R E P U B L I K </w:t>
      </w:r>
      <w:r w:rsidR="000E4207" w:rsidRPr="00183E01">
        <w:rPr>
          <w:b w:val="false"/>
          <w:lang w:val="hr-HR"/>
        </w:rPr>
        <w:t>A</w:t>
      </w:r>
      <w:r w:rsidRPr="00183E01">
        <w:rPr>
          <w:b w:val="false"/>
          <w:lang w:val="hr-HR"/>
        </w:rPr>
        <w:t xml:space="preserve">  H R V A T S K </w:t>
      </w:r>
      <w:r w:rsidR="000E4207" w:rsidRPr="00183E01">
        <w:rPr>
          <w:b w:val="false"/>
          <w:lang w:val="hr-HR"/>
        </w:rPr>
        <w:t>A</w:t>
      </w:r>
    </w:p>
    <w:p w:rsidRDefault="009B4A86" w:rsidP="006D694B" w:rsidR="009B4A86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>R J E Š E N J E</w:t>
      </w:r>
    </w:p>
    <w:p w:rsidRDefault="00D27785" w:rsidP="006D694B" w:rsidR="00D27785" w:rsidRPr="00183E01">
      <w:pPr>
        <w:pStyle w:val="Naslov1"/>
        <w:rPr>
          <w:b w:val="false"/>
          <w:lang w:val="es-ES"/>
        </w:rPr>
      </w:pPr>
    </w:p>
    <w:p w:rsidRDefault="009B4A86" w:rsidP="00FE3F69" w:rsidR="009B4A86" w:rsidRPr="00183E01">
      <w:pPr>
        <w:rPr>
          <w:bCs/>
        </w:rPr>
      </w:pPr>
    </w:p>
    <w:p w:rsidRDefault="0024138B" w:rsidP="0024138B" w:rsidR="0024138B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MILEA j.d.o.o., </w:t>
      </w:r>
      <w:proofErr w:type="spellStart"/>
      <w:r>
        <w:t>Briješće</w:t>
      </w:r>
      <w:proofErr w:type="spellEnd"/>
      <w:r>
        <w:t>, Duga ulica 85/A, MBS: 030194088, OIB: 59864348649</w:t>
      </w:r>
      <w:r>
        <w:rPr>
          <w:color w:val="000000"/>
        </w:rPr>
        <w:t>, dana 19. listopada 2018. godine</w:t>
      </w:r>
    </w:p>
    <w:p w:rsidRDefault="00186A90" w:rsidP="00320F61" w:rsidR="00186A90" w:rsidRPr="00183E01">
      <w:pPr>
        <w:jc w:val="both"/>
      </w:pPr>
    </w:p>
    <w:p w:rsidRDefault="00BF557C" w:rsidP="00BF557C" w:rsidR="00BF557C" w:rsidRPr="00183E01">
      <w:pPr>
        <w:jc w:val="center"/>
      </w:pPr>
      <w:r w:rsidRPr="00183E01">
        <w:t>r i j e š i o   j e</w:t>
      </w:r>
    </w:p>
    <w:p w:rsidRDefault="00BF557C" w:rsidP="00BF557C" w:rsidR="00BF557C" w:rsidRPr="00183E01">
      <w:pPr>
        <w:jc w:val="both"/>
      </w:pPr>
    </w:p>
    <w:p w:rsidRDefault="007C5AEA" w:rsidP="007C5AEA" w:rsidR="007C5AEA" w:rsidRPr="00183E01">
      <w:pPr>
        <w:jc w:val="center"/>
        <w:rPr>
          <w:bCs/>
        </w:rPr>
      </w:pPr>
    </w:p>
    <w:p w:rsidRDefault="0060128F" w:rsidP="00FC3AE2" w:rsidR="00FC3AE2" w:rsidRPr="00183E01">
      <w:pPr>
        <w:ind w:firstLine="708"/>
        <w:jc w:val="both"/>
      </w:pPr>
      <w:r w:rsidRPr="00183E01">
        <w:t xml:space="preserve"> </w:t>
      </w:r>
      <w:r w:rsidR="00F70FFE" w:rsidRPr="00183E01">
        <w:t>I</w:t>
      </w:r>
      <w:r w:rsidRPr="00183E01">
        <w:t>.</w:t>
      </w:r>
      <w:r w:rsidR="00F70FFE" w:rsidRPr="00183E01">
        <w:tab/>
      </w:r>
      <w:r w:rsidR="007C5AEA" w:rsidRPr="00183E01">
        <w:t xml:space="preserve">Za privremenog stečajnog upravitelja imenuje se </w:t>
      </w:r>
      <w:r w:rsidR="00FC3AE2">
        <w:t xml:space="preserve">Mijo Rončević </w:t>
      </w:r>
      <w:r w:rsidR="00080D8B">
        <w:t>OIB: 97146101285</w:t>
      </w:r>
      <w:r w:rsidR="00080D8B" w:rsidRPr="00FC3AE2">
        <w:t xml:space="preserve"> </w:t>
      </w:r>
      <w:r w:rsidR="00080D8B">
        <w:t xml:space="preserve"> </w:t>
      </w:r>
      <w:r w:rsidR="00FC3AE2">
        <w:t>iz Osijeka, Vijenac Ivana Meštrovića 74, izabran metodom slučajnog odabira - automatskom dodjelom s iznimkom.</w:t>
      </w:r>
      <w:r w:rsidR="003B712A">
        <w:t xml:space="preserve"> </w:t>
      </w:r>
    </w:p>
    <w:p w:rsidRDefault="00F70FFE" w:rsidP="00FC3AE2" w:rsidR="00F70FFE" w:rsidRPr="00183E01">
      <w:pPr>
        <w:ind w:firstLine="708"/>
        <w:jc w:val="both"/>
      </w:pPr>
    </w:p>
    <w:p w:rsidRDefault="00F70FFE" w:rsidP="0060128F" w:rsidR="007C5AEA" w:rsidRPr="00183E01">
      <w:pPr>
        <w:ind w:firstLine="708"/>
        <w:jc w:val="both"/>
      </w:pPr>
      <w:r w:rsidRPr="00183E01">
        <w:t>II</w:t>
      </w:r>
      <w:r w:rsidR="0060128F" w:rsidRPr="00183E01">
        <w:t>.</w:t>
      </w:r>
      <w:r w:rsidRPr="00183E01">
        <w:tab/>
      </w:r>
      <w:r w:rsidR="007C5AEA" w:rsidRPr="00183E01">
        <w:t xml:space="preserve">Privremeni stečajni upravitelj izvršit će pregled dužnikovih poslovnih prostorija, te uvid u knjige i poslovnu dokumentaciju dužnika i nakon toga podnijeti izvješće o tome postoji li razlog za otvaranje stečajnog postupka, a posebno da li se imovinom dužnika mogu pokriti troškovi postupka. </w:t>
      </w:r>
    </w:p>
    <w:p w:rsidRDefault="00F70FFE" w:rsidP="00F70FFE" w:rsidR="00F70FFE" w:rsidRPr="00183E01">
      <w:pPr>
        <w:pStyle w:val="Odlomakpopisa"/>
      </w:pPr>
    </w:p>
    <w:p w:rsidRDefault="00F70FFE" w:rsidP="0060128F" w:rsidR="007C5AEA" w:rsidRPr="00183E01">
      <w:pPr>
        <w:ind w:firstLine="708"/>
        <w:jc w:val="both"/>
      </w:pPr>
      <w:r w:rsidRPr="00183E01">
        <w:t>III</w:t>
      </w:r>
      <w:r w:rsidR="0060128F" w:rsidRPr="00183E01">
        <w:t>.</w:t>
      </w:r>
      <w:r w:rsidRPr="00183E01">
        <w:tab/>
      </w:r>
      <w:r w:rsidR="007C5AEA" w:rsidRPr="00183E01">
        <w:t xml:space="preserve">Pisano izvješće privremeni stečajni upravitelj dužan je predati sudu najkasnije do 26. </w:t>
      </w:r>
      <w:r w:rsidR="00320F61">
        <w:t>studenog</w:t>
      </w:r>
      <w:r w:rsidR="007C5AEA" w:rsidRPr="00183E01">
        <w:t xml:space="preserve"> 2018. godine.</w:t>
      </w:r>
    </w:p>
    <w:p w:rsidRDefault="007C5AEA" w:rsidP="007C5AEA" w:rsidR="007C5AEA" w:rsidRPr="00183E01"/>
    <w:p w:rsidRDefault="007C5AEA" w:rsidP="007C5AEA" w:rsidR="007C5AEA" w:rsidRPr="00183E01">
      <w:pPr>
        <w:pStyle w:val="Naslov2"/>
        <w:jc w:val="center"/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</w:pPr>
      <w:r w:rsidRPr="00183E01"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  <w:t>Obrazloženje</w:t>
      </w:r>
    </w:p>
    <w:p w:rsidRDefault="007C5AEA" w:rsidP="007C5AEA" w:rsidR="007C5AEA" w:rsidRPr="00183E01"/>
    <w:p w:rsidRDefault="007C5AEA" w:rsidP="007C5AEA" w:rsidR="007C5AEA" w:rsidRPr="00183E01"/>
    <w:p w:rsidRDefault="007C5AEA" w:rsidP="007C5AEA" w:rsidR="00F70FFE" w:rsidRPr="00183E01">
      <w:pPr>
        <w:jc w:val="both"/>
        <w:rPr>
          <w:rFonts w:eastAsia="Calibri"/>
        </w:rPr>
      </w:pPr>
      <w:r w:rsidRPr="00183E01">
        <w:tab/>
        <w:t xml:space="preserve">Predlagatelj </w:t>
      </w:r>
      <w:r w:rsidR="00F70FFE" w:rsidRPr="00183E01">
        <w:t xml:space="preserve">FINANCIJSKA AGENCIJA Regionalni centar Osijek, L. </w:t>
      </w:r>
      <w:proofErr w:type="spellStart"/>
      <w:r w:rsidR="00F70FFE" w:rsidRPr="00183E01">
        <w:t>Jägera</w:t>
      </w:r>
      <w:proofErr w:type="spellEnd"/>
      <w:r w:rsidR="00F70FFE" w:rsidRPr="00183E01">
        <w:t xml:space="preserve"> 3, Osijek, OIB: 85821130368 </w:t>
      </w:r>
      <w:r w:rsidRPr="00183E01">
        <w:t xml:space="preserve">je podnio sudu prijedlog za otvaranje stečajnog postupka nad dužnikom </w:t>
      </w:r>
      <w:r w:rsidR="00E30F5A">
        <w:t xml:space="preserve">MILEA j.d.o.o., </w:t>
      </w:r>
      <w:proofErr w:type="spellStart"/>
      <w:r w:rsidR="00E30F5A">
        <w:t>Briješće</w:t>
      </w:r>
      <w:proofErr w:type="spellEnd"/>
      <w:r w:rsidR="00E30F5A">
        <w:t>, Duga ulica 85/A, MBS: 030194088, OIB: 59864348649</w:t>
      </w:r>
      <w:r w:rsidRPr="00183E01">
        <w:t>.</w:t>
      </w:r>
      <w:r w:rsidRPr="00183E01">
        <w:rPr>
          <w:rFonts w:eastAsia="Calibri"/>
        </w:rPr>
        <w:t xml:space="preserve"> </w:t>
      </w:r>
    </w:p>
    <w:p w:rsidRDefault="00F70FFE" w:rsidP="007C5AEA" w:rsidR="00F70FFE" w:rsidRPr="00183E01">
      <w:pPr>
        <w:jc w:val="both"/>
        <w:rPr>
          <w:rFonts w:eastAsia="Calibri"/>
        </w:rPr>
      </w:pPr>
    </w:p>
    <w:p w:rsidRDefault="007C5AEA" w:rsidP="00F70FFE" w:rsidR="007C5AEA" w:rsidRPr="00183E01">
      <w:pPr>
        <w:ind w:firstLine="708"/>
        <w:jc w:val="both"/>
        <w:rPr>
          <w:rFonts w:eastAsia="Calibri"/>
        </w:rPr>
      </w:pPr>
      <w:r w:rsidRPr="00183E01">
        <w:rPr>
          <w:rFonts w:eastAsia="Calibri"/>
        </w:rPr>
        <w:t xml:space="preserve">Sud je po službenoj dužnosti pribavio potvrdu Općinskog suda </w:t>
      </w:r>
      <w:r w:rsidR="00183E01" w:rsidRPr="00183E01">
        <w:rPr>
          <w:rFonts w:eastAsia="Calibri"/>
        </w:rPr>
        <w:t xml:space="preserve">u Osijeku Zemljišnoknjižni odjel Osijek </w:t>
      </w:r>
      <w:r w:rsidRPr="00183E01">
        <w:rPr>
          <w:rFonts w:eastAsia="Calibri"/>
        </w:rPr>
        <w:t xml:space="preserve">od </w:t>
      </w:r>
      <w:r w:rsidR="00183E01" w:rsidRPr="00183E01">
        <w:rPr>
          <w:rFonts w:eastAsia="Calibri"/>
        </w:rPr>
        <w:t xml:space="preserve">11. svibnja 2018. </w:t>
      </w:r>
      <w:r w:rsidRPr="00183E01">
        <w:rPr>
          <w:rFonts w:eastAsia="Calibri"/>
        </w:rPr>
        <w:t>da dužnik nije upisan kao vlasnik nekretnina na području nadležnosti navedenog zemljišnoknjižnog suda</w:t>
      </w:r>
      <w:r w:rsidR="00E30F5A">
        <w:rPr>
          <w:rFonts w:eastAsia="Calibri"/>
        </w:rPr>
        <w:t xml:space="preserve">, Uvjerenje Centra za vozila Hrvatske d.d. CVH STP „AUTOREPARATURA“ Osijek od 14. svibnja 2018. da dužnik nije </w:t>
      </w:r>
      <w:r w:rsidR="00452C9E">
        <w:rPr>
          <w:rFonts w:eastAsia="Calibri"/>
        </w:rPr>
        <w:t>evidentiran kao vlasnik vozila,</w:t>
      </w:r>
      <w:r w:rsidRPr="00183E01">
        <w:rPr>
          <w:rFonts w:eastAsia="Calibri"/>
        </w:rPr>
        <w:t xml:space="preserve"> te uvjerenje </w:t>
      </w:r>
      <w:r w:rsidR="00183E01" w:rsidRPr="00183E01">
        <w:rPr>
          <w:rFonts w:eastAsia="Calibri"/>
        </w:rPr>
        <w:t xml:space="preserve">RH </w:t>
      </w:r>
      <w:r w:rsidRPr="00183E01">
        <w:rPr>
          <w:rFonts w:eastAsia="Calibri"/>
        </w:rPr>
        <w:t xml:space="preserve">Državne geodetske uprave </w:t>
      </w:r>
      <w:r w:rsidR="00183E01" w:rsidRPr="00183E01">
        <w:rPr>
          <w:rFonts w:eastAsia="Calibri"/>
        </w:rPr>
        <w:t xml:space="preserve">Središnji ured Zagreb </w:t>
      </w:r>
      <w:r w:rsidRPr="00183E01">
        <w:rPr>
          <w:rFonts w:eastAsia="Calibri"/>
        </w:rPr>
        <w:t xml:space="preserve">od </w:t>
      </w:r>
      <w:r w:rsidR="00183E01" w:rsidRPr="00183E01">
        <w:rPr>
          <w:rFonts w:eastAsia="Calibri"/>
        </w:rPr>
        <w:t xml:space="preserve">18. svibnja 2018. godine </w:t>
      </w:r>
      <w:r w:rsidRPr="00183E01">
        <w:rPr>
          <w:rFonts w:eastAsia="Calibri"/>
        </w:rPr>
        <w:t xml:space="preserve">da dužnik nije upisan u katastarski </w:t>
      </w:r>
      <w:proofErr w:type="spellStart"/>
      <w:r w:rsidRPr="00183E01">
        <w:rPr>
          <w:rFonts w:eastAsia="Calibri"/>
        </w:rPr>
        <w:t>operat</w:t>
      </w:r>
      <w:proofErr w:type="spellEnd"/>
      <w:r w:rsidRPr="00183E01">
        <w:rPr>
          <w:rFonts w:eastAsia="Calibri"/>
        </w:rPr>
        <w:t xml:space="preserve">.  </w:t>
      </w:r>
    </w:p>
    <w:p w:rsidRDefault="00F70FFE" w:rsidP="00F70FFE" w:rsidR="00F70FFE" w:rsidRPr="00183E01">
      <w:pPr>
        <w:ind w:firstLine="708"/>
        <w:jc w:val="both"/>
        <w:rPr>
          <w:bCs/>
        </w:rPr>
      </w:pPr>
    </w:p>
    <w:p w:rsidRDefault="007C5AEA" w:rsidP="007C5AEA" w:rsidR="00452C9E" w:rsidRPr="00183E01">
      <w:pPr>
        <w:tabs>
          <w:tab w:pos="448" w:val="left"/>
        </w:tabs>
        <w:jc w:val="both"/>
      </w:pPr>
      <w:r w:rsidRPr="00183E01">
        <w:lastRenderedPageBreak/>
        <w:tab/>
      </w:r>
      <w:r w:rsidRPr="00183E01">
        <w:tab/>
        <w:t xml:space="preserve">Spisu nisu priloženi dokazi o postojanju ikakve dužnikove imovine, a dužnikov zakonski zastupnik ni po pozivu suda nije dostavio popis imovine i obveza te izviješće o </w:t>
      </w:r>
      <w:r w:rsidR="00F70FFE" w:rsidRPr="00183E01">
        <w:t xml:space="preserve">financijsko - </w:t>
      </w:r>
      <w:r w:rsidRPr="00183E01">
        <w:t>gospodarskom stanju dužnika u kojem će biti naznačeni podaci o imovini dužnika.</w:t>
      </w:r>
    </w:p>
    <w:p w:rsidRDefault="00F70FFE" w:rsidP="007C5AEA" w:rsidR="00F70FFE" w:rsidRPr="00BD23EC">
      <w:pPr>
        <w:tabs>
          <w:tab w:pos="448" w:val="left"/>
        </w:tabs>
        <w:jc w:val="both"/>
      </w:pPr>
    </w:p>
    <w:p w:rsidRDefault="007C5AEA" w:rsidP="00BD23EC" w:rsidR="004F5DC1" w:rsidRPr="00BD23EC">
      <w:pPr>
        <w:pStyle w:val="Tijeloteksta"/>
        <w:ind w:firstLine="708"/>
        <w:rPr>
          <w:sz w:val="24"/>
        </w:rPr>
      </w:pPr>
      <w:r w:rsidRPr="00BD23EC">
        <w:rPr>
          <w:sz w:val="24"/>
        </w:rPr>
        <w:t xml:space="preserve">Stoga je sud u skladu s odredbom članka 118. stavak 1. i 2. i članka 119. </w:t>
      </w:r>
      <w:r w:rsidR="00BD23EC" w:rsidRPr="00BD23EC">
        <w:rPr>
          <w:sz w:val="24"/>
        </w:rPr>
        <w:t xml:space="preserve">Stečajnog zakona („Narodne novine“ broj 71/15 i 104/17; u daljnjem tekstu SZ) </w:t>
      </w:r>
      <w:r w:rsidRPr="00BD23EC">
        <w:rPr>
          <w:sz w:val="24"/>
        </w:rPr>
        <w:t>odlučio kao u izreci ovog rješenja.</w:t>
      </w:r>
    </w:p>
    <w:p w:rsidRDefault="007C5AEA" w:rsidP="007C5AEA" w:rsidR="007C5AEA" w:rsidRPr="00BD23EC">
      <w:pPr>
        <w:jc w:val="both"/>
      </w:pPr>
    </w:p>
    <w:p w:rsidRDefault="00844FC4" w:rsidP="00844FC4" w:rsidR="00844FC4">
      <w:pPr>
        <w:ind w:firstLine="708"/>
        <w:jc w:val="both"/>
      </w:pPr>
      <w:r>
        <w:t xml:space="preserve">Budući da su stečajni upravitelji </w:t>
      </w:r>
      <w:proofErr w:type="spellStart"/>
      <w:r>
        <w:t>Margreta</w:t>
      </w:r>
      <w:proofErr w:type="spellEnd"/>
      <w:r>
        <w:t xml:space="preserve"> </w:t>
      </w:r>
      <w:proofErr w:type="spellStart"/>
      <w:r>
        <w:t>Bondža</w:t>
      </w:r>
      <w:proofErr w:type="spellEnd"/>
      <w:r>
        <w:t xml:space="preserve">, iz Vinkovaca, </w:t>
      </w:r>
      <w:proofErr w:type="spellStart"/>
      <w:r>
        <w:t>Lapovačka</w:t>
      </w:r>
      <w:proofErr w:type="spellEnd"/>
      <w:r>
        <w:t xml:space="preserve"> 30 rješenjem RH Ministarstva pravosuđa KLASA: UP/I-133-04/15-01/396, URBROJ: 514-04-02-</w:t>
      </w:r>
      <w:proofErr w:type="spellStart"/>
      <w:r>
        <w:t>02</w:t>
      </w:r>
      <w:proofErr w:type="spellEnd"/>
      <w:r>
        <w:t>-02-18-45 od 3. listopada 2018. godine (privremeno izuzeta od izbora za stečajnog upravitelja prilikom dodjele novih predmeta metodom slučajnog odabira u stečajnom postupku do 31. prosinca 2020. godine) te stečajni upravitelj Ivan Čulić iz Osijeka, Sljemenska 44, rješenjem RH Ministarstva pravosuđa KLASA: UP/I-133-04/16-01/43, URBROJ: 514-04-02-</w:t>
      </w:r>
      <w:proofErr w:type="spellStart"/>
      <w:r>
        <w:t>02</w:t>
      </w:r>
      <w:proofErr w:type="spellEnd"/>
      <w:r>
        <w:t xml:space="preserve">-02-18-53 od 9. listopada 2018. godine (privremeno izuzet od izbora za stečajnog upravitelja prilikom dodjele novih predmeta metodom slučajnog odabira u stečajnom postupku do 31. prosinca 2020. godine), sud je imenovao stečajnog upravitelja metodom slučajnog odabira - automatskom dodjelom s iznimkom, a u smislu čl. 84. i čl. 85. SZ-a te je odlučeno kao u </w:t>
      </w:r>
      <w:proofErr w:type="spellStart"/>
      <w:r>
        <w:t>toč</w:t>
      </w:r>
      <w:proofErr w:type="spellEnd"/>
      <w:r>
        <w:t xml:space="preserve">. I. izreke.  </w:t>
      </w:r>
    </w:p>
    <w:p w:rsidRDefault="007C5AEA" w:rsidP="007C5AEA" w:rsidR="007C5AEA">
      <w:pPr>
        <w:jc w:val="both"/>
      </w:pPr>
    </w:p>
    <w:p w:rsidRDefault="00844FC4" w:rsidP="007C5AEA" w:rsidR="00844FC4" w:rsidRPr="00183E01">
      <w:pPr>
        <w:jc w:val="both"/>
      </w:pPr>
    </w:p>
    <w:p w:rsidRDefault="004F5DC1" w:rsidP="004A0494" w:rsidR="004F5DC1" w:rsidRPr="00183E01">
      <w:pPr>
        <w:jc w:val="center"/>
        <w:rPr>
          <w:bCs/>
        </w:rPr>
      </w:pPr>
      <w:r w:rsidRPr="00183E01">
        <w:rPr>
          <w:bCs/>
        </w:rPr>
        <w:t xml:space="preserve">U Osijeku </w:t>
      </w:r>
      <w:r w:rsidR="00452C9E">
        <w:rPr>
          <w:bCs/>
        </w:rPr>
        <w:t>1</w:t>
      </w:r>
      <w:r w:rsidR="00186A90" w:rsidRPr="00183E01">
        <w:rPr>
          <w:bCs/>
        </w:rPr>
        <w:t>9. listopada</w:t>
      </w:r>
      <w:r w:rsidRPr="00183E01">
        <w:rPr>
          <w:bCs/>
        </w:rPr>
        <w:t xml:space="preserve"> 2018.</w:t>
      </w:r>
    </w:p>
    <w:p w:rsidRDefault="004A0494" w:rsidP="004A0494" w:rsidR="004A0494" w:rsidRPr="00183E01">
      <w:pPr>
        <w:jc w:val="center"/>
        <w:rPr>
          <w:bCs/>
        </w:rPr>
      </w:pPr>
    </w:p>
    <w:p w:rsidRDefault="004F5DC1" w:rsidP="004F5DC1" w:rsidR="004F5DC1" w:rsidRPr="00183E01">
      <w:pPr>
        <w:ind w:left="5580"/>
        <w:jc w:val="center"/>
      </w:pPr>
      <w:r w:rsidRPr="00183E01">
        <w:rPr>
          <w:bCs/>
        </w:rPr>
        <w:t>STEČAJNI SUDAC</w:t>
      </w:r>
    </w:p>
    <w:p w:rsidRDefault="004F5DC1" w:rsidP="004F5DC1" w:rsidR="004F5DC1" w:rsidRPr="00183E01">
      <w:pPr>
        <w:ind w:left="5580"/>
        <w:jc w:val="center"/>
      </w:pPr>
      <w:r w:rsidRPr="00183E01">
        <w:t>mr. sc. Boris Vuković</w:t>
      </w:r>
      <w:bookmarkStart w:name="_GoBack" w:id="0"/>
      <w:bookmarkEnd w:id="0"/>
    </w:p>
    <w:p w:rsidRDefault="004F5DC1" w:rsidP="004F5DC1" w:rsidR="004F5DC1" w:rsidRPr="00183E01">
      <w:pPr>
        <w:ind w:left="5580"/>
        <w:jc w:val="center"/>
      </w:pPr>
    </w:p>
    <w:p w:rsidRDefault="004F5DC1" w:rsidP="004F5DC1" w:rsidR="004F5DC1" w:rsidRPr="00183E01"/>
    <w:p w:rsidRDefault="004F5DC1" w:rsidP="004F5DC1" w:rsidR="004F5DC1" w:rsidRPr="00183E01">
      <w:r w:rsidRPr="00183E01">
        <w:t>Zapisničar Danijela Špeletić</w:t>
      </w:r>
    </w:p>
    <w:p w:rsidRDefault="004F5DC1" w:rsidP="004F5DC1" w:rsidR="004F5DC1" w:rsidRPr="00183E01"/>
    <w:p w:rsidRDefault="004F5DC1" w:rsidP="004F5DC1" w:rsidR="004F5DC1" w:rsidRPr="00183E01"/>
    <w:p w:rsidRDefault="004F5DC1" w:rsidP="004F5DC1" w:rsidR="004F5DC1" w:rsidRPr="00183E01"/>
    <w:p w:rsidRDefault="00186A90" w:rsidP="00186A90" w:rsidR="00186A90" w:rsidRPr="00183E01">
      <w:r w:rsidRPr="00183E01">
        <w:t>UPUTA O PRAVNOM LIJEKU:</w:t>
      </w:r>
    </w:p>
    <w:p w:rsidRDefault="00186A90" w:rsidP="00186A90" w:rsidR="00186A90" w:rsidRPr="00183E01">
      <w:pPr>
        <w:jc w:val="both"/>
        <w:rPr>
          <w:bCs/>
        </w:rPr>
      </w:pPr>
      <w:r w:rsidRPr="00183E01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CF7A78" w:rsidP="004F5DC1" w:rsidR="00CF7A78" w:rsidRPr="00183E01">
      <w:pPr>
        <w:rPr>
          <w:bCs/>
        </w:rPr>
      </w:pPr>
    </w:p>
    <w:p w:rsidRDefault="00CF7A78" w:rsidP="004F5DC1" w:rsidR="00CF7A78" w:rsidRPr="00183E01">
      <w:pPr>
        <w:rPr>
          <w:bCs/>
        </w:rPr>
      </w:pPr>
    </w:p>
    <w:p w:rsidRDefault="004F5DC1" w:rsidP="004F5DC1" w:rsidR="004F5DC1" w:rsidRPr="00183E01">
      <w:pPr>
        <w:rPr>
          <w:bCs/>
        </w:rPr>
      </w:pPr>
      <w:r w:rsidRPr="00183E01">
        <w:rPr>
          <w:bCs/>
        </w:rPr>
        <w:t>DNA:</w:t>
      </w:r>
    </w:p>
    <w:p w:rsidRDefault="00F47C3F" w:rsidP="00186A90" w:rsidR="00186A90" w:rsidRPr="00183E01">
      <w:r>
        <w:t>-</w:t>
      </w:r>
      <w:r w:rsidR="00186A90" w:rsidRPr="00183E01">
        <w:t>podnositelju prijedloga FINA</w:t>
      </w:r>
    </w:p>
    <w:p w:rsidRDefault="00F47C3F" w:rsidP="00186A90" w:rsidR="00386698">
      <w:r>
        <w:t>-</w:t>
      </w:r>
      <w:r w:rsidR="00186A90" w:rsidRPr="00183E01">
        <w:t xml:space="preserve">privremenom stečajnom upravitelju </w:t>
      </w:r>
      <w:r w:rsidR="003B712A">
        <w:t>Miji Rončević iz Osijeka, Vijenac Ivana Meštrovića 74</w:t>
      </w:r>
    </w:p>
    <w:p w:rsidRDefault="00F47C3F" w:rsidP="00186A90" w:rsidR="00186A90" w:rsidRPr="00183E01">
      <w:r>
        <w:t>-</w:t>
      </w:r>
      <w:r w:rsidR="00186A90" w:rsidRPr="00183E01">
        <w:t>e-Oglasna ploča</w:t>
      </w:r>
    </w:p>
    <w:p w:rsidRDefault="00F47C3F" w:rsidP="00186A90" w:rsidR="00186A90" w:rsidRPr="00183E01">
      <w:pPr>
        <w:rPr>
          <w:b/>
        </w:rPr>
      </w:pPr>
      <w:r>
        <w:t>-</w:t>
      </w:r>
      <w:r w:rsidR="00386698">
        <w:t>R 11.12</w:t>
      </w:r>
      <w:r w:rsidR="00186A90" w:rsidRPr="00183E01">
        <w:t>.</w:t>
      </w:r>
      <w:r w:rsidR="00EC4408" w:rsidRPr="00183E01">
        <w:t>20</w:t>
      </w:r>
      <w:r w:rsidR="00186A90" w:rsidRPr="00183E01">
        <w:t>18</w:t>
      </w:r>
      <w:r>
        <w:t>.</w:t>
      </w:r>
      <w:r w:rsidR="00981786">
        <w:t xml:space="preserve"> u 9,15 sati</w:t>
      </w:r>
    </w:p>
    <w:p w:rsidRDefault="008615FD" w:rsidP="008615FD" w:rsidR="008615FD" w:rsidRPr="00183E0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/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</w:t>
      </w:r>
      <w:r w:rsidRPr="00183E0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 xml:space="preserve">                                                                                                                                </w:t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  </w:t>
      </w:r>
      <w:r w:rsidRPr="00183E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6D3C3F" w:rsidP="008615FD" w:rsidR="006D3C3F" w:rsidRPr="00183E01"/>
    <w:sectPr w:rsidSect="00606835" w:rsidR="006D3C3F" w:rsidRPr="00183E0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301" w:rsidR="00E71301">
      <w:r>
        <w:separator/>
      </w:r>
    </w:p>
  </w:endnote>
  <w:endnote w:id="0" w:type="continuationSeparator">
    <w:p w:rsidRDefault="00E71301" w:rsidR="00E71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A65" w:rsidR="00962A6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A65" w:rsidR="00962A6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A65" w:rsidR="00962A6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301" w:rsidR="00E71301">
      <w:r>
        <w:separator/>
      </w:r>
    </w:p>
  </w:footnote>
  <w:footnote w:id="0" w:type="continuationSeparator">
    <w:p w:rsidRDefault="00E71301" w:rsidR="00E713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75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8D31F2" w:rsidR="008D31F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8D31F2">
      <w:t>7 St-781/18-24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321D5" w:rsidR="00F321D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321D5">
      <w:t>7 St-78</w:t>
    </w:r>
    <w:r w:rsidR="00962A65">
      <w:t>1</w:t>
    </w:r>
    <w:r w:rsidR="00F321D5">
      <w:t>/18-2</w:t>
    </w:r>
    <w:r w:rsidR="00962A65">
      <w:t>4</w:t>
    </w:r>
  </w:p>
  <w:p w:rsidRDefault="00B74FDD" w:rsidP="00B74FDD" w:rsidR="00B74FDD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0D8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207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3E01"/>
    <w:rsid w:val="00186A9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B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138B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0F61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86698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B712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C9E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0494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DC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2C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28F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AEA"/>
    <w:rsid w:val="007D0AF9"/>
    <w:rsid w:val="007D1059"/>
    <w:rsid w:val="007D2D44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4FC4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040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34F"/>
    <w:rsid w:val="008B3CA2"/>
    <w:rsid w:val="008B50D0"/>
    <w:rsid w:val="008B599D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31F2"/>
    <w:rsid w:val="008D42BF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2A65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786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3EC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782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0F5A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6751A"/>
    <w:rsid w:val="00E71301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40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1D5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3F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FFE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3AE2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31F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7C5AE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675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6751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751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51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51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31F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7C5AE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E675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6751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751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51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51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18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4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81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399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</izvorni_sadrzaj>
    <derivirana_varijabla naziv="DomainObject.Predmet.Broj_1">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St-781/2018</izvorni_sadrzaj>
    <derivirana_varijabla naziv="DomainObject.Predmet.OznakaBroj_1">St-781/2018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MILEA jednostavno društvo s ograničenom odgovornošću za ugostiteljstvo i turizam</izvorni_sadrzaj>
    <derivirana_varijabla naziv="DomainObject.Predmet.ProtustrankaFormated_1">  MILEA jednostavno društvo s ograničenom odgovornošću za ugostiteljstvo i turizam</derivirana_varijabla>
  </DomainObject.Predmet.ProtustrankaFormated>
  <DomainObject.Predmet.ProtustrankaFormatedOIB>
    <izvorni_sadrzaj>  MILEA jednostavno društvo s ograničenom odgovornošću za ugostiteljstvo i turizam, OIB 59864348649</izvorni_sadrzaj>
    <derivirana_varijabla naziv="DomainObject.Predmet.ProtustrankaFormatedOIB_1">  MILEA jednostavno društvo s ograničenom odgovornošću za ugostiteljstvo i turizam, OIB 59864348649</derivirana_varijabla>
  </DomainObject.Predmet.ProtustrankaFormatedOIB>
  <DomainObject.Predmet.ProtustrankaFormatedWithAdress>
    <izvorni_sadrzaj> MILEA jednostavno društvo s ograničenom odgovornošću za ugostiteljstvo i turizam, Duga ulica 85A, 31000 Briješće</izvorni_sadrzaj>
    <derivirana_varijabla naziv="DomainObject.Predmet.ProtustrankaFormatedWithAdress_1"> MILEA jednostavno društvo s ograničenom odgovornošću za ugostiteljstvo i turizam, Duga ulica 85A, 31000 Briješće</derivirana_varijabla>
  </DomainObject.Predmet.ProtustrankaFormatedWithAdress>
  <DomainObject.Predmet.ProtustrankaFormatedWithAdressOIB>
    <izvorni_sadrzaj> MILEA jednostavno društvo s ograničenom odgovornošću za ugostiteljstvo i turizam, OIB 59864348649, Duga ulica 85A, 31000 Briješće</izvorni_sadrzaj>
    <derivirana_varijabla naziv="DomainObject.Predmet.ProtustrankaFormatedWithAdressOIB_1"> MILEA jednostavno društvo s ograničenom odgovornošću za ugostiteljstvo i turizam, OIB 59864348649, Duga ulica 85A, 31000 Briješće</derivirana_varijabla>
  </DomainObject.Predmet.ProtustrankaFormatedWithAdressOIB>
  <DomainObject.Predmet.ProtustrankaWithAdress>
    <izvorni_sadrzaj>MILEA jednostavno društvo s ograničenom odgovornošću za ugostiteljstvo i turizam Duga ulica 85A, 31000 Briješće</izvorni_sadrzaj>
    <derivirana_varijabla naziv="DomainObject.Predmet.ProtustrankaWithAdress_1">MILEA jednostavno društvo s ograničenom odgovornošću za ugostiteljstvo i turizam Duga ulica 85A, 31000 Briješće</derivirana_varijabla>
  </DomainObject.Predmet.ProtustrankaWithAdress>
  <DomainObject.Predmet.ProtustrankaWithAdressOIB>
    <izvorni_sadrzaj>MILEA jednostavno društvo s ograničenom odgovornošću za ugostiteljstvo i turizam, OIB 59864348649, Duga ulica 85A, 31000 Briješće</izvorni_sadrzaj>
    <derivirana_varijabla naziv="DomainObject.Predmet.ProtustrankaWithAdressOIB_1">MILEA jednostavno društvo s ograničenom odgovornošću za ugostiteljstvo i turizam, OIB 59864348649, Duga ulica 85A, 31000 Briješće</derivirana_varijabla>
  </DomainObject.Predmet.ProtustrankaWithAdressOIB>
  <DomainObject.Predmet.ProtustrankaNazivFormated>
    <izvorni_sadrzaj>MILEA jednostavno društvo s ograničenom odgovornošću za ugostiteljstvo i turizam</izvorni_sadrzaj>
    <derivirana_varijabla naziv="DomainObject.Predmet.ProtustrankaNazivFormated_1">MILEA jednostavno društvo s ograničenom odgovornošću za ugostiteljstvo i turizam</derivirana_varijabla>
  </DomainObject.Predmet.ProtustrankaNazivFormated>
  <DomainObject.Predmet.ProtustrankaNazivFormatedOIB>
    <izvorni_sadrzaj>MILEA jednostavno društvo s ograničenom odgovornošću za ugostiteljstvo i turizam, OIB 59864348649</izvorni_sadrzaj>
    <derivirana_varijabla naziv="DomainObject.Predmet.ProtustrankaNazivFormatedOIB_1">MILEA jednostavno društvo s ograničenom odgovornošću za ugostiteljstvo i turizam, OIB 59864348649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MILEA jednostavno društvo s ograničenom odgovornošću za ugostiteljstvo i turizam</item>
    </izvorni_sadrzaj>
    <derivirana_varijabla naziv="DomainObject.Predmet.ProtuStrankaListFormated_1">
      <item>MILEA jednostavno društvo s ograničenom odgovornošću za ugostiteljstvo i turizam</item>
    </derivirana_varijabla>
  </DomainObject.Predmet.ProtuStrankaListFormated>
  <DomainObject.Predmet.ProtuStrankaListFormatedOIB>
    <izvorni_sadrzaj>
      <item>MILEA jednostavno društvo s ograničenom odgovornošću za ugostiteljstvo i turizam, OIB 59864348649</item>
    </izvorni_sadrzaj>
    <derivirana_varijabla naziv="DomainObject.Predmet.ProtuStrankaListFormatedOIB_1">
      <item>MILEA jednostavno društvo s ograničenom odgovornošću za ugostiteljstvo i turizam, OIB 59864348649</item>
    </derivirana_varijabla>
  </DomainObject.Predmet.ProtuStrankaListFormatedOIB>
  <DomainObject.Predmet.ProtuStrankaListFormatedWithAdress>
    <izvorni_sadrzaj>
      <item>MILEA jednostavno društvo s ograničenom odgovornošću za ugostiteljstvo i turizam, Duga ulica 85A, 31000 Briješće</item>
    </izvorni_sadrzaj>
    <derivirana_varijabla naziv="DomainObject.Predmet.ProtuStrankaListFormatedWithAdress_1">
      <item>MILEA jednostavno društvo s ograničenom odgovornošću za ugostiteljstvo i turizam, Duga ulica 85A, 31000 Briješće</item>
    </derivirana_varijabla>
  </DomainObject.Predmet.ProtuStrankaListFormatedWithAdress>
  <DomainObject.Predmet.ProtuStrankaListFormatedWithAdressOIB>
    <izvorni_sadrzaj>
      <item>MILEA jednostavno društvo s ograničenom odgovornošću za ugostiteljstvo i turizam, OIB 59864348649, Duga ulica 85A, 31000 Briješće</item>
    </izvorni_sadrzaj>
    <derivirana_varijabla naziv="DomainObject.Predmet.ProtuStrankaListFormatedWithAdressOIB_1">
      <item>MILEA jednostavno društvo s ograničenom odgovornošću za ugostiteljstvo i turizam, OIB 59864348649, Duga ulica 85A, 31000 Briješće</item>
    </derivirana_varijabla>
  </DomainObject.Predmet.ProtuStrankaListFormatedWithAdressOIB>
  <DomainObject.Predmet.ProtuStrankaListNazivFormated>
    <izvorni_sadrzaj>
      <item>MILEA jednostavno društvo s ograničenom odgovornošću za ugostiteljstvo i turizam</item>
    </izvorni_sadrzaj>
    <derivirana_varijabla naziv="DomainObject.Predmet.ProtuStrankaListNazivFormated_1">
      <item>MILEA jednostavno društvo s ograničenom odgovornošću za ugostiteljstvo i turizam</item>
    </derivirana_varijabla>
  </DomainObject.Predmet.ProtuStrankaListNazivFormated>
  <DomainObject.Predmet.ProtuStrankaListNazivFormatedOIB>
    <izvorni_sadrzaj>
      <item>MILEA jednostavno društvo s ograničenom odgovornošću za ugostiteljstvo i turizam, OIB 59864348649</item>
    </izvorni_sadrzaj>
    <derivirana_varijabla naziv="DomainObject.Predmet.ProtuStrankaListNazivFormatedOIB_1">
      <item>MILEA jednostavno društvo s ograničenom odgovornošću za ugostiteljstvo i turizam, OIB 59864348649</item>
    </derivirana_varijabla>
  </DomainObject.Predmet.ProtuStrankaListNazivFormatedOIB>
  <DomainObject.Predmet.OstaliListFormated>
    <izvorni_sadrzaj>
      <item>Hrvoje Garić</item>
      <item>Županijsko državno odvjetništvo u Osijeku</item>
    </izvorni_sadrzaj>
    <derivirana_varijabla naziv="DomainObject.Predmet.OstaliListFormated_1">
      <item>Hrvoje Garić</item>
      <item>Županijsko državno odvjetništvo u Osijeku</item>
    </derivirana_varijabla>
  </DomainObject.Predmet.OstaliListFormated>
  <DomainObject.Predmet.OstaliListFormatedOIB>
    <izvorni_sadrzaj>
      <item>Hrvoje Garić, OIB 60136597110</item>
      <item>Županijsko državno odvjetništvo u Osijeku, OIB 61379160880</item>
    </izvorni_sadrzaj>
    <derivirana_varijabla naziv="DomainObject.Predmet.OstaliListFormatedOIB_1">
      <item>Hrvoje Garić, OIB 60136597110</item>
      <item>Županijsko državno odvjetništvo u Osijeku, OIB 61379160880</item>
    </derivirana_varijabla>
  </DomainObject.Predmet.OstaliListFormatedOIB>
  <DomainObject.Predmet.OstaliListFormatedWithAdress>
    <izvorni_sadrzaj>
      <item>Hrvoje Garić, Matije Gupca 19, 32260 Drenovci</item>
      <item>Županijsko državno odvjetništvo u Osijeku, Kapucinska 21, 31000 Osijek</item>
    </izvorni_sadrzaj>
    <derivirana_varijabla naziv="DomainObject.Predmet.OstaliListFormatedWithAdress_1">
      <item>Hrvoje Garić, Matije Gupca 19, 32260 Drenovci</item>
      <item>Županijsko državno odvjetništvo u Osijeku, Kapucinska 21, 31000 Osijek</item>
    </derivirana_varijabla>
  </DomainObject.Predmet.OstaliListFormatedWithAdress>
  <DomainObject.Predmet.OstaliListFormatedWithAdressOIB>
    <izvorni_sadrzaj>
      <item>Hrvoje Garić, OIB 60136597110, Matije Gupca 19, 32260 Drenovci</item>
      <item>Županijsko državno odvjetništvo u Osijeku, OIB 61379160880, Kapucinska 21, 31000 Osijek</item>
    </izvorni_sadrzaj>
    <derivirana_varijabla naziv="DomainObject.Predmet.OstaliListFormatedWithAdressOIB_1">
      <item>Hrvoje Garić, OIB 60136597110, Matije Gupca 19, 32260 Drenovci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Hrvoje Garić</item>
      <item>Županijsko državno odvjetništvo u Osijeku</item>
    </izvorni_sadrzaj>
    <derivirana_varijabla naziv="DomainObject.Predmet.OstaliListNazivFormated_1">
      <item>Hrvoje Garić</item>
      <item>Županijsko državno odvjetništvo u Osijeku</item>
    </derivirana_varijabla>
  </DomainObject.Predmet.OstaliListNazivFormated>
  <DomainObject.Predmet.OstaliListNazivFormatedOIB>
    <izvorni_sadrzaj>
      <item>Hrvoje Garić, OIB 60136597110</item>
      <item>Županijsko državno odvjetništvo u Osijeku, OIB 61379160880</item>
    </izvorni_sadrzaj>
    <derivirana_varijabla naziv="DomainObject.Predmet.OstaliListNazivFormatedOIB_1">
      <item>Hrvoje Garić, OIB 60136597110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MILEA jednostavno društvo s ograničenom odgovornošću za ugostiteljstvo i turizam</izvorni_sadrzaj>
    <derivirana_varijabla naziv="DomainObject.Predmet.ProtustrankaIDrugi_1">MILEA jednostavno društvo s ograničenom odgovornošću za ugostiteljstvo i turizam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MILEA jednostavno društvo s ograničenom odgovornošću za ugostiteljstvo i turizam, OIB 59864348649, Duga ulica 85A, 31000 Briješće</izvorni_sadrzaj>
    <derivirana_varijabla naziv="DomainObject.Predmet.ProtustrankaIDrugiAdressOIB_1">MILEA jednostavno društvo s ograničenom odgovornošću za ugostiteljstvo i turizam, OIB 59864348649, Duga ulica 85A,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MILEA jednostavno društvo s ograničenom odgovornošću za ugostiteljstvo i turizam</item>
      <item>Hrvoje Garić</item>
      <item>Županijsko državno odvjetništvo u Osijeku</item>
    </izvorni_sadrzaj>
    <derivirana_varijabla naziv="DomainObject.Predmet.SudioniciListNaziv_1">
      <item>FINA RC OSIJEK</item>
      <item>MILEA jednostavno društvo s ograničenom odgovornošću za ugostiteljstvo i turizam</item>
      <item>Hrvoje Garić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MILEA jednostavno društvo s ograničenom odgovornošću za ugostiteljstvo i turizam, OIB 59864348649, Duga ulica 85A,31000 Briješće</item>
      <item>Hrvoje Garić, OIB 60136597110, Matije Gupca 19,32260 Drenovci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59864348649</item>
      <item>, OIB 60136597110</item>
      <item>, OIB 61379160880</item>
    </izvorni_sadrzaj>
    <derivirana_varijabla naziv="DomainObject.Predmet.SudioniciListNazivOIB_1">
      <item>, OIB 85821130368</item>
      <item>, OIB 59864348649</item>
      <item>, OIB 60136597110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St-781/2018-18</izvorni_sadrzaj>
    <derivirana_varijabla naziv="DomainObject.PredzadnjaOdlukaIzPredmeta.Oznaka_1">St-781/2018-18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1A6F99-AAFF-449E-8494-23A9E923C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549</properties:Words>
  <properties:Characters>3111</properties:Characters>
  <properties:Lines>158</properties:Lines>
  <properties:Paragraphs>26</properties:Paragraphs>
  <properties:TotalTime>463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2018-10-19T12:37:00Z</cp:lastPrinted>
  <dcterms:modified xmlns:xsi="http://www.w3.org/2001/XMLSchema-instance" xsi:type="dcterms:W3CDTF">2018-10-19T12:38:00Z</dcterms:modified>
  <cp:revision>414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imenovanje stečajnog upravitelja (781-18 (-24) MILEA.docx)</vt:lpwstr>
  </prop:property>
  <prop:property name="CC_coloring" pid="5" fmtid="{D5CDD505-2E9C-101B-9397-08002B2CF9AE}">
    <vt:bool>true</vt:bool>
  </prop:property>
</prop:Properties>
</file>