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179d" w14:paraId="ee1179d" w:rsidRDefault="007347A2" w:rsidP="007347A2" w:rsidR="007347A2">
      <w:pPr>
        <w:jc w:val="right"/>
        <w15:collapsed w:val="false"/>
      </w:pPr>
      <w:bookmarkStart w:name="_GoBack" w:id="0"/>
      <w:bookmarkEnd w:id="0"/>
      <w:r>
        <w:t>13 St-531/13-97</w:t>
      </w:r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347A2" w:rsidR="007347A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347A2" w:rsidP="007347A2" w:rsidR="007347A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347A2" w:rsidP="007347A2" w:rsidR="007347A2">
      <w:pPr>
        <w:jc w:val="right"/>
      </w:pPr>
    </w:p>
    <w:p w:rsidRDefault="007347A2" w:rsidP="007347A2" w:rsidR="007347A2"/>
    <w:p w:rsidRDefault="007347A2" w:rsidP="007347A2" w:rsidR="007347A2" w:rsidRPr="007347A2">
      <w:pPr>
        <w:pStyle w:val="Naslov1"/>
        <w:rPr>
          <w:b w:val="false"/>
          <w:sz w:val="24"/>
        </w:rPr>
      </w:pPr>
      <w:r w:rsidRPr="007347A2">
        <w:rPr>
          <w:b w:val="false"/>
          <w:sz w:val="24"/>
        </w:rPr>
        <w:t>Z A K L J U Č A K</w:t>
      </w:r>
    </w:p>
    <w:p w:rsidRDefault="007347A2" w:rsidP="007347A2" w:rsidR="007347A2"/>
    <w:p w:rsidRDefault="007347A2" w:rsidP="007347A2" w:rsidR="007347A2">
      <w:pPr>
        <w:jc w:val="both"/>
      </w:pPr>
    </w:p>
    <w:p w:rsidRDefault="007347A2" w:rsidP="007347A2" w:rsidR="007347A2">
      <w:pPr>
        <w:pStyle w:val="Tijeloteksta"/>
        <w:ind w:firstLine="708"/>
      </w:pPr>
      <w:r>
        <w:t xml:space="preserve">Trgovački sud u Osijeku, po sucu pojedincu Jadranki Herman kao stečajnom sucu, u stečajnom postupku nad  dužnikom </w:t>
      </w:r>
      <w:r w:rsidRPr="000B5565">
        <w:t>VOJTEK d.o.o. za proizvodnju proizvoda od metala, unutarnju i vanjsku trgovinu, u stečaju,  Beli Manastir, Bele Bartoka 13,  OIB 64142458517, MBS 030008336</w:t>
      </w:r>
      <w:r>
        <w:t xml:space="preserve">, dana 12. listopada 2016.        </w:t>
      </w:r>
    </w:p>
    <w:p w:rsidRDefault="007347A2" w:rsidP="007347A2" w:rsidR="007347A2">
      <w:pPr>
        <w:jc w:val="both"/>
      </w:pPr>
    </w:p>
    <w:p w:rsidRDefault="007347A2" w:rsidP="007347A2" w:rsidR="007347A2">
      <w:pPr>
        <w:jc w:val="both"/>
      </w:pPr>
    </w:p>
    <w:p w:rsidRDefault="007347A2" w:rsidP="007347A2" w:rsidR="007347A2" w:rsidRPr="00093E57">
      <w:pPr>
        <w:jc w:val="center"/>
      </w:pPr>
      <w:r w:rsidRPr="00093E57">
        <w:t xml:space="preserve">    z a k l j u č i o     j e</w:t>
      </w:r>
    </w:p>
    <w:p w:rsidRDefault="00835AF3" w:rsidP="00835AF3" w:rsidR="00835AF3">
      <w:pPr>
        <w:rPr>
          <w:b/>
        </w:rPr>
      </w:pPr>
    </w:p>
    <w:p w:rsidRDefault="007347A2" w:rsidP="00835AF3" w:rsidR="007347A2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7347A2" w:rsidRPr="000B5565">
        <w:t>VOJTEK d.o.o. za proizvodnju proizvoda od metala, unutarnju i vanjsku trgovinu, u stečaju,  Beli Manastir, Bele Bartoka 13,  OIB 64142458517, MBS 030008336</w:t>
      </w:r>
      <w:r w:rsidR="000B5752">
        <w:t>:</w:t>
      </w:r>
    </w:p>
    <w:p w:rsidRDefault="00266E98" w:rsidP="00266E98" w:rsidR="00266E98">
      <w:pPr>
        <w:ind w:left="1065"/>
        <w:jc w:val="both"/>
      </w:pPr>
    </w:p>
    <w:p w:rsidRDefault="007347A2" w:rsidP="007347A2" w:rsidR="007347A2" w:rsidRPr="007347A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7347A2">
        <w:rPr>
          <w:color w:val="000000"/>
        </w:rPr>
        <w:t>Upisane u  zk.ul. 1848 k.o. Beli Manastir i to kčbr. 2961/2 u naravi upravna zgrada sa portirnicom, dvije radionice sa skladištem, trafo i ekonomsko dvorište, površine 11650 m2.</w:t>
      </w:r>
    </w:p>
    <w:p w:rsidRDefault="007347A2" w:rsidP="007347A2" w:rsidR="007347A2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Upisane u zk.ul. 3499 k.o. Beli Manastir i to kčbr. 2960/2 u naravi dvije zgrade i dvor, Ul. Bele Bartoka, površine 13942 m2.</w:t>
      </w:r>
    </w:p>
    <w:p w:rsidRDefault="007347A2" w:rsidP="007347A2" w:rsidR="007347A2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Upisane u zk. ul. 3456 k.o. Beli Manastir i to kčbr. 2961/1 u naravi upravna zgrada sa radionom, kuća, gospodarska zgrada i ekonomsko dvorište, površine 9273 m2,</w:t>
      </w: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2</w:t>
      </w:r>
      <w:r w:rsidR="00266E98">
        <w:t xml:space="preserve">. studeni 2016. </w:t>
      </w:r>
      <w:r w:rsidR="00835AF3">
        <w:t xml:space="preserve">godine s početkom u </w:t>
      </w:r>
      <w:r w:rsidR="00266E98">
        <w:t>12,00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94454A" w:rsidR="001E716B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835AF3" w:rsidP="001E716B" w:rsidR="00835AF3">
      <w:pPr>
        <w:jc w:val="both"/>
      </w:pPr>
    </w:p>
    <w:p w:rsidRDefault="00266E98" w:rsidP="001E716B" w:rsidR="00266E98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94454A" w:rsidR="0094454A">
      <w:pPr>
        <w:ind w:left="705"/>
      </w:pPr>
    </w:p>
    <w:p w:rsidRDefault="0094454A" w:rsidP="0094454A" w:rsidR="0094454A">
      <w:pPr>
        <w:ind w:left="705"/>
      </w:pPr>
    </w:p>
    <w:p w:rsidRDefault="001E716B" w:rsidP="001E716B" w:rsidR="0094454A">
      <w:pPr>
        <w:ind w:firstLine="705"/>
        <w:jc w:val="both"/>
      </w:pPr>
      <w:r>
        <w:t>Nakon pravomoćnosti rješenja o dosudi nekretnine kupcu valjalo je rij</w:t>
      </w:r>
      <w:r w:rsidR="007704F9">
        <w:t xml:space="preserve">ešiti kao u izreci </w:t>
      </w:r>
    </w:p>
    <w:p w:rsidRDefault="0094454A" w:rsidP="0094454A" w:rsidR="0094454A">
      <w:pPr>
        <w:jc w:val="center"/>
      </w:pPr>
      <w:r>
        <w:lastRenderedPageBreak/>
        <w:t>2</w:t>
      </w:r>
    </w:p>
    <w:p w:rsidRDefault="0094454A" w:rsidP="0094454A" w:rsidR="0094454A">
      <w:pPr>
        <w:jc w:val="right"/>
      </w:pPr>
      <w:r>
        <w:t>13 St-531/13-97</w:t>
      </w:r>
    </w:p>
    <w:p w:rsidRDefault="0094454A" w:rsidP="0094454A" w:rsidR="0094454A">
      <w:pPr>
        <w:jc w:val="center"/>
      </w:pPr>
    </w:p>
    <w:p w:rsidRDefault="0094454A" w:rsidP="0094454A" w:rsidR="0094454A">
      <w:pPr>
        <w:jc w:val="both"/>
      </w:pPr>
    </w:p>
    <w:p w:rsidRDefault="0094454A" w:rsidP="0094454A" w:rsidR="0094454A">
      <w:pPr>
        <w:jc w:val="both"/>
      </w:pPr>
    </w:p>
    <w:p w:rsidRDefault="007704F9" w:rsidP="0094454A" w:rsidR="001E716B">
      <w:pPr>
        <w:jc w:val="both"/>
      </w:pPr>
      <w:r>
        <w:t>u smislu članku 117</w:t>
      </w:r>
      <w:r w:rsidR="000B5752">
        <w:t>. Ovršnog zakona (Narodne novine broj 57/96, 29/99, 42/00, 173/03, 194/03, 151/04, 88/05, 121/05, 67/08, 139/10, 112/12, 25/13 i 93/14).</w:t>
      </w:r>
    </w:p>
    <w:p w:rsidRDefault="001E716B" w:rsidP="001E716B" w:rsidR="001E716B">
      <w:pPr>
        <w:ind w:firstLine="705"/>
        <w:jc w:val="both"/>
      </w:pPr>
    </w:p>
    <w:p w:rsidRDefault="0094454A" w:rsidP="001E716B" w:rsidR="0094454A" w:rsidRPr="00395CE3">
      <w:pPr>
        <w:ind w:firstLine="705"/>
        <w:jc w:val="both"/>
      </w:pPr>
    </w:p>
    <w:p w:rsidRDefault="000B5752" w:rsidP="00401690" w:rsidR="007122EE">
      <w:pPr>
        <w:jc w:val="center"/>
      </w:pPr>
      <w:r>
        <w:t xml:space="preserve">U Osijeku </w:t>
      </w:r>
      <w:r w:rsidR="00266E98">
        <w:t xml:space="preserve">12. listopad 2016. </w:t>
      </w:r>
    </w:p>
    <w:p w:rsidRDefault="0094454A" w:rsidP="00401690" w:rsidR="0094454A">
      <w:pPr>
        <w:jc w:val="center"/>
      </w:pPr>
    </w:p>
    <w:p w:rsidRDefault="0094454A" w:rsidP="00401690" w:rsidR="0094454A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94454A" w:rsidP="001E716B" w:rsidR="0094454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266E98">
        <w:t xml:space="preserve"> upravitelj Filip Babić</w:t>
      </w:r>
    </w:p>
    <w:p w:rsidRDefault="00835AF3" w:rsidP="00266E98" w:rsidR="00835AF3">
      <w:pPr>
        <w:pStyle w:val="Tijeloteksta"/>
        <w:numPr>
          <w:ilvl w:val="0"/>
          <w:numId w:val="8"/>
        </w:numPr>
      </w:pPr>
      <w:r>
        <w:t>razlučni vjerovnik H-ABDUCO d.o.o. Zagreb, Slavonska avenija 6 a</w:t>
      </w:r>
      <w:r w:rsidR="00266E98">
        <w:t xml:space="preserve"> uz prijedlog diobe kupovnine (strana 591-593 spisa)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266E98" w:rsidP="00835AF3" w:rsidR="007704F9">
      <w:pPr>
        <w:pStyle w:val="Tijeloteksta"/>
        <w:numPr>
          <w:ilvl w:val="0"/>
          <w:numId w:val="8"/>
        </w:numPr>
        <w:jc w:val="left"/>
      </w:pPr>
      <w:r>
        <w:t>roč. 2.11</w:t>
      </w:r>
    </w:p>
    <w:sectPr w:rsidSect="00266E98" w:rsidR="007704F9">
      <w:pgSz w:code="9" w:h="16838" w:w="11906"/>
      <w:pgMar w:gutter="0" w:footer="709" w:header="709" w:left="1417" w:bottom="1701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C696C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St-531/2013</izvorni_sadrzaj>
    <derivirana_varijabla naziv="DomainObject.Predmet.OznakaBroj_1">St-531/2013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VOJTEK d.o.o. za proizvodnju proizvoda od metala, unutarnju i vanjsku trgovinu</izvorni_sadrzaj>
    <derivirana_varijabla naziv="DomainObject.Predmet.ProtustrankaFormated_1">  VOJTEK d.o.o. za proizvodnju proizvoda od metala, unutarnju i vanjsku trgovinu</derivirana_varijabla>
  </DomainObject.Predmet.ProtustrankaFormated>
  <DomainObject.Predmet.ProtustrankaFormatedOIB>
    <izvorni_sadrzaj>  VOJTEK d.o.o. za proizvodnju proizvoda od metala, unutarnju i vanjsku trgovinu, OIB 64142458517</izvorni_sadrzaj>
    <derivirana_varijabla naziv="DomainObject.Predmet.ProtustrankaFormatedOIB_1">  VOJTEK d.o.o. za proizvodnju proizvoda od metala, unutarnju i vanjsku trgovinu, OIB 64142458517</derivirana_varijabla>
  </DomainObject.Predmet.ProtustrankaFormatedOIB>
  <DomainObject.Predmet.ProtustrankaFormatedWithAdress>
    <izvorni_sadrzaj> VOJTEK d.o.o. za proizvodnju proizvoda od metala, unutarnju i vanjsku trgovinu, Bele Bartoka 13, Beli Manastir</izvorni_sadrzaj>
    <derivirana_varijabla naziv="DomainObject.Predmet.ProtustrankaFormatedWithAdress_1"> VOJTEK d.o.o. za proizvodnju proizvoda od metala, unutarnju i vanjsku trgovinu, Bele Bartoka 13, Beli Manastir</derivirana_varijabla>
  </DomainObject.Predmet.ProtustrankaFormatedWithAdress>
  <DomainObject.Predmet.ProtustrankaFormatedWithAdressOIB>
    <izvorni_sadrzaj> VOJTEK d.o.o. za proizvodnju proizvoda od metala, unutarnju i vanjsku trgovinu, OIB 64142458517, Bele Bartoka 13, Beli Manastir</izvorni_sadrzaj>
    <derivirana_varijabla naziv="DomainObject.Predmet.ProtustrankaFormatedWithAdressOIB_1"> VOJTEK d.o.o. za proizvodnju proizvoda od metala, unutarnju i vanjsku trgovinu, OIB 64142458517, Bele Bartoka 13, Beli Manastir</derivirana_varijabla>
  </DomainObject.Predmet.ProtustrankaFormatedWithAdressOIB>
  <DomainObject.Predmet.ProtustrankaWithAdress>
    <izvorni_sadrzaj>VOJTEK d.o.o. za proizvodnju proizvoda od metala, unutarnju i vanjsku trgovinu Bele Bartoka 13, Beli Manastir</izvorni_sadrzaj>
    <derivirana_varijabla naziv="DomainObject.Predmet.ProtustrankaWithAdress_1">VOJTEK d.o.o. za proizvodnju proizvoda od metala, unutarnju i vanjsku trgovinu Bele Bartoka 13, Beli Manastir</derivirana_varijabla>
  </DomainObject.Predmet.ProtustrankaWithAdress>
  <DomainObject.Predmet.ProtustrankaWithAdressOIB>
    <izvorni_sadrzaj>VOJTEK d.o.o. za proizvodnju proizvoda od metala, unutarnju i vanjsku trgovinu, OIB 64142458517, Bele Bartoka 13, Beli Manastir</izvorni_sadrzaj>
    <derivirana_varijabla naziv="DomainObject.Predmet.ProtustrankaWithAdressOIB_1">VOJTEK d.o.o. za proizvodnju proizvoda od metala, unutarnju i vanjsku trgovinu, OIB 64142458517, Bele Bartoka 13, Beli Manastir</derivirana_varijabla>
  </DomainObject.Predmet.ProtustrankaWithAdressOIB>
  <DomainObject.Predmet.ProtustrankaNazivFormated>
    <izvorni_sadrzaj>VOJTEK d.o.o. za proizvodnju proizvoda od metala, unutarnju i vanjsku trgovinu</izvorni_sadrzaj>
    <derivirana_varijabla naziv="DomainObject.Predmet.ProtustrankaNazivFormated_1">VOJTEK d.o.o. za proizvodnju proizvoda od metala, unutarnju i vanjsku trgovinu</derivirana_varijabla>
  </DomainObject.Predmet.ProtustrankaNazivFormated>
  <DomainObject.Predmet.ProtustrankaNazivFormatedOIB>
    <izvorni_sadrzaj>VOJTEK d.o.o. za proizvodnju proizvoda od metala, unutarnju i vanjsku trgovinu, OIB 64142458517</izvorni_sadrzaj>
    <derivirana_varijabla naziv="DomainObject.Predmet.ProtustrankaNazivFormatedOIB_1">VOJTEK d.o.o. za proizvodnju proizvoda od metala, unutarnju i vanjsku trgovinu, OIB 64142458517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 Nagodbeno vijeće OS 07</izvorni_sadrzaj>
    <derivirana_varijabla naziv="DomainObject.Predmet.StrankaFormated_1">  FINA OSIJEK Nagodbeno vijeće OS 07</derivirana_varijabla>
  </DomainObject.Predmet.StrankaFormated>
  <DomainObject.Predmet.StrankaFormatedOIB>
    <izvorni_sadrzaj>  FINA OSIJEK Nagodbeno vijeće OS 07, OIB 85821130368</izvorni_sadrzaj>
    <derivirana_varijabla naziv="DomainObject.Predmet.StrankaFormatedOIB_1">  FINA OSIJEK Nagodbeno vijeće OS 07, OIB 85821130368</derivirana_varijabla>
  </DomainObject.Predmet.StrankaFormatedOIB>
  <DomainObject.Predmet.StrankaFormatedWithAdress>
    <izvorni_sadrzaj> FINA OSIJEK Nagodbeno vijeće OS 07, L. Jagera 1 do 3, 31000 Osijek</izvorni_sadrzaj>
    <derivirana_varijabla naziv="DomainObject.Predmet.StrankaFormatedWithAdress_1"> FINA OSIJEK Nagodbeno vijeće OS 07, L. Jagera 1 do 3, 31000 Osijek</derivirana_varijabla>
  </DomainObject.Predmet.StrankaFormatedWithAdress>
  <DomainObject.Predmet.StrankaFormatedWithAdressOIB>
    <izvorni_sadrzaj> FINA OSIJEK Nagodbeno vijeće OS 07, OIB 85821130368, L. Jagera 1 do 3, 31000 Osijek</izvorni_sadrzaj>
    <derivirana_varijabla naziv="DomainObject.Predmet.StrankaFormatedWithAdressOIB_1"> FINA OSIJEK Nagodbeno vijeće OS 07, OIB 85821130368, L. Jagera 1 do 3, 31000 Osijek</derivirana_varijabla>
  </DomainObject.Predmet.StrankaFormatedWithAdressOIB>
  <DomainObject.Predmet.StrankaWithAdress>
    <izvorni_sadrzaj>FINA OSIJEK Nagodbeno vijeće OS 07 L. Jagera 1 do 3,31000 Osijek</izvorni_sadrzaj>
    <derivirana_varijabla naziv="DomainObject.Predmet.StrankaWithAdress_1">FINA OSIJEK Nagodbeno vijeće OS 07 L. Jagera 1 do 3,31000 Osijek</derivirana_varijabla>
  </DomainObject.Predmet.StrankaWithAdress>
  <DomainObject.Predmet.StrankaWithAdressOIB>
    <izvorni_sadrzaj>FINA OSIJEK Nagodbeno vijeće OS 07, OIB 85821130368, L. Jagera 1 do 3,31000 Osijek</izvorni_sadrzaj>
    <derivirana_varijabla naziv="DomainObject.Predmet.StrankaWithAdressOIB_1">FINA OSIJEK Nagodbeno vijeće OS 07, OIB 85821130368, L. Jagera 1 do 3,31000 Osijek</derivirana_varijabla>
  </DomainObject.Predmet.StrankaWithAdressOIB>
  <DomainObject.Predmet.StrankaNazivFormated>
    <izvorni_sadrzaj>FINA OSIJEK Nagodbeno vijeće OS 07</izvorni_sadrzaj>
    <derivirana_varijabla naziv="DomainObject.Predmet.StrankaNazivFormated_1">FINA OSIJEK Nagodbeno vijeće OS 07</derivirana_varijabla>
  </DomainObject.Predmet.StrankaNazivFormated>
  <DomainObject.Predmet.StrankaNazivFormatedOIB>
    <izvorni_sadrzaj>FINA OSIJEK Nagodbeno vijeće OS 07, OIB 85821130368</izvorni_sadrzaj>
    <derivirana_varijabla naziv="DomainObject.Predmet.StrankaNazivFormatedOIB_1">FINA OSIJEK Nagodbeno vijeće OS 07,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 Nagodbeno vijeće OS 07</item>
    </izvorni_sadrzaj>
    <derivirana_varijabla naziv="DomainObject.Predmet.StrankaListFormated_1">
      <item>FINA OSIJEK Nagodbeno vijeće OS 07</item>
    </derivirana_varijabla>
  </DomainObject.Predmet.StrankaListFormated>
  <DomainObject.Predmet.StrankaListFormatedOIB>
    <izvorni_sadrzaj>
      <item>FINA OSIJEK Nagodbeno vijeće OS 07, OIB 85821130368</item>
    </izvorni_sadrzaj>
    <derivirana_varijabla naziv="DomainObject.Predmet.StrankaListFormatedOIB_1">
      <item>FINA OSIJEK Nagodbeno vijeće OS 07, OIB 85821130368</item>
    </derivirana_varijabla>
  </DomainObject.Predmet.StrankaListFormatedOIB>
  <DomainObject.Predmet.StrankaListFormatedWithAdress>
    <izvorni_sadrzaj>
      <item>FINA OSIJEK Nagodbeno vijeće OS 07, L. Jagera 1 do 3, 31000 Osijek</item>
    </izvorni_sadrzaj>
    <derivirana_varijabla naziv="DomainObject.Predmet.StrankaListFormatedWithAdress_1">
      <item>FINA OSIJEK Nagodbeno vijeće OS 07, L. Jagera 1 do 3, 31000 Osijek</item>
    </derivirana_varijabla>
  </DomainObject.Predmet.StrankaListFormatedWithAdress>
  <DomainObject.Predmet.StrankaListFormatedWithAdressOIB>
    <izvorni_sadrzaj>
      <item>FINA OSIJEK Nagodbeno vijeće OS 07, OIB 85821130368, L. Jagera 1 do 3, 31000 Osijek</item>
    </izvorni_sadrzaj>
    <derivirana_varijabla naziv="DomainObject.Predmet.StrankaListFormatedWithAdressOIB_1">
      <item>FINA OSIJEK Nagodbeno vijeće OS 07, OIB 85821130368, L. Jagera 1 do 3, 31000 Osijek</item>
    </derivirana_varijabla>
  </DomainObject.Predmet.StrankaListFormatedWithAdressOIB>
  <DomainObject.Predmet.StrankaListNazivFormated>
    <izvorni_sadrzaj>
      <item>FINA OSIJEK Nagodbeno vijeće OS 07</item>
    </izvorni_sadrzaj>
    <derivirana_varijabla naziv="DomainObject.Predmet.StrankaListNazivFormated_1">
      <item>FINA OSIJEK Nagodbeno vijeće OS 07</item>
    </derivirana_varijabla>
  </DomainObject.Predmet.StrankaListNazivFormated>
  <DomainObject.Predmet.StrankaListNazivFormatedOIB>
    <izvorni_sadrzaj>
      <item>FINA OSIJEK Nagodbeno vijeće OS 07, OIB 85821130368</item>
    </izvorni_sadrzaj>
    <derivirana_varijabla naziv="DomainObject.Predmet.StrankaListNazivFormatedOIB_1">
      <item>FINA OSIJEK Nagodbeno vijeće OS 07, OIB 85821130368</item>
    </derivirana_varijabla>
  </DomainObject.Predmet.StrankaListNazivFormatedOIB>
  <DomainObject.Predmet.ProtuStrankaListFormated>
    <izvorni_sadrzaj>
      <item>VOJTEK d.o.o. za proizvodnju proizvoda od metala, unutarnju i vanjsku trgovinu</item>
    </izvorni_sadrzaj>
    <derivirana_varijabla naziv="DomainObject.Predmet.ProtuStrankaListFormated_1">
      <item>VOJTEK d.o.o. za proizvodnju proizvoda od metala, unutarnju i vanjsku trgovinu</item>
    </derivirana_varijabla>
  </DomainObject.Predmet.ProtuStrankaListFormated>
  <DomainObject.Predmet.ProtuStrankaListFormatedOIB>
    <izvorni_sadrzaj>
      <item>VOJTEK d.o.o. za proizvodnju proizvoda od metala, unutarnju i vanjsku trgovinu, OIB 64142458517</item>
    </izvorni_sadrzaj>
    <derivirana_varijabla naziv="DomainObject.Predmet.ProtuStrankaListFormatedOIB_1">
      <item>VOJTEK d.o.o. za proizvodnju proizvoda od metala, unutarnju i vanjsku trgovinu, OIB 64142458517</item>
    </derivirana_varijabla>
  </DomainObject.Predmet.ProtuStrankaListFormatedOIB>
  <DomainObject.Predmet.ProtuStrankaListFormatedWithAdress>
    <izvorni_sadrzaj>
      <item>VOJTEK d.o.o. za proizvodnju proizvoda od metala, unutarnju i vanjsku trgovinu, Bele Bartoka 13, Beli Manastir</item>
    </izvorni_sadrzaj>
    <derivirana_varijabla naziv="DomainObject.Predmet.ProtuStrankaListFormatedWithAdress_1">
      <item>VOJTEK d.o.o. za proizvodnju proizvoda od metala, unutarnju i vanjsku trgovinu, Bele Bartoka 13, Beli Manastir</item>
    </derivirana_varijabla>
  </DomainObject.Predmet.ProtuStrankaListFormatedWithAdress>
  <DomainObject.Predmet.ProtuStrankaListFormatedWithAdressOIB>
    <izvorni_sadrzaj>
      <item>VOJTEK d.o.o. za proizvodnju proizvoda od metala, unutarnju i vanjsku trgovinu, OIB 64142458517, Bele Bartoka 13, Beli Manastir</item>
    </izvorni_sadrzaj>
    <derivirana_varijabla naziv="DomainObject.Predmet.ProtuStrankaListFormatedWithAdressOIB_1">
      <item>VOJTEK d.o.o. za proizvodnju proizvoda od metala, unutarnju i vanjsku trgovinu, OIB 64142458517, Bele Bartoka 13, Beli Manastir</item>
    </derivirana_varijabla>
  </DomainObject.Predmet.ProtuStrankaListFormatedWithAdressOIB>
  <DomainObject.Predmet.ProtuStrankaListNazivFormated>
    <izvorni_sadrzaj>
      <item>VOJTEK d.o.o. za proizvodnju proizvoda od metala, unutarnju i vanjsku trgovinu</item>
    </izvorni_sadrzaj>
    <derivirana_varijabla naziv="DomainObject.Predmet.ProtuStrankaListNazivFormated_1">
      <item>VOJTEK d.o.o. za proizvodnju proizvoda od metala, unutarnju i vanjsku trgovinu</item>
    </derivirana_varijabla>
  </DomainObject.Predmet.ProtuStrankaListNazivFormated>
  <DomainObject.Predmet.ProtuStrankaListNazivFormatedOIB>
    <izvorni_sadrzaj>
      <item>VOJTEK d.o.o. za proizvodnju proizvoda od metala, unutarnju i vanjsku trgovinu, OIB 64142458517</item>
    </izvorni_sadrzaj>
    <derivirana_varijabla naziv="DomainObject.Predmet.ProtuStrankaListNazivFormatedOIB_1">
      <item>VOJTEK d.o.o. za proizvodnju proizvoda od metala, unutarnju i vanjsku trgovinu, OIB 64142458517</item>
    </derivirana_varijabla>
  </DomainObject.Predmet.ProtuStrankaListNazivFormatedOIB>
  <DomainObject.Predmet.OstaliListFormated>
    <izvorni_sadrzaj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Formated_1"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Formated>
  <DomainObject.Predmet.OstaliListFormatedOIB>
    <izvorni_sadrzaj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FormatedOIB_1"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FormatedOIB>
  <DomainObject.Predmet.OstaliListFormatedWithAdress>
    <izvorni_sadrzaj>
      <item>Filip Babić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izvorni_sadrzaj>
    <derivirana_varijabla naziv="DomainObject.Predmet.OstaliListFormatedWithAdress_1">
      <item>Filip Babić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derivirana_varijabla>
  </DomainObject.Predmet.OstaliListFormatedWithAdress>
  <DomainObject.Predmet.OstaliListFormatedWithAdressOIB>
    <izvorni_sadrzaj>
      <item>Filip Babić, OIB 57093086582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izvorni_sadrzaj>
    <derivirana_varijabla naziv="DomainObject.Predmet.OstaliListFormatedWithAdressOIB_1">
      <item>Filip Babić, OIB 57093086582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derivirana_varijabla>
  </DomainObject.Predmet.OstaliListFormatedWithAdressOIB>
  <DomainObject.Predmet.OstaliListNazivFormated>
    <izvorni_sadrzaj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NazivFormated_1"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NazivFormated>
  <DomainObject.Predmet.OstaliListNazivFormatedOIB>
    <izvorni_sadrzaj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NazivFormatedOIB_1"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 Nagodbeno vijeće OS 07</izvorni_sadrzaj>
    <derivirana_varijabla naziv="DomainObject.Predmet.StrankaIDrugi_1">FINA OSIJEK Nagodbeno vijeće OS 07</derivirana_varijabla>
  </DomainObject.Predmet.StrankaIDrugi>
  <DomainObject.Predmet.ProtustrankaIDrugi>
    <izvorni_sadrzaj>VOJTEK d.o.o. za proizvodnju proizvoda od metala, unutarnju i vanjsku trgovinu</izvorni_sadrzaj>
    <derivirana_varijabla naziv="DomainObject.Predmet.ProtustrankaIDrugi_1">VOJTEK d.o.o. za proizvodnju proizvoda od metala, unutarnju i vanjsku trgovinu</derivirana_varijabla>
  </DomainObject.Predmet.ProtustrankaIDrugi>
  <DomainObject.Predmet.StrankaIDrugiAdressOIB>
    <izvorni_sadrzaj>FINA OSIJEK Nagodbeno vijeće OS 07, OIB 85821130368, L. Jagera 1 do 3, 31000 Osijek</izvorni_sadrzaj>
    <derivirana_varijabla naziv="DomainObject.Predmet.StrankaIDrugiAdressOIB_1">FINA OSIJEK Nagodbeno vijeće OS 07, OIB 85821130368, L. Jagera 1 do 3, 31000 Osijek</derivirana_varijabla>
  </DomainObject.Predmet.StrankaIDrugiAdressOIB>
  <DomainObject.Predmet.ProtustrankaIDrugiAdressOIB>
    <izvorni_sadrzaj>VOJTEK d.o.o. za proizvodnju proizvoda od metala, unutarnju i vanjsku trgovinu, OIB 64142458517, Bele Bartoka 13, Beli Manastir</izvorni_sadrzaj>
    <derivirana_varijabla naziv="DomainObject.Predmet.ProtustrankaIDrugiAdressOIB_1">VOJTEK d.o.o. za proizvodnju proizvoda od metala, unutarnju i vanjsku trgovinu, OIB 64142458517, Bele Bartoka 13,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VOJTEK d.o.o. za proizvodnju proizvoda od metala, unutarnju i vanjsku trgovinu</item>
      <item>FINA OSIJEK Nagodbeno vijeće OS 07</item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SudioniciListNaziv_1">
      <item>VOJTEK d.o.o. za proizvodnju proizvoda od metala, unutarnju i vanjsku trgovinu</item>
      <item>FINA OSIJEK Nagodbeno vijeće OS 07</item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SudioniciListNaziv>
  <DomainObject.Predmet.SudioniciListAdressOIB>
    <izvorni_sadrzaj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izvorni_sadrzaj>
    <derivirana_varijabla naziv="DomainObject.Predmet.SudioniciListAdressOIB_1"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64142458517</item>
      <item>, OIB 85821130368</item>
      <item>, OIB 57093086582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izvorni_sadrzaj>
    <derivirana_varijabla naziv="DomainObject.Predmet.SudioniciListNazivOIB_1">
      <item>, OIB 64142458517</item>
      <item>, OIB 85821130368</item>
      <item>, OIB 57093086582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82421-969D-4B5A-953F-ECDC0611D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1823</properties:Characters>
  <properties:Lines>74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2016-10-12T08:53:00Z</dcterms:created>
  <dc:creator>hermanj</dc:creator>
  <cp:lastModifiedBy>Maja Kocijan</cp:lastModifiedBy>
  <cp:lastPrinted>2016-10-12T08:58:00Z</cp:lastPrinted>
  <dcterms:modified xmlns:xsi="http://www.w3.org/2001/XMLSchema-instance" xsi:type="dcterms:W3CDTF">2016-10-12T09:01:00Z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