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0b47" w14:paraId="af90b47" w:rsidRDefault="00A97CB4" w:rsidP="00DF46BE" w:rsidR="00DF46BE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DF46BE" w:rsidP="00DF46BE" w:rsidR="00DF46BE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DF46BE" w:rsidP="00DF46BE" w:rsidR="00DF46BE"/>
    <w:p w:rsidRDefault="00244516" w:rsidP="00871D16" w:rsidR="00244516" w:rsidRPr="00A70A1F">
      <w:pPr>
        <w:jc w:val="center"/>
      </w:pPr>
    </w:p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</w:t>
      </w:r>
      <w:r w:rsidR="008F5301">
        <w:rPr>
          <w:rFonts w:eastAsia="MS Mincho"/>
        </w:rPr>
        <w:t xml:space="preserve">sucu </w:t>
      </w:r>
      <w:proofErr w:type="spellStart"/>
      <w:r w:rsidRPr="000941DC">
        <w:rPr>
          <w:rFonts w:eastAsia="MS Mincho"/>
        </w:rPr>
        <w:t>Liljani</w:t>
      </w:r>
      <w:proofErr w:type="spellEnd"/>
      <w:r w:rsidRPr="000941DC">
        <w:rPr>
          <w:rFonts w:eastAsia="MS Mincho"/>
        </w:rPr>
        <w:t xml:space="preserve"> Ugrin</w:t>
      </w:r>
      <w:r w:rsidR="008F5301">
        <w:rPr>
          <w:rFonts w:eastAsia="MS Mincho"/>
        </w:rPr>
        <w:t xml:space="preserve">, kao </w:t>
      </w:r>
      <w:r w:rsidRPr="000941DC">
        <w:rPr>
          <w:rFonts w:eastAsia="MS Mincho"/>
        </w:rPr>
        <w:t>stečajnom sucu u predmetu provođenja stečajnog postupka nad dužnikom</w:t>
      </w:r>
      <w:r w:rsidRPr="000941DC">
        <w:t xml:space="preserve"> </w:t>
      </w:r>
      <w:r w:rsidR="00695094" w:rsidRPr="00695094">
        <w:t xml:space="preserve">DIP PILANA GOMIRJE društvo s ograničenom odgovornošću za proizvodnju rezane građe i ostalih proizvoda od drveta u stečaju </w:t>
      </w:r>
      <w:proofErr w:type="spellStart"/>
      <w:r w:rsidR="00695094" w:rsidRPr="00695094">
        <w:t>Gomirje</w:t>
      </w:r>
      <w:proofErr w:type="spellEnd"/>
      <w:r w:rsidR="00695094" w:rsidRPr="00695094">
        <w:t>, Jove Stojanovića-Brice 23 ( MBS 040098901 -  OIB 38930005734 )</w:t>
      </w:r>
      <w:r w:rsidR="00BB0970">
        <w:t xml:space="preserve"> </w:t>
      </w:r>
      <w:r>
        <w:rPr>
          <w:color w:val="000000"/>
        </w:rPr>
        <w:t xml:space="preserve"> dana </w:t>
      </w:r>
      <w:r w:rsidR="008F5301">
        <w:rPr>
          <w:color w:val="000000"/>
        </w:rPr>
        <w:t>2</w:t>
      </w:r>
      <w:r w:rsidR="00DF46BE">
        <w:rPr>
          <w:color w:val="000000"/>
        </w:rPr>
        <w:t xml:space="preserve">. kolovoza </w:t>
      </w:r>
      <w:r w:rsidRPr="0038533F">
        <w:t>2016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8F5301" w:rsidP="00A70A1F" w:rsidR="008F5301">
      <w:pPr>
        <w:jc w:val="center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38533F" w:rsidP="00F86943" w:rsidR="0038533F">
      <w:pPr>
        <w:jc w:val="both"/>
      </w:pPr>
    </w:p>
    <w:p w:rsidRDefault="008F5301" w:rsidP="00F86943" w:rsidR="008F5301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695094">
        <w:t>a</w:t>
      </w:r>
      <w:r w:rsidR="007B4DBE">
        <w:t xml:space="preserve"> </w:t>
      </w:r>
      <w:r w:rsidR="006414BB">
        <w:t>upisan</w:t>
      </w:r>
      <w:r w:rsidR="00695094">
        <w:t xml:space="preserve">ih </w:t>
      </w:r>
      <w:r w:rsidR="006414BB" w:rsidRPr="006414BB">
        <w:t xml:space="preserve">u zemljišnim </w:t>
      </w:r>
      <w:r w:rsidR="00695094" w:rsidRPr="00695094">
        <w:t xml:space="preserve">Općinskog suda u Karlovcu Zemljišnoknjižni odjel Vrbovsko  u  z.k.ul. 623 k.o. </w:t>
      </w:r>
      <w:proofErr w:type="spellStart"/>
      <w:r w:rsidR="00695094" w:rsidRPr="00695094">
        <w:t>Gomirje</w:t>
      </w:r>
      <w:proofErr w:type="spellEnd"/>
      <w:r w:rsidR="00695094" w:rsidRPr="00695094">
        <w:t xml:space="preserve"> </w:t>
      </w:r>
      <w:proofErr w:type="spellStart"/>
      <w:r w:rsidR="00AD145C">
        <w:t>k.č</w:t>
      </w:r>
      <w:proofErr w:type="spellEnd"/>
      <w:r w:rsidR="00AD145C">
        <w:t xml:space="preserve">. </w:t>
      </w:r>
      <w:r w:rsidR="00695094" w:rsidRPr="00695094">
        <w:t xml:space="preserve">1639/1 UPRAVNA ZGRADA, PILANA I PILANSKO DVORIŠTE površine 1 jutro 1203 </w:t>
      </w:r>
      <w:proofErr w:type="spellStart"/>
      <w:r w:rsidR="00695094" w:rsidRPr="00695094">
        <w:t>čhv</w:t>
      </w:r>
      <w:proofErr w:type="spellEnd"/>
      <w:r w:rsidR="00695094" w:rsidRPr="00695094">
        <w:t xml:space="preserve">  i u z.k.ul. 1034 k.o. </w:t>
      </w:r>
      <w:proofErr w:type="spellStart"/>
      <w:r w:rsidR="00695094" w:rsidRPr="00695094">
        <w:t>Gomirje</w:t>
      </w:r>
      <w:proofErr w:type="spellEnd"/>
      <w:r w:rsidR="00695094" w:rsidRPr="00695094">
        <w:t xml:space="preserve"> </w:t>
      </w:r>
      <w:proofErr w:type="spellStart"/>
      <w:r w:rsidR="00695094" w:rsidRPr="00695094">
        <w:t>k.č</w:t>
      </w:r>
      <w:proofErr w:type="spellEnd"/>
      <w:r w:rsidR="00695094" w:rsidRPr="00695094">
        <w:t xml:space="preserve">. 1639/2 HALA ZA IZRADU ELEMENATA, SKLADIŠTE ELEMENATA I DVORIŠTE površine 685 </w:t>
      </w:r>
      <w:proofErr w:type="spellStart"/>
      <w:r w:rsidR="00695094" w:rsidRPr="00695094">
        <w:t>čhv</w:t>
      </w:r>
      <w:proofErr w:type="spellEnd"/>
      <w:r w:rsidR="0048093D">
        <w:t xml:space="preserve"> </w:t>
      </w:r>
      <w:r w:rsidR="00A70A1F">
        <w:t xml:space="preserve"> iznosi </w:t>
      </w:r>
      <w:r w:rsidR="00695094">
        <w:t>7.920.914,08</w:t>
      </w:r>
      <w:r w:rsidR="00A70A1F">
        <w:t xml:space="preserve"> kn.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II.</w:t>
      </w:r>
      <w:r w:rsidR="00A70A1F">
        <w:tab/>
      </w:r>
      <w:r w:rsidR="00546B43">
        <w:t xml:space="preserve">Na </w:t>
      </w:r>
      <w:r>
        <w:t>nekretnin</w:t>
      </w:r>
      <w:r w:rsidR="008F5301">
        <w:t xml:space="preserve">ama </w:t>
      </w:r>
      <w:r w:rsidR="00546B43">
        <w:t>iz točke I. izreke ovog zaključka</w:t>
      </w:r>
      <w:r w:rsidR="00546B43" w:rsidRPr="00546B43">
        <w:t xml:space="preserve"> uknjiženo je </w:t>
      </w:r>
      <w:proofErr w:type="spellStart"/>
      <w:r w:rsidR="009109DA">
        <w:t>razlučno</w:t>
      </w:r>
      <w:proofErr w:type="spellEnd"/>
      <w:r w:rsidR="009109DA">
        <w:t xml:space="preserve"> pravo </w:t>
      </w:r>
      <w:r w:rsidR="00546B43" w:rsidRPr="00546B43">
        <w:t>u kori</w:t>
      </w:r>
      <w:r w:rsidR="00546B43">
        <w:t>st</w:t>
      </w:r>
      <w:r>
        <w:t xml:space="preserve"> </w:t>
      </w:r>
      <w:r w:rsidR="00695094">
        <w:rPr>
          <w:rStyle w:val="Naglaeno"/>
          <w:b w:val="false"/>
        </w:rPr>
        <w:t xml:space="preserve">Karlovačke banke d.d. Karlovac i Hrvatske banke za obnovu i razvitak Zagreb. </w:t>
      </w:r>
      <w:r w:rsidR="0048093D">
        <w:rPr>
          <w:rStyle w:val="Naglaeno"/>
          <w:b w:val="false"/>
        </w:rPr>
        <w:t xml:space="preserve"> 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48093D" w:rsidR="0048093D">
      <w:pPr>
        <w:jc w:val="both"/>
      </w:pPr>
      <w:r>
        <w:t>1.</w:t>
      </w:r>
      <w:r>
        <w:tab/>
      </w:r>
      <w:r w:rsidR="006414BB">
        <w:t>p</w:t>
      </w:r>
      <w:r w:rsidR="007B4DBE">
        <w:t>rodaj</w:t>
      </w:r>
      <w:r w:rsidR="00695094">
        <w:t>u</w:t>
      </w:r>
      <w:r w:rsidR="007B4DBE">
        <w:t xml:space="preserve"> se nekretnin</w:t>
      </w:r>
      <w:r w:rsidR="00695094">
        <w:t>e</w:t>
      </w:r>
      <w:r w:rsidR="007B4DBE">
        <w:t xml:space="preserve"> upisan</w:t>
      </w:r>
      <w:r w:rsidR="00695094">
        <w:t>e</w:t>
      </w:r>
      <w:r w:rsidR="007B4DBE" w:rsidRPr="007B4DBE">
        <w:t xml:space="preserve"> u zemljišnim knjigama</w:t>
      </w:r>
      <w:r w:rsidR="006414BB">
        <w:t xml:space="preserve"> </w:t>
      </w:r>
      <w:r w:rsidR="00695094" w:rsidRPr="00695094">
        <w:t xml:space="preserve">Općinskog suda u Karlovcu Zemljišnoknjižni odjel Vrbovsko  u  z.k.ul. 623 k.o. </w:t>
      </w:r>
      <w:proofErr w:type="spellStart"/>
      <w:r w:rsidR="00695094" w:rsidRPr="00695094">
        <w:t>Gomirje</w:t>
      </w:r>
      <w:proofErr w:type="spellEnd"/>
      <w:r w:rsidR="000826C1">
        <w:t xml:space="preserve"> </w:t>
      </w:r>
      <w:proofErr w:type="spellStart"/>
      <w:r w:rsidR="000826C1">
        <w:t>k.č</w:t>
      </w:r>
      <w:proofErr w:type="spellEnd"/>
      <w:r w:rsidR="000826C1">
        <w:t xml:space="preserve">. </w:t>
      </w:r>
      <w:r w:rsidR="00695094" w:rsidRPr="00695094">
        <w:t xml:space="preserve">1639/1 UPRAVNA ZGRADA, PILANA I PILANSKO DVORIŠTE površine 1 jutro 1203 </w:t>
      </w:r>
      <w:proofErr w:type="spellStart"/>
      <w:r w:rsidR="00695094" w:rsidRPr="00695094">
        <w:t>čhv</w:t>
      </w:r>
      <w:proofErr w:type="spellEnd"/>
      <w:r w:rsidR="00695094" w:rsidRPr="00695094">
        <w:t xml:space="preserve">  i u z.k.ul.  1034 k.o. </w:t>
      </w:r>
      <w:proofErr w:type="spellStart"/>
      <w:r w:rsidR="00695094" w:rsidRPr="00695094">
        <w:t>Gomirje</w:t>
      </w:r>
      <w:proofErr w:type="spellEnd"/>
      <w:r w:rsidR="00695094" w:rsidRPr="00695094">
        <w:t xml:space="preserve">  </w:t>
      </w:r>
      <w:proofErr w:type="spellStart"/>
      <w:r w:rsidR="00695094" w:rsidRPr="00695094">
        <w:t>k.č</w:t>
      </w:r>
      <w:proofErr w:type="spellEnd"/>
      <w:r w:rsidR="00695094" w:rsidRPr="00695094">
        <w:t xml:space="preserve">. 1639/2 HALA ZA IZRADU ELEMENATA, SKLADIŠTE ELEMENATA I DVORIŠTE površine 685 </w:t>
      </w:r>
      <w:proofErr w:type="spellStart"/>
      <w:r w:rsidR="00695094" w:rsidRPr="00695094">
        <w:t>čhv</w:t>
      </w:r>
      <w:proofErr w:type="spellEnd"/>
      <w:r w:rsidR="00695094">
        <w:t>.</w:t>
      </w:r>
    </w:p>
    <w:p w:rsidRDefault="0048093D" w:rsidP="0048093D" w:rsidR="0048093D">
      <w:pPr>
        <w:jc w:val="both"/>
      </w:pPr>
    </w:p>
    <w:p w:rsidRDefault="00244516" w:rsidP="00DA2555" w:rsidR="00FC398B" w:rsidRPr="00DA2555">
      <w:pPr>
        <w:jc w:val="both"/>
      </w:pPr>
      <w:r>
        <w:t>2.</w:t>
      </w:r>
      <w:r>
        <w:tab/>
      </w:r>
      <w:r w:rsidR="007B4DBE">
        <w:t>utvrđena vrijednost nekretnin</w:t>
      </w:r>
      <w:r w:rsidR="00695094">
        <w:t>a</w:t>
      </w:r>
      <w:r w:rsidR="007B4DBE">
        <w:t xml:space="preserve"> označen</w:t>
      </w:r>
      <w:r w:rsidR="008F5301">
        <w:t xml:space="preserve">ih </w:t>
      </w:r>
      <w:r w:rsidR="0038533F" w:rsidRPr="0038533F">
        <w:t>pod točkom I. zaključka iznosi</w:t>
      </w:r>
      <w:r w:rsidR="007B4DBE">
        <w:t xml:space="preserve"> </w:t>
      </w:r>
      <w:r w:rsidR="00695094">
        <w:t>7.920.914,08 kn</w:t>
      </w:r>
      <w:r w:rsidR="0038533F" w:rsidRPr="00DA2555">
        <w:t>;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</w:t>
      </w:r>
      <w:r w:rsidR="008F5301">
        <w:rPr>
          <w:rFonts w:cs="Times New Roman" w:hAnsi="Times New Roman" w:ascii="Times New Roman"/>
          <w:sz w:val="24"/>
          <w:szCs w:val="24"/>
        </w:rPr>
        <w:t>e</w:t>
      </w:r>
      <w:r w:rsidR="000C7646" w:rsidRPr="00DA2555">
        <w:rPr>
          <w:rFonts w:cs="Times New Roman" w:hAnsi="Times New Roman" w:ascii="Times New Roman"/>
          <w:sz w:val="24"/>
          <w:szCs w:val="24"/>
        </w:rPr>
        <w:t xml:space="preserve"> se ne mo</w:t>
      </w:r>
      <w:r w:rsidR="008F5301">
        <w:rPr>
          <w:rFonts w:cs="Times New Roman" w:hAnsi="Times New Roman" w:ascii="Times New Roman"/>
          <w:sz w:val="24"/>
          <w:szCs w:val="24"/>
        </w:rPr>
        <w:t xml:space="preserve">gu </w:t>
      </w:r>
      <w:r w:rsidR="00DB757E" w:rsidRPr="00DA2555">
        <w:rPr>
          <w:rFonts w:cs="Times New Roman" w:hAnsi="Times New Roman" w:ascii="Times New Roman"/>
          <w:sz w:val="24"/>
          <w:szCs w:val="24"/>
        </w:rPr>
        <w:t>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 na drugoj dražbi ispod jedne polovine utvrđene vrijednosti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lastRenderedPageBreak/>
        <w:t>nekretnine, 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>nekretnin</w:t>
      </w:r>
      <w:r w:rsidR="008F5301">
        <w:t>e</w:t>
      </w:r>
      <w:r w:rsidR="00C3436F">
        <w:t xml:space="preserve"> </w:t>
      </w:r>
      <w:r w:rsidR="008F5301">
        <w:t xml:space="preserve">su </w:t>
      </w:r>
      <w:r w:rsidR="00C3436F">
        <w:t>slobodn</w:t>
      </w:r>
      <w:r w:rsidR="008F5301">
        <w:t>e</w:t>
      </w:r>
      <w:r w:rsidR="00C3436F">
        <w:t xml:space="preserve">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na poseban račun Agencije otvoren za tu namjenu u roku od 30 dana od dana pravomoćnosti rješenja o dosudi. </w:t>
      </w:r>
      <w:r w:rsidR="009E4A95">
        <w:t>Nekretnin</w:t>
      </w:r>
      <w:r w:rsidR="008F5301">
        <w:t>e</w:t>
      </w:r>
      <w:r w:rsidR="009E4A95">
        <w:t xml:space="preserve"> će se dosuditi i kupcima koji će</w:t>
      </w:r>
      <w:r w:rsidR="00725518">
        <w:t xml:space="preserve"> </w:t>
      </w:r>
      <w:r w:rsidR="009E4A95">
        <w:t xml:space="preserve">ponuditi nižu cijenu prema veličini ponuđene cijene ako kupci koji su ponudili veću cijenu ne polože </w:t>
      </w:r>
      <w:proofErr w:type="spellStart"/>
      <w:r w:rsidR="009E4A95">
        <w:t>kupovninu</w:t>
      </w:r>
      <w:proofErr w:type="spellEnd"/>
      <w:r w:rsidR="009E4A95">
        <w:t xml:space="preserve">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 xml:space="preserve">Ako kupac u tom roku ne položi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sud će rješenjem oglasiti prodaju nevažećom 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</w:t>
      </w:r>
      <w:proofErr w:type="spellStart"/>
      <w:r w:rsidR="0038533F" w:rsidRPr="0038533F">
        <w:t>kupovnine</w:t>
      </w:r>
      <w:proofErr w:type="spellEnd"/>
      <w:r w:rsidR="0038533F" w:rsidRPr="0038533F">
        <w:t xml:space="preserve">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AA3142">
        <w:t>350</w:t>
      </w:r>
      <w:r w:rsidR="00695094">
        <w:t xml:space="preserve">.000,00 kn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</w:t>
      </w:r>
      <w:r w:rsidR="008F5301">
        <w:t>.</w:t>
      </w:r>
    </w:p>
    <w:p w:rsidRDefault="00FC398B" w:rsidP="00F86943" w:rsidR="00FC398B" w:rsidRPr="0038533F">
      <w:pPr>
        <w:jc w:val="both"/>
      </w:pPr>
    </w:p>
    <w:p w:rsidRDefault="008E2CCE" w:rsidP="008F5301" w:rsidR="0048093D" w:rsidRPr="00785B2C">
      <w:pPr>
        <w:ind w:left="75"/>
        <w:jc w:val="both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 razgledati uz prethodni dogovor sa stečajnim</w:t>
      </w:r>
      <w:r w:rsidR="00DE41D6">
        <w:t xml:space="preserve"> upravi</w:t>
      </w:r>
      <w:r w:rsidR="009E4A95">
        <w:t xml:space="preserve">teljem na broj tel. </w:t>
      </w:r>
      <w:r w:rsidR="000C4675" w:rsidRPr="000C4675">
        <w:t>098/324-205</w:t>
      </w:r>
      <w:r w:rsidR="0048093D" w:rsidRPr="00785B2C"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8F5301">
        <w:t>e</w:t>
      </w:r>
      <w:r w:rsidR="0038533F">
        <w:t xml:space="preserve"> opisan</w:t>
      </w:r>
      <w:r w:rsidR="008F5301">
        <w:t>e</w:t>
      </w:r>
      <w:r w:rsidR="0038533F">
        <w:t xml:space="preserve"> u izreci ovog zaključka proda</w:t>
      </w:r>
      <w:r w:rsidR="008F5301">
        <w:t xml:space="preserve">ju </w:t>
      </w:r>
      <w:r w:rsidR="0038533F">
        <w:t>uz odgovarajuću primjenu pravila o ovrsi na nekretninama sukladno odredbi čl</w:t>
      </w:r>
      <w:r w:rsidR="00C3436F">
        <w:t xml:space="preserve">anka </w:t>
      </w:r>
      <w:r w:rsidR="0084061B">
        <w:t xml:space="preserve"> 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>je rješenjem</w:t>
      </w:r>
      <w:r w:rsidR="00695094">
        <w:t xml:space="preserve"> </w:t>
      </w:r>
      <w:r w:rsidR="00695094" w:rsidRPr="00695094">
        <w:t>7 St-72/15-</w:t>
      </w:r>
      <w:r w:rsidR="00695094">
        <w:t>26</w:t>
      </w:r>
      <w:r w:rsidR="009E4A95">
        <w:t xml:space="preserve"> </w:t>
      </w:r>
      <w:r w:rsidR="00695094">
        <w:t xml:space="preserve">od </w:t>
      </w:r>
      <w:r w:rsidR="00695094" w:rsidRPr="00695094">
        <w:t>14. prosinca 2015</w:t>
      </w:r>
      <w:r w:rsidR="00695094">
        <w:t xml:space="preserve">.  </w:t>
      </w:r>
      <w:r w:rsidR="0038533F">
        <w:t xml:space="preserve">određena prodaja </w:t>
      </w:r>
      <w:r w:rsidR="0035249E">
        <w:t>predmetn</w:t>
      </w:r>
      <w:r w:rsidR="008F5301">
        <w:t xml:space="preserve">ih </w:t>
      </w:r>
      <w:r w:rsidR="0038533F">
        <w:t>nekretnin</w:t>
      </w:r>
      <w:r w:rsidR="008F5301">
        <w:t>a</w:t>
      </w:r>
      <w:r w:rsidR="0038533F">
        <w:t xml:space="preserve"> u stečajnom postupku.</w:t>
      </w:r>
    </w:p>
    <w:p w:rsidRDefault="0038533F" w:rsidP="0038533F" w:rsidR="0038533F">
      <w:pPr>
        <w:jc w:val="both"/>
      </w:pPr>
    </w:p>
    <w:p w:rsidRDefault="0035249E" w:rsidP="00552290" w:rsidR="00552290">
      <w:pPr>
        <w:ind w:firstLine="720"/>
        <w:jc w:val="both"/>
      </w:pPr>
      <w:r>
        <w:t xml:space="preserve">Kako </w:t>
      </w:r>
      <w:r w:rsidR="00E17D4F">
        <w:t xml:space="preserve">su se </w:t>
      </w:r>
      <w:proofErr w:type="spellStart"/>
      <w:r>
        <w:t>r</w:t>
      </w:r>
      <w:r w:rsidR="00552290">
        <w:t>azlučni</w:t>
      </w:r>
      <w:proofErr w:type="spellEnd"/>
      <w:r w:rsidR="00552290">
        <w:t xml:space="preserve"> vjerovni</w:t>
      </w:r>
      <w:r w:rsidR="00695094">
        <w:t xml:space="preserve">ci </w:t>
      </w:r>
      <w:r w:rsidR="00E17D4F">
        <w:t>i stečajn</w:t>
      </w:r>
      <w:r w:rsidR="00695094">
        <w:t>i</w:t>
      </w:r>
      <w:r w:rsidR="00E17D4F">
        <w:t xml:space="preserve"> upravitelj suglasili </w:t>
      </w:r>
      <w:r w:rsidR="008F5301">
        <w:t xml:space="preserve">o </w:t>
      </w:r>
      <w:r w:rsidR="00E17D4F">
        <w:t>vrijednost</w:t>
      </w:r>
      <w:r w:rsidR="008F5301">
        <w:t xml:space="preserve">i </w:t>
      </w:r>
      <w:r w:rsidR="00E17D4F">
        <w:t xml:space="preserve"> predmetn</w:t>
      </w:r>
      <w:r w:rsidR="00695094">
        <w:t xml:space="preserve">ih </w:t>
      </w:r>
      <w:r w:rsidR="00E17D4F">
        <w:t>nekretnin</w:t>
      </w:r>
      <w:r w:rsidR="00695094">
        <w:t>a</w:t>
      </w:r>
      <w:r w:rsidR="008F5301">
        <w:t>,</w:t>
      </w:r>
      <w:r w:rsidR="00E17D4F">
        <w:t xml:space="preserve"> valjalo je sukladno odredbi članka </w:t>
      </w:r>
      <w:r w:rsidR="00552290">
        <w:t xml:space="preserve">92. Ovršnog zakona („Narodne novine“ broj 112/12 i 93/14; u daljnjem tekstu: OZ) </w:t>
      </w:r>
      <w:r w:rsidR="000C4675">
        <w:t xml:space="preserve">u vezi s člankom 441. stavak 2. u vezi s člankom 247. stavak 1. SZ </w:t>
      </w:r>
      <w:r w:rsidR="00BB0970">
        <w:t>odlučiti kao pod točkom I. izreke ovog rješenja</w:t>
      </w:r>
      <w:r w:rsidR="00552290">
        <w:t>.</w:t>
      </w:r>
    </w:p>
    <w:p w:rsidRDefault="00552290" w:rsidP="00552290" w:rsidR="00552290">
      <w:pPr>
        <w:jc w:val="both"/>
      </w:pPr>
    </w:p>
    <w:p w:rsidRDefault="00552290" w:rsidP="00552290" w:rsidR="00552290">
      <w:pPr>
        <w:ind w:firstLine="720"/>
        <w:jc w:val="both"/>
      </w:pPr>
      <w:r>
        <w:t>U preostalom dijelu, zaključak je don</w:t>
      </w:r>
      <w:r w:rsidR="008F5301">
        <w:t xml:space="preserve">ijet </w:t>
      </w:r>
      <w:r>
        <w:t xml:space="preserve">primjenom odredbe čl. 95. do 102. </w:t>
      </w:r>
      <w:r w:rsidR="0035249E" w:rsidRPr="008C2DAD">
        <w:t xml:space="preserve">Ovršnog zakona ( </w:t>
      </w:r>
      <w:r w:rsidR="0035249E">
        <w:t xml:space="preserve">„Narodne novine“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 ) </w:t>
      </w:r>
      <w:r>
        <w:t xml:space="preserve">u vezi s člankom </w:t>
      </w:r>
      <w:r w:rsidR="000C4675">
        <w:t xml:space="preserve">441. stavak 2. u vezi s člankom </w:t>
      </w:r>
      <w:r>
        <w:t xml:space="preserve">247. </w:t>
      </w:r>
      <w:r w:rsidR="000C4675">
        <w:t xml:space="preserve">stavak 1. </w:t>
      </w:r>
      <w:r>
        <w:t xml:space="preserve">SZ. </w:t>
      </w:r>
    </w:p>
    <w:p w:rsidRDefault="00FC398B" w:rsidP="0038533F" w:rsidR="00FC398B">
      <w:pPr>
        <w:jc w:val="both"/>
      </w:pPr>
    </w:p>
    <w:p w:rsidRDefault="00725518" w:rsidP="008F5301" w:rsidR="008F5301">
      <w:pPr>
        <w:jc w:val="center"/>
      </w:pPr>
      <w:r>
        <w:t xml:space="preserve">U Rijeci, </w:t>
      </w:r>
      <w:r w:rsidR="008F5301">
        <w:rPr>
          <w:color w:val="000000"/>
        </w:rPr>
        <w:t>2</w:t>
      </w:r>
      <w:r w:rsidR="00BB0970">
        <w:rPr>
          <w:color w:val="000000"/>
        </w:rPr>
        <w:t xml:space="preserve">. kolovoza </w:t>
      </w:r>
      <w:r w:rsidR="00BB0970" w:rsidRPr="0038533F">
        <w:t>2016</w:t>
      </w:r>
      <w:r w:rsidR="00FC398B">
        <w:t>.</w:t>
      </w:r>
    </w:p>
    <w:p w:rsidRDefault="00552290" w:rsidP="00552290" w:rsidR="0038533F">
      <w:pPr>
        <w:ind w:left="6480"/>
        <w:jc w:val="both"/>
      </w:pPr>
      <w:r>
        <w:t xml:space="preserve">Stečajni sudac </w:t>
      </w:r>
    </w:p>
    <w:p w:rsidRDefault="00552290" w:rsidP="00552290" w:rsidR="00552290">
      <w:pPr>
        <w:ind w:left="6480"/>
        <w:jc w:val="both"/>
      </w:pPr>
      <w:proofErr w:type="spellStart"/>
      <w:r>
        <w:t>LiljanaUgrin</w:t>
      </w:r>
      <w:proofErr w:type="spellEnd"/>
    </w:p>
    <w:p w:rsidRDefault="0038533F" w:rsidP="0038533F" w:rsidR="00871D16" w:rsidRPr="002048C5">
      <w:pPr>
        <w:jc w:val="both"/>
      </w:pPr>
      <w:r>
        <w:lastRenderedPageBreak/>
        <w:tab/>
      </w:r>
    </w:p>
    <w:p w:rsidRDefault="00F86943" w:rsidP="00384899" w:rsidR="00F86943" w:rsidRPr="002048C5">
      <w:pPr>
        <w:jc w:val="both"/>
      </w:pPr>
    </w:p>
    <w:p w:rsidRDefault="00F86943" w:rsidP="00F86943" w:rsidR="00F86943" w:rsidRPr="002048C5">
      <w:pPr>
        <w:jc w:val="both"/>
      </w:pP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</w:t>
      </w:r>
      <w:r w:rsidR="0035249E">
        <w:t xml:space="preserve"> </w:t>
      </w:r>
      <w:r w:rsidR="00FC398B">
        <w:t>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</w:t>
      </w:r>
      <w:r w:rsidR="0035249E">
        <w:t xml:space="preserve"> </w:t>
      </w:r>
      <w:r>
        <w:t>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DA2555" w:rsidP="00DA2555" w:rsidR="000C4675">
      <w:pPr>
        <w:pStyle w:val="Odlomakpopisa"/>
        <w:numPr>
          <w:ilvl w:val="0"/>
          <w:numId w:val="7"/>
        </w:numPr>
        <w:jc w:val="both"/>
      </w:pPr>
      <w:proofErr w:type="spellStart"/>
      <w:r>
        <w:t>r</w:t>
      </w:r>
      <w:r w:rsidR="00384899">
        <w:t>azlučn</w:t>
      </w:r>
      <w:r w:rsidR="000C4675">
        <w:t>im</w:t>
      </w:r>
      <w:proofErr w:type="spellEnd"/>
      <w:r w:rsidR="000C4675">
        <w:t xml:space="preserve"> </w:t>
      </w:r>
      <w:r w:rsidR="009109DA">
        <w:t>vjerovni</w:t>
      </w:r>
      <w:r w:rsidR="00C60BB3">
        <w:t>cima:</w:t>
      </w:r>
    </w:p>
    <w:p w:rsidRDefault="00C60BB3" w:rsidP="00C60BB3" w:rsidR="000C4675">
      <w:pPr>
        <w:jc w:val="both"/>
      </w:pPr>
      <w:r>
        <w:t xml:space="preserve">            </w:t>
      </w:r>
      <w:r w:rsidR="000C4675">
        <w:t>Karlovačka banka d.d</w:t>
      </w:r>
      <w:r w:rsidR="00A97CB4">
        <w:t>.</w:t>
      </w:r>
    </w:p>
    <w:p w:rsidRDefault="00C60BB3" w:rsidP="00C60BB3" w:rsidR="00695094">
      <w:pPr>
        <w:jc w:val="both"/>
      </w:pPr>
      <w:r>
        <w:t xml:space="preserve">            </w:t>
      </w:r>
      <w:proofErr w:type="spellStart"/>
      <w:r w:rsidR="000C4675">
        <w:t>Habor</w:t>
      </w:r>
      <w:proofErr w:type="spellEnd"/>
      <w:r w:rsidR="000C4675">
        <w:t xml:space="preserve"> Zagreb  </w:t>
      </w:r>
      <w:r w:rsidR="00DA2555">
        <w:t xml:space="preserve"> </w:t>
      </w:r>
    </w:p>
    <w:p w:rsidRDefault="00F86943" w:rsidP="00DA2555" w:rsidR="009109DA">
      <w:pPr>
        <w:pStyle w:val="Odlomakpopisa"/>
        <w:numPr>
          <w:ilvl w:val="0"/>
          <w:numId w:val="7"/>
        </w:numPr>
        <w:jc w:val="both"/>
      </w:pPr>
      <w:r w:rsidRPr="002048C5">
        <w:t xml:space="preserve">stečajnom upravitelju </w:t>
      </w:r>
    </w:p>
    <w:p w:rsidRDefault="009109DA" w:rsidP="00DA2555" w:rsidR="00F86943">
      <w:pPr>
        <w:pStyle w:val="Odlomakpopisa"/>
        <w:numPr>
          <w:ilvl w:val="0"/>
          <w:numId w:val="7"/>
        </w:numPr>
        <w:jc w:val="both"/>
      </w:pPr>
      <w:r>
        <w:t xml:space="preserve">mrežna stranica </w:t>
      </w:r>
      <w:r w:rsidR="00F73D76">
        <w:t>e-</w:t>
      </w:r>
      <w:r w:rsidR="00F86943">
        <w:t>oglasn</w:t>
      </w:r>
      <w:r w:rsidR="00441AA3">
        <w:t>e</w:t>
      </w:r>
      <w:r w:rsidR="00F86943">
        <w:t xml:space="preserve"> ploč</w:t>
      </w:r>
      <w:r w:rsidR="00441AA3">
        <w:t>e</w:t>
      </w:r>
      <w:r w:rsidR="00F86943">
        <w:t xml:space="preserve"> </w:t>
      </w:r>
      <w:r w:rsidR="00441AA3">
        <w:t xml:space="preserve">suda </w:t>
      </w:r>
    </w:p>
    <w:p w:rsidRDefault="00441AA3" w:rsidP="00DA2555" w:rsidR="00441AA3">
      <w:pPr>
        <w:pStyle w:val="Odlomakpopisa"/>
        <w:numPr>
          <w:ilvl w:val="0"/>
          <w:numId w:val="7"/>
        </w:numPr>
        <w:jc w:val="both"/>
      </w:pPr>
      <w:r>
        <w:t>sudačka mreža</w:t>
      </w:r>
    </w:p>
    <w:p w:rsidRDefault="00FC398B" w:rsidP="00DA2555" w:rsidR="00BB0970">
      <w:pPr>
        <w:pStyle w:val="Odlomakpopisa"/>
        <w:numPr>
          <w:ilvl w:val="0"/>
          <w:numId w:val="7"/>
        </w:numPr>
        <w:jc w:val="both"/>
      </w:pPr>
      <w:r>
        <w:t>FINA Rijeka</w:t>
      </w:r>
      <w:r w:rsidR="009109DA">
        <w:t xml:space="preserve"> </w:t>
      </w:r>
    </w:p>
    <w:p w:rsidRDefault="00BB0970" w:rsidP="00BB0970" w:rsidR="00695094">
      <w:pPr>
        <w:pStyle w:val="Odlomakpopisa"/>
        <w:ind w:left="720"/>
        <w:jc w:val="both"/>
      </w:pPr>
      <w:r>
        <w:t>u</w:t>
      </w:r>
      <w:r w:rsidR="009109DA">
        <w:t xml:space="preserve">z </w:t>
      </w:r>
      <w:r>
        <w:t xml:space="preserve">rješenje pod </w:t>
      </w:r>
      <w:proofErr w:type="spellStart"/>
      <w:r>
        <w:t>posl</w:t>
      </w:r>
      <w:proofErr w:type="spellEnd"/>
      <w:r>
        <w:t xml:space="preserve">. br. </w:t>
      </w:r>
      <w:r w:rsidR="00695094" w:rsidRPr="00695094">
        <w:t>7 St-72/15-</w:t>
      </w:r>
      <w:r w:rsidR="00695094">
        <w:t xml:space="preserve">26 od </w:t>
      </w:r>
      <w:r w:rsidR="00695094" w:rsidRPr="00695094">
        <w:t>14. prosinca 2015</w:t>
      </w:r>
      <w:r w:rsidR="00695094">
        <w:t xml:space="preserve">., </w:t>
      </w:r>
    </w:p>
    <w:p w:rsidRDefault="009109DA" w:rsidP="00BB0970" w:rsidR="009109DA">
      <w:pPr>
        <w:pStyle w:val="Odlomakpopisa"/>
        <w:ind w:left="720"/>
        <w:jc w:val="both"/>
      </w:pPr>
      <w:r>
        <w:t xml:space="preserve">zahtjev </w:t>
      </w:r>
      <w:r w:rsidR="0035249E">
        <w:t xml:space="preserve">i </w:t>
      </w:r>
      <w:r w:rsidR="00BB0970">
        <w:t xml:space="preserve">izvornik </w:t>
      </w:r>
      <w:r w:rsidR="0035249E">
        <w:t>izva</w:t>
      </w:r>
      <w:r w:rsidR="00695094">
        <w:t xml:space="preserve">daka </w:t>
      </w:r>
      <w:r w:rsidR="0035249E">
        <w:t xml:space="preserve">iz zemljišnih knjiga </w:t>
      </w:r>
      <w:r w:rsidR="00DA2555">
        <w:t xml:space="preserve"> </w:t>
      </w:r>
      <w:r w:rsidR="00BB0970">
        <w:t xml:space="preserve">  </w:t>
      </w:r>
    </w:p>
    <w:p w:rsidRDefault="00F86943" w:rsidP="00F86943" w:rsidR="00F86943">
      <w:pPr>
        <w:jc w:val="both"/>
      </w:pPr>
    </w:p>
    <w:p w:rsidRDefault="005204B4" w:rsidP="00F86943" w:rsidR="00F86943" w:rsidRPr="002048C5">
      <w:pPr>
        <w:jc w:val="both"/>
      </w:pPr>
      <w:r>
        <w:rPr>
          <w:color w:val="000000"/>
        </w:rPr>
        <w:t xml:space="preserve">U Rijeka, </w:t>
      </w:r>
      <w:r w:rsidR="00A97CB4">
        <w:rPr>
          <w:color w:val="000000"/>
        </w:rPr>
        <w:t>2</w:t>
      </w:r>
      <w:r w:rsidR="00BB0970">
        <w:rPr>
          <w:color w:val="000000"/>
        </w:rPr>
        <w:t xml:space="preserve">. kolovoza </w:t>
      </w:r>
      <w:r w:rsidR="00BB0970" w:rsidRPr="0038533F">
        <w:t>2016</w:t>
      </w:r>
      <w:r>
        <w:t>.</w:t>
      </w:r>
    </w:p>
    <w:p w:rsidRDefault="00B639DE" w:rsidR="00B639DE"/>
    <w:sectPr w:rsidSect="008F5301" w:rsidR="00B639DE">
      <w:headerReference w:type="even" r:id="rId13"/>
      <w:headerReference w:type="default" r:id="rId14"/>
      <w:footerReference w:type="default" r:id="rId15"/>
      <w:headerReference w:type="first" r:id="rId16"/>
      <w:pgSz w:h="16838" w:w="11906"/>
      <w:pgMar w:gutter="0" w:footer="709" w:header="709" w:left="1985" w:bottom="1134" w:right="1418" w:top="152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938" w:rsidR="00954938">
      <w:r>
        <w:separator/>
      </w:r>
    </w:p>
  </w:endnote>
  <w:endnote w:id="0" w:type="continuationSeparator">
    <w:p w:rsidRDefault="00954938" w:rsidR="00954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668EB">
      <w:rPr>
        <w:noProof/>
      </w:rPr>
      <w:t>3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938" w:rsidR="00954938">
      <w:r>
        <w:separator/>
      </w:r>
    </w:p>
  </w:footnote>
  <w:footnote w:id="0" w:type="continuationSeparator">
    <w:p w:rsidRDefault="00954938" w:rsidR="00954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  <w:t xml:space="preserve">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4B4" w:rsidP="005204B4" w:rsidR="00244516">
    <w:pPr>
      <w:pStyle w:val="Zaglavlje"/>
      <w:jc w:val="right"/>
    </w:pPr>
    <w:proofErr w:type="spellStart"/>
    <w:r w:rsidRPr="005204B4">
      <w:t>Posl</w:t>
    </w:r>
    <w:proofErr w:type="spellEnd"/>
    <w:r w:rsidRPr="005204B4">
      <w:t>. br. 7 St-</w:t>
    </w:r>
    <w:r w:rsidR="00695094">
      <w:t>72</w:t>
    </w:r>
    <w:r w:rsidRPr="005204B4">
      <w:t>/1</w:t>
    </w:r>
    <w:r w:rsidR="00695094">
      <w:t>5</w:t>
    </w:r>
    <w:r w:rsidRPr="005204B4">
      <w:t>-</w:t>
    </w:r>
    <w:r w:rsidR="00695094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441C4"/>
    <w:rsid w:val="000826C1"/>
    <w:rsid w:val="00083D49"/>
    <w:rsid w:val="000A7CBD"/>
    <w:rsid w:val="000C4675"/>
    <w:rsid w:val="000C7646"/>
    <w:rsid w:val="00123A69"/>
    <w:rsid w:val="0012686C"/>
    <w:rsid w:val="001547B4"/>
    <w:rsid w:val="001B7052"/>
    <w:rsid w:val="0020176C"/>
    <w:rsid w:val="00237D6C"/>
    <w:rsid w:val="00244516"/>
    <w:rsid w:val="00255C20"/>
    <w:rsid w:val="002827F5"/>
    <w:rsid w:val="0035249E"/>
    <w:rsid w:val="00362EFC"/>
    <w:rsid w:val="00384899"/>
    <w:rsid w:val="0038533F"/>
    <w:rsid w:val="00410A48"/>
    <w:rsid w:val="004417A4"/>
    <w:rsid w:val="00441AA3"/>
    <w:rsid w:val="0048093D"/>
    <w:rsid w:val="004A3918"/>
    <w:rsid w:val="004B27BB"/>
    <w:rsid w:val="004B7F3F"/>
    <w:rsid w:val="004E33CF"/>
    <w:rsid w:val="004E5469"/>
    <w:rsid w:val="004F022B"/>
    <w:rsid w:val="005204B4"/>
    <w:rsid w:val="00546B43"/>
    <w:rsid w:val="00552290"/>
    <w:rsid w:val="005804F9"/>
    <w:rsid w:val="00595ADD"/>
    <w:rsid w:val="005C7F65"/>
    <w:rsid w:val="006414BB"/>
    <w:rsid w:val="006654D8"/>
    <w:rsid w:val="00673B32"/>
    <w:rsid w:val="00695094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80258C"/>
    <w:rsid w:val="0084061B"/>
    <w:rsid w:val="00871D16"/>
    <w:rsid w:val="008B05F8"/>
    <w:rsid w:val="008D33D3"/>
    <w:rsid w:val="008E2CCE"/>
    <w:rsid w:val="008F5301"/>
    <w:rsid w:val="009109DA"/>
    <w:rsid w:val="00915DB8"/>
    <w:rsid w:val="00924EE7"/>
    <w:rsid w:val="0093197C"/>
    <w:rsid w:val="00954938"/>
    <w:rsid w:val="009A6B8C"/>
    <w:rsid w:val="009E4A95"/>
    <w:rsid w:val="00A32422"/>
    <w:rsid w:val="00A668EB"/>
    <w:rsid w:val="00A70A1F"/>
    <w:rsid w:val="00A84223"/>
    <w:rsid w:val="00A96CBB"/>
    <w:rsid w:val="00A97CB4"/>
    <w:rsid w:val="00AA3142"/>
    <w:rsid w:val="00AD145C"/>
    <w:rsid w:val="00B3008D"/>
    <w:rsid w:val="00B639DE"/>
    <w:rsid w:val="00BB0970"/>
    <w:rsid w:val="00BD4D2C"/>
    <w:rsid w:val="00BF744E"/>
    <w:rsid w:val="00C16DC0"/>
    <w:rsid w:val="00C3436F"/>
    <w:rsid w:val="00C571A2"/>
    <w:rsid w:val="00C60BB3"/>
    <w:rsid w:val="00D330E4"/>
    <w:rsid w:val="00DA2555"/>
    <w:rsid w:val="00DB06B8"/>
    <w:rsid w:val="00DB757E"/>
    <w:rsid w:val="00DE41D6"/>
    <w:rsid w:val="00DF46BE"/>
    <w:rsid w:val="00E041BA"/>
    <w:rsid w:val="00E077E8"/>
    <w:rsid w:val="00E17D4F"/>
    <w:rsid w:val="00E21D87"/>
    <w:rsid w:val="00E31427"/>
    <w:rsid w:val="00F034E6"/>
    <w:rsid w:val="00F260CB"/>
    <w:rsid w:val="00F33EC3"/>
    <w:rsid w:val="00F73D76"/>
    <w:rsid w:val="00F77C95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668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6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668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6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KARLOVAČKA BANKA dioničko društvo</item>
    </izvorni_sadrzaj>
    <derivirana_varijabla naziv="DomainObject.Predmet.OstaliListFormated_1">
      <item>Dragan Stipanović</item>
      <item>Vinko Brčić</item>
      <item>KARLOVAČKA BANKA dioničko društvo</item>
    </derivirana_varijabla>
  </DomainObject.Predmet.OstaliListFormated>
  <DomainObject.Predmet.OstaliList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FormatedOIB_1">
      <item>Dragan Stipanović, OIB 62289588076</item>
      <item>Vinko Brčić, OIB 57579745165</item>
      <item>KARLOVAČKA BANKA dioničko društvo, OIB 08106331075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KARLOVAČKA BANKA dioničko društvo, Ivana Gorana Kovačića 1, 47000 Karlovac</item>
    </izvorni_sadrzaj>
    <derivirana_varijabla naziv="DomainObject.Predmet.OstaliListFormatedWithAdress_1">
      <item>Dragan Stipanović, Ljubošina 9, 51327 Gomirje</item>
      <item>Vinko Brčić, Ogulinski Hreljin 4, 47300 Hreljin Ogulinski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Dragan Stipanović</item>
      <item>Vinko Brčić</item>
      <item>KARLOVAČKA BANKA dioničko društvo</item>
    </izvorni_sadrzaj>
    <derivirana_varijabla naziv="DomainObject.Predmet.OstaliListNazivFormated_1">
      <item>Dragan Stipanović</item>
      <item>Vinko Brčić</item>
      <item>KARLOVAČKA BANKA dioničko društvo</item>
    </derivirana_varijabla>
  </DomainObject.Predmet.OstaliListNazivFormated>
  <DomainObject.Predmet.OstaliListNaziv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NazivFormatedOIB_1">
      <item>Dragan Stipanović, OIB 62289588076</item>
      <item>Vinko Brčić, OIB 57579745165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KARLOVAČKA BANKA dioničko društvo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KARLOVAČKA BANKA dioničko društvo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08106331075</item>
    </izvorni_sadrzaj>
    <derivirana_varijabla naziv="DomainObject.Predmet.SudioniciListNazivOIB_1">
      <item>, OIB 38930005734</item>
      <item>, OIB 63490177249</item>
      <item>, OIB 62289588076</item>
      <item>, OIB 57579745165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798</properties:Words>
  <properties:Characters>4360</properties:Characters>
  <properties:Lines>119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5233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2016-08-02T07:53:00Z</dcterms:created>
  <dc:creator>nmarkovic</dc:creator>
  <cp:lastModifiedBy>Tanja Fidel</cp:lastModifiedBy>
  <cp:lastPrinted>2016-03-07T12:09:00Z</cp:lastPrinted>
  <dcterms:modified xmlns:xsi="http://www.w3.org/2001/XMLSchema-instance" xsi:type="dcterms:W3CDTF">2016-08-02T07:59:00Z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