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a17e" w14:paraId="10ca17e" w:rsidRDefault="008E6AC4" w:rsidP="00D76F56" w:rsidR="008E6AC4" w:rsidRPr="00D76F56">
      <w:pPr>
        <w:contextualSpacing/>
        <w:jc w:val="both"/>
        <w15:collapsed w:val="false"/>
      </w:pPr>
      <w:bookmarkStart w:name="_GoBack" w:id="0"/>
      <w:bookmarkEnd w:id="0"/>
      <w:r w:rsidRPr="00D76F56">
        <w:rPr>
          <w:noProof/>
        </w:rPr>
        <w:t xml:space="preserve">                 </w:t>
      </w:r>
      <w:r w:rsidR="00BA0F0B" w:rsidRPr="00D76F56">
        <w:rPr>
          <w:noProof/>
        </w:rPr>
        <w:drawing>
          <wp:inline distR="0" distL="0" distB="0" distT="0">
            <wp:extent cy="588397" cx="550167"/>
            <wp:effectExtent b="2540" r="254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8473" cx="55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F56">
        <w:t xml:space="preserve">                                                  </w:t>
      </w:r>
    </w:p>
    <w:p w:rsidRDefault="008E6AC4" w:rsidP="00D76F56" w:rsidR="008E6AC4" w:rsidRPr="00DD138A">
      <w:pPr>
        <w:contextualSpacing/>
      </w:pPr>
      <w:r w:rsidRPr="00DD138A">
        <w:t xml:space="preserve">   REPUBLIKA HRVATSKA</w:t>
      </w:r>
    </w:p>
    <w:p w:rsidRDefault="008E6AC4" w:rsidP="00D76F56" w:rsidR="008E6AC4" w:rsidRPr="00DD138A">
      <w:pPr>
        <w:contextualSpacing/>
      </w:pPr>
      <w:r w:rsidRPr="00DD138A">
        <w:t xml:space="preserve"> TRGOVAČKI SUD U PAZINU</w:t>
      </w:r>
    </w:p>
    <w:p w:rsidRDefault="008E6AC4" w:rsidP="00D76F56" w:rsidR="008E6AC4" w:rsidRPr="00DD138A">
      <w:pPr>
        <w:contextualSpacing/>
      </w:pPr>
      <w:r w:rsidRPr="00DD138A">
        <w:t xml:space="preserve">             Pazin, Dršćevka 1</w:t>
      </w:r>
    </w:p>
    <w:p w:rsidRDefault="008E6AC4" w:rsidP="008E6AC4" w:rsidR="008E6AC4">
      <w:pPr>
        <w:jc w:val="both"/>
        <w:rPr>
          <w:b/>
        </w:rPr>
      </w:pPr>
    </w:p>
    <w:p w:rsidRDefault="008E6AC4" w:rsidP="008E6AC4" w:rsidR="008E6AC4">
      <w:pPr>
        <w:jc w:val="center"/>
        <w:rPr>
          <w:b/>
        </w:rPr>
      </w:pPr>
    </w:p>
    <w:p w:rsidRDefault="00D76F56" w:rsidP="008E6AC4" w:rsidR="00D76F56" w:rsidRPr="00D76F56">
      <w:pPr>
        <w:jc w:val="center"/>
      </w:pPr>
      <w:r w:rsidRPr="00D76F56">
        <w:t xml:space="preserve">R E P U B L I K A  H R V A T S K A </w:t>
      </w:r>
    </w:p>
    <w:p w:rsidRDefault="00D76F56" w:rsidP="008E6AC4" w:rsidR="00D76F56" w:rsidRPr="00D76F56">
      <w:pPr>
        <w:jc w:val="center"/>
      </w:pPr>
    </w:p>
    <w:p w:rsidRDefault="00D76F56" w:rsidP="008E6AC4" w:rsidR="00D76F56" w:rsidRPr="00D76F56">
      <w:pPr>
        <w:jc w:val="center"/>
      </w:pPr>
      <w:r w:rsidRPr="00D76F56">
        <w:t>R J E Š E NJ E</w:t>
      </w:r>
    </w:p>
    <w:p w:rsidRDefault="008E6AC4" w:rsidP="008E6AC4" w:rsidR="008E6AC4">
      <w:pPr>
        <w:jc w:val="center"/>
        <w:rPr>
          <w:b/>
        </w:rPr>
      </w:pPr>
    </w:p>
    <w:p w:rsidRDefault="008E6AC4" w:rsidP="008E6AC4" w:rsidR="008E6AC4" w:rsidRPr="00EC3326">
      <w:pPr>
        <w:ind w:firstLine="708"/>
        <w:jc w:val="both"/>
      </w:pPr>
      <w:r w:rsidRPr="00EC3326">
        <w:t>Trg</w:t>
      </w:r>
      <w:r>
        <w:t>o</w:t>
      </w:r>
      <w:r w:rsidRPr="00EC3326">
        <w:t>v</w:t>
      </w:r>
      <w:r>
        <w:t>a</w:t>
      </w:r>
      <w:r w:rsidRPr="00EC3326">
        <w:t>čk</w:t>
      </w:r>
      <w:r>
        <w:t>i</w:t>
      </w:r>
      <w:r w:rsidRPr="00EC3326">
        <w:t xml:space="preserve"> sud u Pazinu, po stečajnom sucu Damiru Rabar, u stečajnom postupku nad dužnikom</w:t>
      </w:r>
      <w:r>
        <w:t xml:space="preserve"> BOJOPLAST d.d, </w:t>
      </w:r>
      <w:r w:rsidRPr="00EC3326">
        <w:t>u stečaju,</w:t>
      </w:r>
      <w:r>
        <w:t xml:space="preserve"> Pula, Medulinska 53, </w:t>
      </w:r>
      <w:r w:rsidRPr="00EC3326">
        <w:t>OIB:</w:t>
      </w:r>
      <w:r>
        <w:t xml:space="preserve"> 92113402303, </w:t>
      </w:r>
      <w:r w:rsidRPr="00EC3326">
        <w:t>nakon ročišta za diobu kupovnine održanog dana 1</w:t>
      </w:r>
      <w:r>
        <w:t>5</w:t>
      </w:r>
      <w:r w:rsidRPr="00EC3326">
        <w:t xml:space="preserve">. </w:t>
      </w:r>
      <w:r>
        <w:t xml:space="preserve">lipnja </w:t>
      </w:r>
      <w:r w:rsidRPr="00EC3326">
        <w:t>201</w:t>
      </w:r>
      <w:r>
        <w:t>6</w:t>
      </w:r>
      <w:r w:rsidRPr="00EC3326">
        <w:t xml:space="preserve">. godine, dana </w:t>
      </w:r>
      <w:r w:rsidR="002179D6">
        <w:t>20.</w:t>
      </w:r>
      <w:r>
        <w:t xml:space="preserve"> lipnja </w:t>
      </w:r>
      <w:r w:rsidRPr="00EC3326">
        <w:t>201</w:t>
      </w:r>
      <w:r>
        <w:t>6</w:t>
      </w:r>
      <w:r w:rsidRPr="00EC3326">
        <w:t xml:space="preserve">. godine </w:t>
      </w:r>
    </w:p>
    <w:p w:rsidRDefault="008E6AC4" w:rsidP="008E6AC4" w:rsidR="008E6AC4" w:rsidRPr="00EC3326">
      <w:pPr>
        <w:ind w:firstLine="708"/>
        <w:jc w:val="both"/>
      </w:pPr>
    </w:p>
    <w:p w:rsidRDefault="008E6AC4" w:rsidP="008E6AC4" w:rsidR="008E6AC4" w:rsidRPr="00EC3326">
      <w:pPr>
        <w:jc w:val="center"/>
      </w:pPr>
      <w:r w:rsidRPr="00EC3326">
        <w:t>r i j e š i o  j e</w:t>
      </w:r>
    </w:p>
    <w:p w:rsidRDefault="008E6AC4" w:rsidP="008E6AC4" w:rsidR="008E6AC4" w:rsidRPr="00EC3326"/>
    <w:p w:rsidRDefault="008E6AC4" w:rsidP="008E6AC4" w:rsidR="008E6AC4">
      <w:pPr>
        <w:jc w:val="both"/>
      </w:pPr>
      <w:r w:rsidRPr="00EC3326">
        <w:t>I.</w:t>
      </w:r>
      <w:r w:rsidRPr="00EC3326">
        <w:tab/>
        <w:t>Iz iznosa kupovnine od</w:t>
      </w:r>
      <w:r>
        <w:t xml:space="preserve"> 855.376,80 kn</w:t>
      </w:r>
      <w:r w:rsidRPr="00EC3326">
        <w:t>, postignut</w:t>
      </w:r>
      <w:r>
        <w:t>og</w:t>
      </w:r>
      <w:r w:rsidRPr="00EC3326">
        <w:t xml:space="preserve"> prodajom </w:t>
      </w:r>
      <w:r w:rsidRPr="006B3A83">
        <w:t>1.272 dionic</w:t>
      </w:r>
      <w:r>
        <w:t>a</w:t>
      </w:r>
      <w:r w:rsidRPr="006B3A83">
        <w:t xml:space="preserve"> JADRANKA d.d</w:t>
      </w:r>
      <w:r>
        <w:t>.</w:t>
      </w:r>
      <w:r w:rsidRPr="006B3A83">
        <w:t xml:space="preserve"> Mali </w:t>
      </w:r>
      <w:r>
        <w:t>L</w:t>
      </w:r>
      <w:r w:rsidRPr="006B3A83">
        <w:t>ošinj</w:t>
      </w:r>
      <w:r>
        <w:t xml:space="preserve">, u vlasništvu stečajnog </w:t>
      </w:r>
      <w:r w:rsidRPr="00EC3326">
        <w:t>dužnika,</w:t>
      </w:r>
      <w:r>
        <w:t xml:space="preserve"> isplatit će se:</w:t>
      </w:r>
    </w:p>
    <w:p w:rsidRDefault="009659A7" w:rsidP="008E6AC4" w:rsidR="009659A7">
      <w:pPr>
        <w:jc w:val="both"/>
      </w:pPr>
    </w:p>
    <w:p w:rsidRDefault="008E6AC4" w:rsidP="008E6AC4" w:rsidR="008E6AC4">
      <w:pPr>
        <w:jc w:val="both"/>
      </w:pPr>
      <w:r w:rsidRPr="00EC3326">
        <w:t>1.</w:t>
      </w:r>
      <w:r w:rsidRPr="00EC3326">
        <w:tab/>
        <w:t>temeljem čl</w:t>
      </w:r>
      <w:r w:rsidR="00AC281E">
        <w:t>.</w:t>
      </w:r>
      <w:r w:rsidRPr="00EC3326">
        <w:t xml:space="preserve"> </w:t>
      </w:r>
      <w:r>
        <w:t>170. st</w:t>
      </w:r>
      <w:r w:rsidR="00AC281E">
        <w:t>.</w:t>
      </w:r>
      <w:r>
        <w:t xml:space="preserve"> 1. Stečajnog zakona, </w:t>
      </w:r>
      <w:r w:rsidRPr="00EC3326">
        <w:t>na ime troškova utvrđivanja tražbine, iznos od</w:t>
      </w:r>
      <w:r>
        <w:t xml:space="preserve"> 44.520,00 </w:t>
      </w:r>
      <w:r w:rsidRPr="00EC3326">
        <w:t xml:space="preserve">kn, 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8E6AC4" w:rsidP="008E6AC4" w:rsidR="008E6AC4" w:rsidRPr="00EC3326">
      <w:pPr>
        <w:jc w:val="both"/>
      </w:pPr>
      <w:r w:rsidRPr="00EC3326">
        <w:t>2.</w:t>
      </w:r>
      <w:r w:rsidRPr="00EC3326">
        <w:tab/>
        <w:t>temeljem čl</w:t>
      </w:r>
      <w:r w:rsidR="00AC281E">
        <w:t>.</w:t>
      </w:r>
      <w:r w:rsidRPr="00EC3326">
        <w:t xml:space="preserve"> 170. st</w:t>
      </w:r>
      <w:r w:rsidR="00AC281E">
        <w:t>.</w:t>
      </w:r>
      <w:r w:rsidRPr="00EC3326">
        <w:t xml:space="preserve"> 2. Stečajnog zakona</w:t>
      </w:r>
      <w:r>
        <w:t>,</w:t>
      </w:r>
      <w:r w:rsidRPr="00EC3326">
        <w:t xml:space="preserve"> na ime</w:t>
      </w:r>
      <w:r>
        <w:t xml:space="preserve"> troškova unovčenja,</w:t>
      </w:r>
      <w:r w:rsidRPr="009A7420">
        <w:t xml:space="preserve"> </w:t>
      </w:r>
      <w:r w:rsidRPr="00EC3326">
        <w:t>iznos od</w:t>
      </w:r>
      <w:r>
        <w:t xml:space="preserve"> </w:t>
      </w:r>
      <w:r w:rsidRPr="003C0FE1">
        <w:rPr>
          <w:bCs w:val="false"/>
        </w:rPr>
        <w:t>16.338,61</w:t>
      </w:r>
      <w:r w:rsidRPr="00C47F75">
        <w:rPr>
          <w:bCs w:val="false"/>
        </w:rPr>
        <w:t xml:space="preserve"> </w:t>
      </w:r>
      <w:r w:rsidRPr="00C47F75">
        <w:t>kn,</w:t>
      </w:r>
      <w:r w:rsidRPr="00EC3326">
        <w:t xml:space="preserve">  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8E6AC4" w:rsidP="008E6AC4" w:rsidR="008E6AC4">
      <w:pPr>
        <w:jc w:val="both"/>
      </w:pPr>
      <w:r>
        <w:t xml:space="preserve">3. tražbina vjerovnika Damir Medančić iz Pule, Veruda 1,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263/10, </w:t>
      </w:r>
      <w:r>
        <w:t xml:space="preserve">u iznosu od </w:t>
      </w:r>
      <w:r>
        <w:rPr>
          <w:color w:val="000000"/>
        </w:rPr>
        <w:t xml:space="preserve">53.381,01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4. tražbina vjerovnika Ramiz Omanović iz Pule, Lussijeva 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2923/10, </w:t>
      </w:r>
      <w:r>
        <w:t xml:space="preserve">u iznosu od </w:t>
      </w:r>
      <w:r>
        <w:rPr>
          <w:color w:val="000000"/>
        </w:rPr>
        <w:t xml:space="preserve">11.852,34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5. tražbina vjerovnika Smail Husika iz Pule, Mate Balote 23,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2777/10, </w:t>
      </w:r>
      <w:r>
        <w:t xml:space="preserve">u iznosu od </w:t>
      </w:r>
      <w:r>
        <w:rPr>
          <w:color w:val="000000"/>
        </w:rPr>
        <w:t xml:space="preserve">20.404,68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6. tražbina vjerovnika Stanko Laković iz Pule, Rabarova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2625/10, </w:t>
      </w:r>
      <w:r>
        <w:t xml:space="preserve">u iznosu od </w:t>
      </w:r>
      <w:r>
        <w:rPr>
          <w:color w:val="000000"/>
        </w:rPr>
        <w:t xml:space="preserve">8.643,65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7. tražbina vjerovnika Sandra Vezmar iz Pule,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2624/10, </w:t>
      </w:r>
      <w:r>
        <w:t xml:space="preserve">u iznosu od </w:t>
      </w:r>
      <w:r>
        <w:rPr>
          <w:color w:val="000000"/>
        </w:rPr>
        <w:t xml:space="preserve">19.884,92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8. tražbina vjerovnika Katerina Janevski-Landić iz Pule, Gortanova,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2623/10, </w:t>
      </w:r>
      <w:r>
        <w:t xml:space="preserve">u iznosu od 28.100,62 kn, </w:t>
      </w:r>
    </w:p>
    <w:p w:rsidRDefault="008E6AC4" w:rsidP="008E6AC4" w:rsidR="008E6AC4">
      <w:pPr>
        <w:jc w:val="both"/>
      </w:pPr>
      <w:r>
        <w:t xml:space="preserve">9. tražbina vjerovnika Magdalena Zupanc iz Pule, Nikole Tesle 46,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2622/10, </w:t>
      </w:r>
      <w:r>
        <w:t xml:space="preserve">u iznosu od </w:t>
      </w:r>
      <w:r>
        <w:rPr>
          <w:color w:val="000000"/>
        </w:rPr>
        <w:t xml:space="preserve">9.396,05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10. tražbina vjerovnika Dragan Marković iz Pule, Ozad Arene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2621/10, </w:t>
      </w:r>
      <w:r>
        <w:t xml:space="preserve">u iznosu od </w:t>
      </w:r>
      <w:r>
        <w:rPr>
          <w:color w:val="000000"/>
        </w:rPr>
        <w:t xml:space="preserve">22.783,10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11. tražbina vjerovnika Luka Batel iz Barbana, Bateli 25/A,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2620/10, </w:t>
      </w:r>
      <w:r>
        <w:t xml:space="preserve">u iznosu od </w:t>
      </w:r>
      <w:r>
        <w:rPr>
          <w:color w:val="000000"/>
        </w:rPr>
        <w:t xml:space="preserve">8.864,18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12. tražbina vjerovnika Željko Koški iz Pule, Savičentska 5,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1763/10, </w:t>
      </w:r>
      <w:r>
        <w:t xml:space="preserve">u iznosu od </w:t>
      </w:r>
      <w:r>
        <w:rPr>
          <w:color w:val="000000"/>
        </w:rPr>
        <w:t xml:space="preserve">10.333,78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13. tražbina vjerovnika Elvir Omanović iz Pule, Lussijeva 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1513/10, </w:t>
      </w:r>
      <w:r>
        <w:t xml:space="preserve">u iznosu od </w:t>
      </w:r>
      <w:r>
        <w:rPr>
          <w:color w:val="000000"/>
        </w:rPr>
        <w:t xml:space="preserve">4.683,33 </w:t>
      </w:r>
      <w:r>
        <w:t xml:space="preserve">kn, </w:t>
      </w:r>
    </w:p>
    <w:p w:rsidRDefault="008E6AC4" w:rsidP="008E6AC4" w:rsidR="008E6AC4">
      <w:pPr>
        <w:jc w:val="both"/>
      </w:pPr>
      <w:r>
        <w:lastRenderedPageBreak/>
        <w:t xml:space="preserve">14. tražbina vjerovnika Mirna Brgles-Milošev iz Pule, Valdebečki put 8,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742/10, </w:t>
      </w:r>
      <w:r>
        <w:t xml:space="preserve">u iznosu od </w:t>
      </w:r>
      <w:r>
        <w:rPr>
          <w:color w:val="000000"/>
        </w:rPr>
        <w:t xml:space="preserve">7.523,63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15. tražbina vjerovnika Midhat Halilović iz Pule, Gupčeva 4,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741/10, </w:t>
      </w:r>
      <w:r>
        <w:t xml:space="preserve">u iznosu od </w:t>
      </w:r>
      <w:r>
        <w:rPr>
          <w:color w:val="000000"/>
        </w:rPr>
        <w:t xml:space="preserve">5.515,24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16. tražbina vjerovnika Fikret Omerović iz Pule, Japodska 66c,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740/10, </w:t>
      </w:r>
      <w:r>
        <w:t xml:space="preserve">u iznosu od </w:t>
      </w:r>
      <w:r>
        <w:rPr>
          <w:color w:val="000000"/>
        </w:rPr>
        <w:t xml:space="preserve">65.231,13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17. tražbina vjerovnika Silvestar Jug iz Lepoglave, Kamničko Podgorje 78,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739/10, </w:t>
      </w:r>
      <w:r>
        <w:t xml:space="preserve">u iznosu od </w:t>
      </w:r>
      <w:r>
        <w:rPr>
          <w:color w:val="000000"/>
        </w:rPr>
        <w:t xml:space="preserve">16.461,06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18. tražbina vjerovnika Marica Percan iz Pule, Zlatićev trg 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528/10, </w:t>
      </w:r>
      <w:r>
        <w:t xml:space="preserve">u iznosu od </w:t>
      </w:r>
      <w:r>
        <w:rPr>
          <w:color w:val="000000"/>
        </w:rPr>
        <w:t xml:space="preserve">17.547,66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19. tražbina vjerovnika Maurizio Belas iz Fažane, Istarska 15,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526/10, </w:t>
      </w:r>
      <w:r>
        <w:t xml:space="preserve">u iznosu od </w:t>
      </w:r>
      <w:r>
        <w:rPr>
          <w:color w:val="000000"/>
        </w:rPr>
        <w:t xml:space="preserve">14.727,47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20. tražbina vjerovnika Đorđe Kocić iz Medulina, Biškupija 37,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525/10, </w:t>
      </w:r>
      <w:r>
        <w:t xml:space="preserve">u iznosu od </w:t>
      </w:r>
      <w:r>
        <w:rPr>
          <w:color w:val="000000"/>
        </w:rPr>
        <w:t xml:space="preserve">14.817,75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21. tražbina vjerovnika Mario Runko iz Pule, Vintjan 16,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524/10, </w:t>
      </w:r>
      <w:r>
        <w:t xml:space="preserve">u iznosu od </w:t>
      </w:r>
      <w:r>
        <w:rPr>
          <w:color w:val="000000"/>
        </w:rPr>
        <w:t xml:space="preserve">15.288,53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22. tražbina vjerovnika Andrea Perić iz Pule, Ulica grada Graza 5,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522/10, </w:t>
      </w:r>
      <w:r>
        <w:t xml:space="preserve">u iznosu od </w:t>
      </w:r>
      <w:r>
        <w:rPr>
          <w:color w:val="000000"/>
        </w:rPr>
        <w:t xml:space="preserve">8.059,38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23. tražbina vjerovnika Franco Moscarda iz Fažane, Braće Ilića 9,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452/10, </w:t>
      </w:r>
      <w:r>
        <w:t xml:space="preserve">u iznosu od </w:t>
      </w:r>
      <w:r>
        <w:rPr>
          <w:color w:val="000000"/>
        </w:rPr>
        <w:t xml:space="preserve">28.778,12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24. tražbina vjerovnika Zoran Vukmirović iz Pule, Šandaljska 5 A,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450/10, </w:t>
      </w:r>
      <w:r>
        <w:t xml:space="preserve">u iznosu od </w:t>
      </w:r>
      <w:r>
        <w:rPr>
          <w:color w:val="000000"/>
        </w:rPr>
        <w:t xml:space="preserve">10.359,58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25. tražbina vjerovnika Emanuel Zenzerović iz Hrboki, Hrboki 52,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449/10, </w:t>
      </w:r>
      <w:r>
        <w:t xml:space="preserve">u iznosu od </w:t>
      </w:r>
      <w:r>
        <w:rPr>
          <w:color w:val="000000"/>
        </w:rPr>
        <w:t xml:space="preserve">7.454,53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26. tražbina vjerovnika Damir Žagar iz Pule, Valturska 44,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448/10, </w:t>
      </w:r>
      <w:r>
        <w:t xml:space="preserve">u iznosu od </w:t>
      </w:r>
      <w:r>
        <w:rPr>
          <w:color w:val="000000"/>
        </w:rPr>
        <w:t xml:space="preserve">5.829,35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27. tražbina vjerovnika Miroslav Medančić iz Pule, Škokovica,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447/10, </w:t>
      </w:r>
      <w:r>
        <w:t xml:space="preserve">u iznosu od </w:t>
      </w:r>
      <w:r>
        <w:rPr>
          <w:color w:val="000000"/>
        </w:rPr>
        <w:t xml:space="preserve">25.612,56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28. tražbina vjerovnika Ivica Adžić iz Pule, Mate Balote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446/10, </w:t>
      </w:r>
      <w:r>
        <w:t xml:space="preserve">u iznosu od </w:t>
      </w:r>
      <w:r>
        <w:rPr>
          <w:color w:val="000000"/>
        </w:rPr>
        <w:t xml:space="preserve">191,35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29. tražbina vjerovnika Nikola Čelan iz Pule, Banjole-Kamik 10,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445/10, </w:t>
      </w:r>
      <w:r>
        <w:t xml:space="preserve">u iznosu od </w:t>
      </w:r>
      <w:r>
        <w:rPr>
          <w:color w:val="000000"/>
        </w:rPr>
        <w:t>26.346,91 kn</w:t>
      </w:r>
      <w:r>
        <w:t xml:space="preserve">, </w:t>
      </w:r>
    </w:p>
    <w:p w:rsidRDefault="008E6AC4" w:rsidP="008E6AC4" w:rsidR="008E6AC4">
      <w:pPr>
        <w:jc w:val="both"/>
      </w:pPr>
      <w:r>
        <w:t xml:space="preserve">30. tražbina vjerovnika Zuhret Kurtalić iz Pule, Jeretova 40,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444/10, </w:t>
      </w:r>
      <w:r>
        <w:t xml:space="preserve">u iznosu od </w:t>
      </w:r>
      <w:r>
        <w:rPr>
          <w:color w:val="000000"/>
        </w:rPr>
        <w:t xml:space="preserve">573,95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31. tražbina vjerovnika Ružica Labinjan iz Pule, Kapitolinski trg 5,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443/10, </w:t>
      </w:r>
      <w:r>
        <w:t xml:space="preserve">u iznosu od </w:t>
      </w:r>
      <w:r>
        <w:rPr>
          <w:color w:val="000000"/>
        </w:rPr>
        <w:t xml:space="preserve">13.580,20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32. tražbina vjerovnika Mato Lubina iz Pule, Lussijeva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442/10, </w:t>
      </w:r>
      <w:r>
        <w:t xml:space="preserve">u iznosu od </w:t>
      </w:r>
      <w:r>
        <w:rPr>
          <w:color w:val="000000"/>
        </w:rPr>
        <w:t xml:space="preserve">191,35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33. tražbina vjerovnika Dragan Pljakić iz Pule,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350/10, </w:t>
      </w:r>
      <w:r>
        <w:t xml:space="preserve">u iznosu od </w:t>
      </w:r>
      <w:r>
        <w:rPr>
          <w:color w:val="000000"/>
        </w:rPr>
        <w:t xml:space="preserve">19.607,44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34. tražbina vjerovnika  Igor Ivić iz Pule, Fojbon 26,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266/10, </w:t>
      </w:r>
      <w:r>
        <w:t xml:space="preserve">u iznosu od </w:t>
      </w:r>
      <w:r w:rsidRPr="00C55859">
        <w:t>4.447,62</w:t>
      </w:r>
      <w:r>
        <w:t xml:space="preserve"> kn, </w:t>
      </w:r>
    </w:p>
    <w:p w:rsidRDefault="008E6AC4" w:rsidP="008E6AC4" w:rsidR="008E6AC4">
      <w:pPr>
        <w:jc w:val="both"/>
      </w:pPr>
      <w:r>
        <w:t xml:space="preserve">35. tražbina vjerovnika Kasim Omanović iz Ližnjana, Bunarska 63,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265/10, </w:t>
      </w:r>
      <w:r>
        <w:t xml:space="preserve">u iznosu od </w:t>
      </w:r>
      <w:r>
        <w:rPr>
          <w:color w:val="000000"/>
        </w:rPr>
        <w:t xml:space="preserve">8.632,47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36. tražbina vjerovnika Boris Braić iz Vodnjana, Peroj 18,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264/10, </w:t>
      </w:r>
      <w:r>
        <w:t xml:space="preserve">u iznosu od </w:t>
      </w:r>
      <w:r>
        <w:rPr>
          <w:color w:val="000000"/>
        </w:rPr>
        <w:t xml:space="preserve">7.082,87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37. tražbina vjerovnika Mladenka Lipljan iz Pule, Uspon sv. Franje Asiškog 10,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262/10, </w:t>
      </w:r>
      <w:r>
        <w:t xml:space="preserve">u iznosu od </w:t>
      </w:r>
      <w:r>
        <w:rPr>
          <w:color w:val="000000"/>
        </w:rPr>
        <w:t xml:space="preserve">43.186,40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38. tražbina vjerovnika Mladen Pergjun iz Pule, Kupelwieserova 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261/10, </w:t>
      </w:r>
      <w:r>
        <w:t xml:space="preserve">u iznosu od </w:t>
      </w:r>
      <w:r>
        <w:rPr>
          <w:color w:val="000000"/>
        </w:rPr>
        <w:t xml:space="preserve">20.875,79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39.  tražbina vjerovnika Saša Mačković iz Vodnjana, Peroj 112,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260/10, </w:t>
      </w:r>
      <w:r>
        <w:t xml:space="preserve">u iznosu od </w:t>
      </w:r>
      <w:r>
        <w:rPr>
          <w:color w:val="000000"/>
        </w:rPr>
        <w:t xml:space="preserve">8.432,84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40. tražbina vjerovnika Željko Novosel iz Pule, Viška 26,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256/10, </w:t>
      </w:r>
      <w:r>
        <w:t xml:space="preserve">u iznosu od </w:t>
      </w:r>
      <w:r>
        <w:rPr>
          <w:color w:val="000000"/>
        </w:rPr>
        <w:t xml:space="preserve">7.210,19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41. tražbina vjerovnika Josip Rajković iz Pule, Valmade 32,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255/10, </w:t>
      </w:r>
      <w:r>
        <w:t xml:space="preserve">u iznosu od </w:t>
      </w:r>
      <w:r>
        <w:rPr>
          <w:color w:val="000000"/>
        </w:rPr>
        <w:t xml:space="preserve">23.884,44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42. tražbina vjerovnika Ester Leverić iz Pule, Banjole-Strane 23,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254/10, </w:t>
      </w:r>
      <w:r>
        <w:t xml:space="preserve">u iznosu od </w:t>
      </w:r>
      <w:r>
        <w:rPr>
          <w:color w:val="000000"/>
        </w:rPr>
        <w:t xml:space="preserve">21.935,27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43. tražbina vjerovnika Boro Lazarević iz Pule, Uspon Konzula Istranina 5,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253/10, </w:t>
      </w:r>
      <w:r>
        <w:t xml:space="preserve">u iznosu od </w:t>
      </w:r>
      <w:r>
        <w:rPr>
          <w:color w:val="000000"/>
        </w:rPr>
        <w:t xml:space="preserve">22.236,72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44. tražbina vjerovnika Stana Lubina iz Pule, Lussijeva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250/10, </w:t>
      </w:r>
      <w:r>
        <w:t xml:space="preserve">u iznosu od </w:t>
      </w:r>
      <w:r>
        <w:rPr>
          <w:color w:val="000000"/>
        </w:rPr>
        <w:t xml:space="preserve">4.433,18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45. tražbina vjerovnika Milojko Maksimović iz Pule, Agnama 6,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249/10, </w:t>
      </w:r>
      <w:r>
        <w:t xml:space="preserve">u iznosu od </w:t>
      </w:r>
      <w:r>
        <w:rPr>
          <w:color w:val="000000"/>
        </w:rPr>
        <w:t xml:space="preserve">9.464,93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46. tražbina vjerovnika Dušan Nedić iz Pule, Boškovićev uspon 8,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248/10, </w:t>
      </w:r>
      <w:r>
        <w:t xml:space="preserve">u iznosu od </w:t>
      </w:r>
      <w:r>
        <w:rPr>
          <w:color w:val="000000"/>
        </w:rPr>
        <w:t xml:space="preserve">9.211,06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47. tražbina vjerovnika Patrik Osso iz Pule, Ginzkeyeva 3,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247/10, </w:t>
      </w:r>
      <w:r>
        <w:t xml:space="preserve">u iznosu od </w:t>
      </w:r>
      <w:r>
        <w:rPr>
          <w:color w:val="000000"/>
        </w:rPr>
        <w:t xml:space="preserve">9.043,30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48. tražbina vjerovnika Nevio Rajković iz Pule, Valmade 30,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246/10, </w:t>
      </w:r>
      <w:r>
        <w:t xml:space="preserve">u iznosu od </w:t>
      </w:r>
      <w:r>
        <w:rPr>
          <w:color w:val="000000"/>
        </w:rPr>
        <w:t xml:space="preserve">16.195,10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49. tražbina vjerovnika Andrija Vučković iz Pule, Argonautska 34,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245/10, </w:t>
      </w:r>
      <w:r>
        <w:t xml:space="preserve">u iznosu od </w:t>
      </w:r>
      <w:r>
        <w:rPr>
          <w:color w:val="000000"/>
        </w:rPr>
        <w:t xml:space="preserve">4.377,01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50. tražbina vjerovnika Petronije Kiridžić iz Pule, Trsine 17,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244/10, </w:t>
      </w:r>
      <w:r>
        <w:t xml:space="preserve">u iznosu od </w:t>
      </w:r>
      <w:r>
        <w:rPr>
          <w:color w:val="000000"/>
        </w:rPr>
        <w:t xml:space="preserve">8.806,36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51. tražbina vjerovnika Miloš Kiridžić iz Štinjana, Puntižela 67,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243/10, </w:t>
      </w:r>
      <w:r>
        <w:t xml:space="preserve">u iznosu od </w:t>
      </w:r>
      <w:r>
        <w:rPr>
          <w:color w:val="000000"/>
        </w:rPr>
        <w:t xml:space="preserve">6.443,02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52. tražbina vjerovnika Marijan Zenzerović iz Pule, Divkovićeva 2,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328/10, </w:t>
      </w:r>
      <w:r>
        <w:t xml:space="preserve">u iznosu od </w:t>
      </w:r>
      <w:r>
        <w:rPr>
          <w:color w:val="000000"/>
        </w:rPr>
        <w:t xml:space="preserve">50.237,74 </w:t>
      </w:r>
      <w:r>
        <w:t xml:space="preserve">kn, </w:t>
      </w:r>
    </w:p>
    <w:p w:rsidRDefault="008E6AC4" w:rsidP="008E6AC4" w:rsidR="008E6AC4">
      <w:pPr>
        <w:jc w:val="both"/>
      </w:pPr>
      <w:r>
        <w:t xml:space="preserve">53. tražbina vjerovnika Giulia Pavlović iz Pule, Stoja 15, Barbara Buić iz Pule, Stoja 15 i Irena Oliva iz Pule, Osječka 5, sve </w:t>
      </w:r>
      <w:r>
        <w:rPr>
          <w:color w:val="000000"/>
        </w:rPr>
        <w:t>nasljednice pok. Pavla Pavlovića iz Pule, Stoja 15,</w:t>
      </w:r>
      <w:r w:rsidRPr="00EC3326">
        <w:rPr>
          <w:color w:val="000000"/>
        </w:rPr>
        <w:t xml:space="preserve"> 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2068/10, </w:t>
      </w:r>
      <w:r>
        <w:t xml:space="preserve">u iznosu od </w:t>
      </w:r>
      <w:r>
        <w:rPr>
          <w:color w:val="000000"/>
        </w:rPr>
        <w:t xml:space="preserve">6.357,03 </w:t>
      </w:r>
      <w:r>
        <w:t xml:space="preserve">kn. </w:t>
      </w:r>
    </w:p>
    <w:p w:rsidRDefault="008E6AC4" w:rsidP="008E6AC4" w:rsidR="008E6AC4">
      <w:pPr>
        <w:ind w:left="-45"/>
      </w:pPr>
    </w:p>
    <w:p w:rsidRDefault="008E6AC4" w:rsidP="008E6AC4" w:rsidR="008E6AC4">
      <w:pPr>
        <w:ind w:left="-45"/>
        <w:jc w:val="both"/>
      </w:pPr>
      <w:r>
        <w:t>II.</w:t>
      </w:r>
      <w:r>
        <w:tab/>
        <w:t xml:space="preserve">Nalaže se računovodstvu </w:t>
      </w:r>
      <w:r w:rsidR="009659A7">
        <w:t>Trgovačkog suda u Rijeci</w:t>
      </w:r>
      <w:r>
        <w:t xml:space="preserve"> da po pravomoćnosti ovog rješenja izvrši isplate kako je određeno </w:t>
      </w:r>
      <w:r w:rsidR="00780A11">
        <w:t xml:space="preserve">pod </w:t>
      </w:r>
      <w:r>
        <w:t>točkom I, pod 1. i 2. izreke ovog rješenja.</w:t>
      </w:r>
    </w:p>
    <w:p w:rsidRDefault="008E6AC4" w:rsidP="008E6AC4" w:rsidR="008E6AC4">
      <w:pPr>
        <w:ind w:left="-45"/>
        <w:jc w:val="both"/>
      </w:pPr>
    </w:p>
    <w:p w:rsidRDefault="008E6AC4" w:rsidP="008E6AC4" w:rsidR="008E6AC4">
      <w:pPr>
        <w:ind w:left="-45"/>
        <w:jc w:val="both"/>
      </w:pPr>
      <w:r>
        <w:t>III.</w:t>
      </w:r>
      <w:r>
        <w:tab/>
        <w:t xml:space="preserve">Temeljem  posebne punomoći od </w:t>
      </w:r>
      <w:r w:rsidR="002179D6">
        <w:t>4. travnja</w:t>
      </w:r>
      <w:r>
        <w:t xml:space="preserve"> 2016. godine, nalaže se računovodstvu </w:t>
      </w:r>
      <w:r w:rsidR="009659A7">
        <w:t>Trgovačkog suda u Rijeci</w:t>
      </w:r>
      <w:r>
        <w:t xml:space="preserve"> da po pravomoćnosti ovog rješenja izvrši isplate iznosa navedenih pod točkom I, od 3. do 53. izreke ovog rješenja, u ukupnom iznosu od 794.518,19  k</w:t>
      </w:r>
      <w:r w:rsidR="00D76F56">
        <w:rPr>
          <w:color w:val="000000"/>
        </w:rPr>
        <w:t>n,  na račun punomoć</w:t>
      </w:r>
      <w:r>
        <w:rPr>
          <w:color w:val="000000"/>
        </w:rPr>
        <w:t>nika, Slobodana Kapor</w:t>
      </w:r>
      <w:r w:rsidR="002179D6">
        <w:rPr>
          <w:color w:val="000000"/>
        </w:rPr>
        <w:t>a</w:t>
      </w:r>
      <w:r>
        <w:rPr>
          <w:color w:val="000000"/>
        </w:rPr>
        <w:t xml:space="preserve"> iz Pule, </w:t>
      </w:r>
      <w:r w:rsidR="009659A7">
        <w:rPr>
          <w:color w:val="000000"/>
        </w:rPr>
        <w:t>pravnog povjerenika zaposlenog u Teritorijalnom uredu SSSH</w:t>
      </w:r>
      <w:r w:rsidR="005A6D72">
        <w:rPr>
          <w:color w:val="000000"/>
        </w:rPr>
        <w:t>, Pula, Krležina 37,</w:t>
      </w:r>
      <w:r w:rsidR="009659A7">
        <w:rPr>
          <w:color w:val="000000"/>
        </w:rPr>
        <w:t xml:space="preserve"> OIB: 25280304524</w:t>
      </w:r>
      <w:r>
        <w:rPr>
          <w:color w:val="000000"/>
        </w:rPr>
        <w:t>, br</w:t>
      </w:r>
      <w:r w:rsidR="009659A7">
        <w:rPr>
          <w:color w:val="000000"/>
        </w:rPr>
        <w:t>oj IBAN računa</w:t>
      </w:r>
      <w:r>
        <w:rPr>
          <w:color w:val="000000"/>
        </w:rPr>
        <w:t>: HR</w:t>
      </w:r>
      <w:r w:rsidR="009659A7">
        <w:rPr>
          <w:color w:val="000000"/>
        </w:rPr>
        <w:t>89 2503 0073 2021 9500 6, otvorenog kod SBERBANK d.d. Zagreb</w:t>
      </w:r>
      <w:r>
        <w:rPr>
          <w:color w:val="000000"/>
        </w:rPr>
        <w:t>.</w:t>
      </w:r>
    </w:p>
    <w:p w:rsidRDefault="008E6AC4" w:rsidP="008E6AC4" w:rsidR="008E6AC4">
      <w:pPr>
        <w:ind w:left="-45"/>
      </w:pPr>
    </w:p>
    <w:p w:rsidRDefault="008E6AC4" w:rsidP="008E6AC4" w:rsidR="008E6AC4"/>
    <w:p w:rsidRDefault="008E6AC4" w:rsidP="008E6AC4" w:rsidR="008E6AC4" w:rsidRPr="001C0378">
      <w:pPr>
        <w:jc w:val="center"/>
      </w:pPr>
      <w:r w:rsidRPr="001C0378">
        <w:t>Obrazloženje</w:t>
      </w:r>
    </w:p>
    <w:p w:rsidRDefault="008E6AC4" w:rsidP="008E6AC4" w:rsidR="008E6AC4" w:rsidRPr="001C0378"/>
    <w:p w:rsidRDefault="008E6AC4" w:rsidP="008E6AC4" w:rsidR="008E6AC4">
      <w:pPr>
        <w:ind w:firstLine="708"/>
        <w:jc w:val="both"/>
      </w:pPr>
      <w:r w:rsidRPr="001C0378">
        <w:t xml:space="preserve">U ovršnom postupku </w:t>
      </w:r>
      <w:r>
        <w:t xml:space="preserve"> </w:t>
      </w:r>
      <w:r w:rsidRPr="001C0378">
        <w:t>Općinsk</w:t>
      </w:r>
      <w:r>
        <w:t>og</w:t>
      </w:r>
      <w:r w:rsidRPr="001C0378">
        <w:t xml:space="preserve"> sud</w:t>
      </w:r>
      <w:r>
        <w:t>a</w:t>
      </w:r>
      <w:r w:rsidRPr="001C0378">
        <w:t xml:space="preserve"> u Puli</w:t>
      </w:r>
      <w:r>
        <w:t>,</w:t>
      </w:r>
      <w:r w:rsidRPr="001C0378">
        <w:t xml:space="preserve"> posl. br. Ovr-263/10,</w:t>
      </w:r>
      <w:r>
        <w:t xml:space="preserve"> prodano je </w:t>
      </w:r>
      <w:r w:rsidRPr="006B3A83">
        <w:t>1.272 dionic</w:t>
      </w:r>
      <w:r>
        <w:t>a</w:t>
      </w:r>
      <w:r w:rsidRPr="006B3A83">
        <w:t xml:space="preserve"> JADRANKA d.d</w:t>
      </w:r>
      <w:r>
        <w:t>.</w:t>
      </w:r>
      <w:r w:rsidRPr="006B3A83">
        <w:t xml:space="preserve"> Mali </w:t>
      </w:r>
      <w:r>
        <w:t>L</w:t>
      </w:r>
      <w:r w:rsidRPr="006B3A83">
        <w:t>ošinj</w:t>
      </w:r>
      <w:r>
        <w:t xml:space="preserve">, u vlasništvu ovršenika, BOJOPLAST d.d, u stečaju, za iznos od ukupno </w:t>
      </w:r>
      <w:r w:rsidRPr="006B3A83">
        <w:t>890.400,00</w:t>
      </w:r>
      <w:r>
        <w:t xml:space="preserve"> kn. </w:t>
      </w:r>
    </w:p>
    <w:p w:rsidRDefault="008E6AC4" w:rsidP="008E6AC4" w:rsidR="008E6AC4">
      <w:pPr>
        <w:ind w:firstLine="708"/>
        <w:jc w:val="both"/>
      </w:pPr>
      <w:r>
        <w:t>Nakon namirenja troškova do tada provedenog ovršnog postupka, Općinski sud u Puli je preostali iznos kupovnine, od 855.376,80 kn, doznačio naslovnom sudu, kao stečajnom sudu ovršenika.</w:t>
      </w:r>
    </w:p>
    <w:p w:rsidRDefault="008E6AC4" w:rsidP="008E6AC4" w:rsidR="008E6AC4">
      <w:pPr>
        <w:ind w:firstLine="708"/>
        <w:jc w:val="both"/>
      </w:pPr>
    </w:p>
    <w:p w:rsidRDefault="008E6AC4" w:rsidP="008E6AC4" w:rsidR="008E6AC4">
      <w:pPr>
        <w:ind w:firstLine="708"/>
        <w:jc w:val="both"/>
      </w:pPr>
      <w:r>
        <w:t>Odredbom čl</w:t>
      </w:r>
      <w:r w:rsidR="00AC281E">
        <w:t>.</w:t>
      </w:r>
      <w:r>
        <w:t xml:space="preserve"> 164a, st</w:t>
      </w:r>
      <w:r w:rsidR="00AC281E">
        <w:t>.</w:t>
      </w:r>
      <w:r>
        <w:t xml:space="preserve"> 2. Stečajnog zakona </w:t>
      </w:r>
      <w:r w:rsidR="00AC281E">
        <w:t xml:space="preserve">(„Narodne novine“ br. 44/96, 29/99, 129/00, 123/03, 82/06, 116/10, 25/12 i 133/12, dalje: „Stečajni zakon“) </w:t>
      </w:r>
      <w:r>
        <w:t>propisano je da će iz iznosa dobivenog od ovršnog suda stečajni sudac: 1. izdvojiti u stečajnu masu odgovarajući iznos prema pravilima iz čl</w:t>
      </w:r>
      <w:r w:rsidR="00F648D3">
        <w:t>.</w:t>
      </w:r>
      <w:r>
        <w:t xml:space="preserve"> 170. Stečajnog zakona, 2. namiriti tražbine razlučnih vjerovnika prema redoslijedu predviđenom pravilima ovršnog postupka i 3. preostali iznos predati stečajnom upravitelju</w:t>
      </w:r>
      <w:r w:rsidR="001923F6">
        <w:t xml:space="preserve"> za namirenje stečajnih vjerovnika.</w:t>
      </w:r>
    </w:p>
    <w:p w:rsidRDefault="008E6AC4" w:rsidP="008E6AC4" w:rsidR="008E6AC4">
      <w:pPr>
        <w:ind w:firstLine="708"/>
        <w:jc w:val="both"/>
      </w:pPr>
    </w:p>
    <w:p w:rsidRDefault="008E6AC4" w:rsidP="008E6AC4" w:rsidR="008E6AC4">
      <w:pPr>
        <w:ind w:firstLine="708"/>
        <w:jc w:val="both"/>
      </w:pPr>
      <w:r>
        <w:t>Na ročištu za diobu kupovnine, održanom u  Trgovačkom sudu u Pazinu dana 15. lipnja 2016. godine, stečajni upravitelj BOJOPLAST d.d, u stečaju, postavio je, temeljem odredbe čl</w:t>
      </w:r>
      <w:r w:rsidR="00AC281E">
        <w:t>.</w:t>
      </w:r>
      <w:r>
        <w:t xml:space="preserve"> 170. st</w:t>
      </w:r>
      <w:r w:rsidR="00AC281E">
        <w:t>.</w:t>
      </w:r>
      <w:r>
        <w:t xml:space="preserve"> 1. Stečajnog zakona, zahtjev za izdvajanje u stečajnu masu, na ime troškova utvrđivanja tražbine, iznosa od 5% od utrška, odnosno 44.520,00 </w:t>
      </w:r>
      <w:r w:rsidRPr="00847C68">
        <w:t>kn</w:t>
      </w:r>
      <w:r>
        <w:t>, isplatom na račun BOJOPLAST d.d, u stečaju, a navedena tražbina na ročištu nije osporena.</w:t>
      </w:r>
    </w:p>
    <w:p w:rsidRDefault="005A6D72" w:rsidP="008E6AC4" w:rsidR="005A6D72">
      <w:pPr>
        <w:ind w:firstLine="708"/>
        <w:jc w:val="both"/>
      </w:pPr>
    </w:p>
    <w:p w:rsidRDefault="008E6AC4" w:rsidP="008E6AC4" w:rsidR="008E6AC4">
      <w:pPr>
        <w:jc w:val="both"/>
      </w:pPr>
      <w:r>
        <w:tab/>
        <w:t xml:space="preserve">Budući da su predmetne </w:t>
      </w:r>
      <w:r w:rsidRPr="006B3A83">
        <w:t>dionic</w:t>
      </w:r>
      <w:r>
        <w:t>e</w:t>
      </w:r>
      <w:r w:rsidRPr="006B3A83">
        <w:t xml:space="preserve"> JADRANKA d.d</w:t>
      </w:r>
      <w:r>
        <w:t>.</w:t>
      </w:r>
      <w:r w:rsidRPr="006B3A83">
        <w:t xml:space="preserve"> Mali </w:t>
      </w:r>
      <w:r>
        <w:t>L</w:t>
      </w:r>
      <w:r w:rsidRPr="006B3A83">
        <w:t>ošinj</w:t>
      </w:r>
      <w:r>
        <w:t xml:space="preserve"> prodane za iznos od 855.376,80  kn</w:t>
      </w:r>
      <w:r w:rsidRPr="00EC3326">
        <w:t xml:space="preserve">, </w:t>
      </w:r>
      <w:r>
        <w:t xml:space="preserve">troškovi utvrđivanja tražbine, u visini 5% od utrška, iznose 44.520,00 </w:t>
      </w:r>
      <w:r w:rsidRPr="00847C68">
        <w:t>kn</w:t>
      </w:r>
      <w:r>
        <w:t>.</w:t>
      </w:r>
    </w:p>
    <w:p w:rsidRDefault="008E6AC4" w:rsidP="008E6AC4" w:rsidR="008E6AC4">
      <w:pPr>
        <w:jc w:val="both"/>
      </w:pPr>
      <w:r>
        <w:tab/>
        <w:t>Slijedom navedenog, a temeljem odredbi čl</w:t>
      </w:r>
      <w:r w:rsidR="00AC281E">
        <w:t xml:space="preserve">. </w:t>
      </w:r>
      <w:r>
        <w:t>164a. st</w:t>
      </w:r>
      <w:r w:rsidR="00AC281E">
        <w:t>.</w:t>
      </w:r>
      <w:r>
        <w:t xml:space="preserve"> 2. i čl</w:t>
      </w:r>
      <w:r w:rsidR="00AC281E">
        <w:t>.</w:t>
      </w:r>
      <w:r>
        <w:t xml:space="preserve"> 170. st</w:t>
      </w:r>
      <w:r w:rsidR="00AC281E">
        <w:t>.</w:t>
      </w:r>
      <w:r>
        <w:t xml:space="preserve"> 1. Stečajnog zakona, određena je točkom I pod 1. izreke ovog rješenja isplata iznosa od 44.520,00 </w:t>
      </w:r>
      <w:r w:rsidRPr="00847C68">
        <w:t>kn</w:t>
      </w:r>
      <w:r>
        <w:t xml:space="preserve">, na račun BOJOPLAST d.d, u stečaju. </w:t>
      </w:r>
    </w:p>
    <w:p w:rsidRDefault="008E6AC4" w:rsidP="008E6AC4" w:rsidR="008E6AC4">
      <w:pPr>
        <w:jc w:val="both"/>
      </w:pPr>
    </w:p>
    <w:p w:rsidRDefault="008E6AC4" w:rsidP="005A6D72" w:rsidR="005A6D72">
      <w:pPr>
        <w:ind w:firstLine="708"/>
        <w:jc w:val="both"/>
      </w:pPr>
      <w:r>
        <w:t>Na ročištu za diobu kupovnine, održanom u  Trgovačkom sudu u Pazinu dana 15. lipnja 2016. godine, stečajni upravitelj BOJOPLAST d.d, u stečaju, postavio je, temeljem odredbe čl</w:t>
      </w:r>
      <w:r w:rsidR="00AC281E">
        <w:t>.</w:t>
      </w:r>
      <w:r>
        <w:t xml:space="preserve"> 170. st</w:t>
      </w:r>
      <w:r w:rsidR="00AC281E">
        <w:t>.</w:t>
      </w:r>
      <w:r>
        <w:t xml:space="preserve"> 2. Stečajnog zakona</w:t>
      </w:r>
      <w:r w:rsidRPr="00FD084A">
        <w:t xml:space="preserve">, zahtjev za izdvajanje u stečajnu masu, na ime troškova unovčenja, ukupan iznos od </w:t>
      </w:r>
      <w:r w:rsidRPr="00FD084A">
        <w:rPr>
          <w:bCs w:val="false"/>
        </w:rPr>
        <w:t>16.338,61 kn,</w:t>
      </w:r>
      <w:r w:rsidRPr="00FD084A">
        <w:t xml:space="preserve"> koje troškove čin</w:t>
      </w:r>
      <w:r>
        <w:t>i</w:t>
      </w:r>
      <w:r w:rsidRPr="00FD084A">
        <w:t xml:space="preserve"> razmjeran iznos  </w:t>
      </w:r>
      <w:r>
        <w:t xml:space="preserve">troškova koji se odnose na unovčenje predmetnih dionica i to: razmjeran iznos </w:t>
      </w:r>
      <w:r w:rsidRPr="00FD084A">
        <w:t>računovodstven</w:t>
      </w:r>
      <w:r w:rsidR="009346D8">
        <w:t>i</w:t>
      </w:r>
      <w:r w:rsidRPr="00FD084A">
        <w:t xml:space="preserve">h troškova od </w:t>
      </w:r>
      <w:r>
        <w:t xml:space="preserve">ukupno </w:t>
      </w:r>
      <w:r w:rsidRPr="00FD084A">
        <w:rPr>
          <w:color w:val="000000"/>
        </w:rPr>
        <w:t xml:space="preserve">147.450,00 kn, </w:t>
      </w:r>
      <w:r>
        <w:t xml:space="preserve">razmjeran iznos </w:t>
      </w:r>
      <w:r w:rsidRPr="00FD084A">
        <w:rPr>
          <w:color w:val="000000"/>
        </w:rPr>
        <w:t xml:space="preserve">naknade FINI za javnu objavu godišnjih financijskih izvješća od </w:t>
      </w:r>
      <w:r>
        <w:rPr>
          <w:color w:val="000000"/>
        </w:rPr>
        <w:t xml:space="preserve">ukupno </w:t>
      </w:r>
      <w:r w:rsidRPr="00FD084A">
        <w:rPr>
          <w:color w:val="000000"/>
        </w:rPr>
        <w:t>2.177,00 kn</w:t>
      </w:r>
      <w:r w:rsidRPr="00FD084A">
        <w:t xml:space="preserve">, </w:t>
      </w:r>
      <w:r>
        <w:t xml:space="preserve">razmjeran iznos </w:t>
      </w:r>
      <w:r w:rsidRPr="00FD084A">
        <w:t>naknade banci za uslugu platnog prometa od</w:t>
      </w:r>
      <w:r>
        <w:t xml:space="preserve"> ukupno</w:t>
      </w:r>
      <w:r w:rsidRPr="00FD084A">
        <w:t xml:space="preserve"> 5.839,60 kn, </w:t>
      </w:r>
      <w:r>
        <w:t xml:space="preserve">razmjeran iznos </w:t>
      </w:r>
      <w:r w:rsidRPr="00FD084A">
        <w:t xml:space="preserve">naknade prijevoza arhive stečajnog dužnika iz Pule u Umag od </w:t>
      </w:r>
      <w:r>
        <w:t xml:space="preserve">ukupno </w:t>
      </w:r>
      <w:r w:rsidRPr="00FD084A">
        <w:t xml:space="preserve">1.125,00 kn  i </w:t>
      </w:r>
      <w:r>
        <w:t xml:space="preserve">razmjeran iznos </w:t>
      </w:r>
      <w:r w:rsidRPr="00FD084A">
        <w:t>naknade Središnjem klirinškom depozitarnom društvu d.d. Za</w:t>
      </w:r>
      <w:r>
        <w:t xml:space="preserve">greb od ukupno 32.054,17 kn. </w:t>
      </w:r>
      <w:r w:rsidRPr="00EC3326">
        <w:t xml:space="preserve">Stečajni upravitelj je nastale troškove unovčenja argumentirao priloženim dokazima. </w:t>
      </w:r>
    </w:p>
    <w:p w:rsidRDefault="008E6AC4" w:rsidP="008E6AC4" w:rsidR="008E6AC4">
      <w:pPr>
        <w:ind w:firstLine="708"/>
        <w:jc w:val="both"/>
      </w:pPr>
      <w:r>
        <w:t>Navedena tražbina na ročištu nije osporena.</w:t>
      </w:r>
    </w:p>
    <w:p w:rsidRDefault="005A6D72" w:rsidP="008E6AC4" w:rsidR="005A6D72">
      <w:pPr>
        <w:ind w:firstLine="708"/>
        <w:jc w:val="both"/>
      </w:pPr>
    </w:p>
    <w:p w:rsidRDefault="008E6AC4" w:rsidP="008E6AC4" w:rsidR="008E6AC4">
      <w:pPr>
        <w:ind w:firstLine="708"/>
        <w:jc w:val="both"/>
      </w:pPr>
      <w:r w:rsidRPr="00EC3326">
        <w:t xml:space="preserve">Stečajni sudac je izvršio uvid u dokumente priložene uz zahtjev stečajnog upravitelja, te je utvrdio </w:t>
      </w:r>
      <w:r>
        <w:t xml:space="preserve">da su nastali troškovi bili potrebni za vođenje stečajnog postupka, te da time terete postupak unovčenja predmetnih dionica u razmjernom iznosu od </w:t>
      </w:r>
      <w:r w:rsidRPr="00FD084A">
        <w:rPr>
          <w:bCs w:val="false"/>
        </w:rPr>
        <w:t>16.338,61 kn</w:t>
      </w:r>
      <w:r>
        <w:rPr>
          <w:bCs w:val="false"/>
        </w:rPr>
        <w:t>.</w:t>
      </w:r>
    </w:p>
    <w:p w:rsidRDefault="008E6AC4" w:rsidP="008E6AC4" w:rsidR="008E6AC4">
      <w:pPr>
        <w:ind w:firstLine="708"/>
        <w:jc w:val="both"/>
      </w:pPr>
      <w:r>
        <w:t xml:space="preserve">  Odredbom čl</w:t>
      </w:r>
      <w:r w:rsidR="00AC281E">
        <w:t>.</w:t>
      </w:r>
      <w:r>
        <w:t xml:space="preserve"> 170. st</w:t>
      </w:r>
      <w:r w:rsidR="00AC281E">
        <w:t>.</w:t>
      </w:r>
      <w:r>
        <w:t xml:space="preserve"> 2. Stečajnog zakona propisano je da se troškovi unovčenja određuju paušalno u iznosu od 5% od utrška. Ako su stvarno nastali troškovi znatno viši ili niži, odredit će se u stvarnoj visini.</w:t>
      </w:r>
    </w:p>
    <w:p w:rsidRDefault="008E6AC4" w:rsidP="008E6AC4" w:rsidR="008E6AC4">
      <w:pPr>
        <w:ind w:firstLine="708"/>
        <w:jc w:val="both"/>
      </w:pPr>
      <w:r>
        <w:t>Kako su troškovi unovčenja u ovom slučaju znatno niži od iznosa od 5% od utrška, temeljem odredbe čl</w:t>
      </w:r>
      <w:r w:rsidR="00AC281E">
        <w:t>.</w:t>
      </w:r>
      <w:r>
        <w:t xml:space="preserve"> 170. st</w:t>
      </w:r>
      <w:r w:rsidR="00AC281E">
        <w:t>.</w:t>
      </w:r>
      <w:r>
        <w:t xml:space="preserve"> 2. Stečajnog zakona određeno je točkom I pod 2. izreke ovog rješenja da se troškovi unovčenja isplate u stvarno nastalom iznosu od </w:t>
      </w:r>
      <w:r w:rsidRPr="00FD084A">
        <w:rPr>
          <w:bCs w:val="false"/>
        </w:rPr>
        <w:t>16.338,61 kn</w:t>
      </w:r>
      <w:r>
        <w:t>, na račun BOJOPLAST d.d, u stečaju.</w:t>
      </w:r>
    </w:p>
    <w:p w:rsidRDefault="008E6AC4" w:rsidP="008E6AC4" w:rsidR="008E6AC4">
      <w:pPr>
        <w:jc w:val="both"/>
        <w:rPr>
          <w:b/>
        </w:rPr>
      </w:pPr>
    </w:p>
    <w:p w:rsidRDefault="008E6AC4" w:rsidP="008E6AC4" w:rsidR="008E6AC4">
      <w:pPr>
        <w:ind w:firstLine="708"/>
        <w:jc w:val="both"/>
      </w:pPr>
      <w:r>
        <w:t xml:space="preserve">U ovom postupku odlučuje se o namirenju potraživanja ovrhovoditelja, razlučnih vjerovnika (u daljnjem tekstu: vjerovnici), iz cijene postignute prodajom </w:t>
      </w:r>
      <w:r w:rsidRPr="006B3A83">
        <w:t>1.272 dionic</w:t>
      </w:r>
      <w:r>
        <w:t>a</w:t>
      </w:r>
      <w:r w:rsidRPr="006B3A83">
        <w:t xml:space="preserve"> JADRANKA d.d</w:t>
      </w:r>
      <w:r>
        <w:t>. Mali L</w:t>
      </w:r>
      <w:r w:rsidRPr="006B3A83">
        <w:t>ošinj</w:t>
      </w:r>
      <w:r>
        <w:t xml:space="preserve">, u vlasništvu ovršenika, BOJOPLAST d.d, u stečaju, koje su dionice prodane u ovršnom postupku kojeg je vodio Općinski sud u Puli pod posl. br. </w:t>
      </w:r>
      <w:r w:rsidRPr="001C0378">
        <w:t>Ovr-263/10</w:t>
      </w:r>
      <w:r>
        <w:t xml:space="preserve">. </w:t>
      </w:r>
    </w:p>
    <w:p w:rsidRDefault="005A6D72" w:rsidP="008E6AC4" w:rsidR="005A6D72">
      <w:pPr>
        <w:ind w:firstLine="708"/>
        <w:jc w:val="both"/>
      </w:pPr>
    </w:p>
    <w:p w:rsidRDefault="008E6AC4" w:rsidP="008E6AC4" w:rsidR="008E6AC4">
      <w:pPr>
        <w:ind w:firstLine="708"/>
        <w:jc w:val="both"/>
      </w:pPr>
      <w:r>
        <w:t>Na ročištu za diobu kupovnine, održanom u  Trgovačkom sudu u Pazinu dana 15. lipnja 2016. godine, vjerovnici nisu dostavili obračune svojih potraživanja, pa je stanje nj</w:t>
      </w:r>
      <w:r w:rsidR="009346D8">
        <w:t>i</w:t>
      </w:r>
      <w:r>
        <w:t>hovih potraživanja uzeto prema podacima iz spisa predmeta.</w:t>
      </w:r>
    </w:p>
    <w:p w:rsidRDefault="008E6AC4" w:rsidP="008E6AC4" w:rsidR="008E6AC4">
      <w:pPr>
        <w:ind w:firstLine="708"/>
        <w:jc w:val="both"/>
      </w:pPr>
      <w:r>
        <w:t xml:space="preserve">Prema stanju spisa predmeta, temeljem rješenja o ovrsi donesenih od strane Općinskog suda u Puli, vjerovnici imaju na predmetnim dionicama založna prava u slijedećim iznosima: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263/10, </w:t>
      </w:r>
      <w:r>
        <w:t xml:space="preserve">tražbina vjerovnika Damir Medančić iz Pule, Veruda 1,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116.235,19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2923/10, </w:t>
      </w:r>
      <w:r>
        <w:t xml:space="preserve">tražbina vjerovnika Ramiz Omanović iz Pule, Lussijeva 2, </w:t>
      </w:r>
      <w:r>
        <w:rPr>
          <w:color w:val="000000"/>
        </w:rPr>
        <w:t xml:space="preserve">iznosi </w:t>
      </w:r>
      <w:r w:rsidRPr="00194A61">
        <w:rPr>
          <w:color w:val="000000"/>
        </w:rPr>
        <w:t>25.808,04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2777/10, </w:t>
      </w:r>
      <w:r>
        <w:t xml:space="preserve">tražbina vjerovnika Smail Husika iz Pule, Mate Balote 23,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44.430,45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2625/10, </w:t>
      </w:r>
      <w:r>
        <w:t xml:space="preserve">tražbina vjerovnika Stanko Laković iz Pule, Rabarova 3,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18.821,24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2624/10, </w:t>
      </w:r>
      <w:r>
        <w:t xml:space="preserve">tražbina vjerovnika Sandra Vezmar iz Pule,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43.298,68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2623/10, </w:t>
      </w:r>
      <w:r>
        <w:t xml:space="preserve">tražbina vjerovnika Katerina Janevski-Landić iz Pule, Gortanova, </w:t>
      </w:r>
      <w:r>
        <w:rPr>
          <w:color w:val="000000"/>
        </w:rPr>
        <w:t xml:space="preserve">iznosi </w:t>
      </w:r>
      <w:r w:rsidRPr="00194A61">
        <w:rPr>
          <w:color w:val="000000"/>
        </w:rPr>
        <w:t>61.188,08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2622/10, </w:t>
      </w:r>
      <w:r>
        <w:t xml:space="preserve">tražbina vjerovnika Magdalena Zupanc iz Pule, Nikole Tesle 46, </w:t>
      </w:r>
      <w:r>
        <w:rPr>
          <w:color w:val="000000"/>
        </w:rPr>
        <w:t xml:space="preserve">iznosi </w:t>
      </w:r>
      <w:r w:rsidRPr="00194A61">
        <w:rPr>
          <w:color w:val="000000"/>
        </w:rPr>
        <w:t>20.459,57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2621/10, </w:t>
      </w:r>
      <w:r>
        <w:t xml:space="preserve">tražbina vjerovnika Dragan Marković iz Pule, Ozad Arene 3,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49.609,37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2620/10, </w:t>
      </w:r>
      <w:r>
        <w:t xml:space="preserve">tražbina vjerovnika Luka Batel iz Barbana, Bateli 25/A,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19.301,44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1763/10, </w:t>
      </w:r>
      <w:r>
        <w:t xml:space="preserve">tražbina vjerovnika Željko Koški iz Pule, Savičentska 5, </w:t>
      </w:r>
      <w:r>
        <w:rPr>
          <w:color w:val="000000"/>
        </w:rPr>
        <w:t xml:space="preserve">iznosi od </w:t>
      </w:r>
      <w:r w:rsidRPr="00194A61">
        <w:rPr>
          <w:color w:val="000000"/>
        </w:rPr>
        <w:t>22.501,43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>1513/10, t</w:t>
      </w:r>
      <w:r>
        <w:t xml:space="preserve">ražbina vjerovnika Elvir Omanović iz Pule, Lussijeva 2,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10.197,78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742/10, </w:t>
      </w:r>
      <w:r>
        <w:t xml:space="preserve">tražbina vjerovnika Mirna Brgles-Milošev iz Pule, Valdebečki put 8,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16.382,44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741/10, </w:t>
      </w:r>
      <w:r>
        <w:t xml:space="preserve">tražbina vjerovnika Midhat Halilović iz Pule, Gupčeva 4,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12.009,23</w:t>
      </w:r>
      <w:r>
        <w:rPr>
          <w:color w:val="000000"/>
        </w:rPr>
        <w:t xml:space="preserve"> kn,</w:t>
      </w:r>
      <w:r w:rsidRPr="00194A61">
        <w:rPr>
          <w:color w:val="000000"/>
          <w:sz w:val="14"/>
          <w:szCs w:val="14"/>
        </w:rPr>
        <w:t xml:space="preserve">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740/10, </w:t>
      </w:r>
      <w:r>
        <w:t xml:space="preserve">tražbina vjerovnika Fikret Omerović iz Pule, Japodska 66c,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142.038,38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739/10, </w:t>
      </w:r>
      <w:r>
        <w:t xml:space="preserve">tražbina vjerovnika Silvestar Jug iz Lepoglave, Kamničko Podgorje 78, </w:t>
      </w:r>
      <w:r>
        <w:rPr>
          <w:color w:val="000000"/>
        </w:rPr>
        <w:t xml:space="preserve">iznosi </w:t>
      </w:r>
      <w:r w:rsidRPr="00194A61">
        <w:rPr>
          <w:color w:val="000000"/>
        </w:rPr>
        <w:t>35.843,36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528/10, </w:t>
      </w:r>
      <w:r>
        <w:t xml:space="preserve">tražbina vjerovnika Marica Percan iz Pule, Zlatićev trg 6, </w:t>
      </w:r>
      <w:r>
        <w:rPr>
          <w:color w:val="000000"/>
        </w:rPr>
        <w:t xml:space="preserve">iznosi </w:t>
      </w:r>
      <w:r w:rsidRPr="00194A61">
        <w:rPr>
          <w:color w:val="000000"/>
        </w:rPr>
        <w:t>38.209,38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526/10, </w:t>
      </w:r>
      <w:r>
        <w:t xml:space="preserve">tražbina vjerovnika Maurizio Belas iz Fažane, Istarska 15, </w:t>
      </w:r>
      <w:r>
        <w:rPr>
          <w:color w:val="000000"/>
        </w:rPr>
        <w:t xml:space="preserve">iznosi </w:t>
      </w:r>
      <w:r w:rsidRPr="00194A61">
        <w:rPr>
          <w:color w:val="000000"/>
        </w:rPr>
        <w:t>32.068,53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525/10,  tražbina vjerovnika </w:t>
      </w:r>
      <w:r>
        <w:t xml:space="preserve">Đorđe Kocić iz Medulina, Biškupija 37, </w:t>
      </w:r>
      <w:r>
        <w:rPr>
          <w:color w:val="000000"/>
        </w:rPr>
        <w:t xml:space="preserve">iznosi </w:t>
      </w:r>
      <w:r w:rsidRPr="00194A61">
        <w:rPr>
          <w:color w:val="000000"/>
        </w:rPr>
        <w:t>32.265,10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524/10, </w:t>
      </w:r>
      <w:r>
        <w:t xml:space="preserve">tražbina vjerovnika Mario Runko iz Pule, Vintjan 16, iznosi </w:t>
      </w:r>
      <w:r w:rsidRPr="00194A61">
        <w:rPr>
          <w:color w:val="000000"/>
        </w:rPr>
        <w:t>33.290,22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522/10, </w:t>
      </w:r>
      <w:r>
        <w:t xml:space="preserve">tražbina vjerovnika Andrea Perić iz Pule, Ulica grada Graza 5,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17.549,00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452/10, </w:t>
      </w:r>
      <w:r>
        <w:t xml:space="preserve">tražbina vjerovnika Franco Moscarda iz Fažane, Braće Ilića 9, </w:t>
      </w:r>
      <w:r>
        <w:rPr>
          <w:color w:val="000000"/>
        </w:rPr>
        <w:t xml:space="preserve">iznosi </w:t>
      </w:r>
      <w:r w:rsidRPr="00194A61">
        <w:rPr>
          <w:color w:val="000000"/>
        </w:rPr>
        <w:t>62.663,30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450/10, </w:t>
      </w:r>
      <w:r>
        <w:t xml:space="preserve">tražbina vjerovnika Zoran Vukmirović iz Pule, Šandaljska 5 A, </w:t>
      </w:r>
      <w:r>
        <w:rPr>
          <w:color w:val="000000"/>
        </w:rPr>
        <w:t xml:space="preserve">iznosi </w:t>
      </w:r>
      <w:r w:rsidRPr="00194A61">
        <w:rPr>
          <w:color w:val="000000"/>
        </w:rPr>
        <w:t>22.557,61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449/10, </w:t>
      </w:r>
      <w:r>
        <w:t xml:space="preserve">tražbina vjerovnika Emanuel Zenzerović iz Hrboki, Hrboki 52,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16.231,96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448/10, </w:t>
      </w:r>
      <w:r>
        <w:t xml:space="preserve">tražbina vjerovnika Damir Žagar iz Pule, Valturska 44, </w:t>
      </w:r>
      <w:r>
        <w:rPr>
          <w:color w:val="000000"/>
        </w:rPr>
        <w:t xml:space="preserve"> iznosi </w:t>
      </w:r>
      <w:r w:rsidRPr="00194A61">
        <w:rPr>
          <w:color w:val="000000"/>
        </w:rPr>
        <w:t>12.693,20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447/10, </w:t>
      </w:r>
      <w:r>
        <w:t xml:space="preserve">tražbina vjerovnika Miroslav Medančić iz Pule, Škokovica, </w:t>
      </w:r>
      <w:r>
        <w:rPr>
          <w:color w:val="000000"/>
        </w:rPr>
        <w:t xml:space="preserve">iznosi </w:t>
      </w:r>
      <w:r w:rsidRPr="00194A61">
        <w:rPr>
          <w:color w:val="000000"/>
        </w:rPr>
        <w:t>55.770,41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446/10, </w:t>
      </w:r>
      <w:r>
        <w:t xml:space="preserve">tražbina vjerovnika Ivica Adžić iz Pule, Mate Balote 3,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416,65</w:t>
      </w:r>
      <w:r>
        <w:rPr>
          <w:color w:val="000000"/>
        </w:rPr>
        <w:t xml:space="preserve"> kn, te</w:t>
      </w:r>
      <w:r w:rsidRPr="00EC3326">
        <w:rPr>
          <w:color w:val="000000"/>
        </w:rPr>
        <w:t>m</w:t>
      </w:r>
      <w:r>
        <w:rPr>
          <w:color w:val="000000"/>
        </w:rPr>
        <w:t>e</w:t>
      </w:r>
      <w:r w:rsidRPr="00EC3326">
        <w:rPr>
          <w:color w:val="000000"/>
        </w:rPr>
        <w:t>lj</w:t>
      </w:r>
      <w:r>
        <w:rPr>
          <w:color w:val="000000"/>
        </w:rPr>
        <w:t>em</w:t>
      </w:r>
      <w:r w:rsidRPr="00EC3326">
        <w:rPr>
          <w:color w:val="000000"/>
        </w:rPr>
        <w:t xml:space="preserve">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445/10, </w:t>
      </w:r>
      <w:r>
        <w:t xml:space="preserve">tražbina vjerovnika Nikola Čelan iz Pule, Banjole-Kamik 10, </w:t>
      </w:r>
      <w:r>
        <w:rPr>
          <w:color w:val="000000"/>
        </w:rPr>
        <w:t xml:space="preserve">iznosi </w:t>
      </w:r>
      <w:r w:rsidRPr="00194A61">
        <w:rPr>
          <w:color w:val="000000"/>
        </w:rPr>
        <w:t>57.369,43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444/10, </w:t>
      </w:r>
      <w:r>
        <w:t xml:space="preserve">tražbina vjerovnika Zuhret Kurtalić iz Pule, Jeretova 40, </w:t>
      </w:r>
      <w:r>
        <w:rPr>
          <w:color w:val="000000"/>
        </w:rPr>
        <w:t xml:space="preserve">iznosi </w:t>
      </w:r>
      <w:r w:rsidRPr="00194A61">
        <w:rPr>
          <w:color w:val="000000"/>
        </w:rPr>
        <w:t>1.249,75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443/10, </w:t>
      </w:r>
      <w:r>
        <w:t xml:space="preserve">tražbina vjerovnika Ružica Labinjan iz Pule, Kapitolinski trg 5, </w:t>
      </w:r>
      <w:r>
        <w:rPr>
          <w:color w:val="000000"/>
        </w:rPr>
        <w:t xml:space="preserve">iznosi </w:t>
      </w:r>
      <w:r w:rsidRPr="00194A61">
        <w:rPr>
          <w:color w:val="000000"/>
        </w:rPr>
        <w:t>29.570,37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442/10, </w:t>
      </w:r>
      <w:r>
        <w:t>tražbina vjerovnika Mato Lubina iz Pule, Lussijeva 3, i</w:t>
      </w:r>
      <w:r>
        <w:rPr>
          <w:color w:val="000000"/>
        </w:rPr>
        <w:t xml:space="preserve">znosi </w:t>
      </w:r>
      <w:r w:rsidRPr="00194A61">
        <w:rPr>
          <w:color w:val="000000"/>
        </w:rPr>
        <w:t>416,65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350/10,  </w:t>
      </w:r>
      <w:r>
        <w:t xml:space="preserve">tražbina vjerovnika Dragan Pljakić iz Pule,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42.694,49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266/10, </w:t>
      </w:r>
      <w:r>
        <w:t>tražbina vjerovnika  Igor Ivić iz Pule, Fojbon 26,</w:t>
      </w:r>
      <w:r>
        <w:rPr>
          <w:color w:val="000000"/>
        </w:rPr>
        <w:t xml:space="preserve"> iznosi </w:t>
      </w:r>
      <w:r w:rsidRPr="00194A61">
        <w:rPr>
          <w:color w:val="000000"/>
        </w:rPr>
        <w:t>9.684,53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265/10, </w:t>
      </w:r>
      <w:r>
        <w:t>tražbina vjerovnika Kasim Omanović iz Ližnjana, Bunarska 63,</w:t>
      </w:r>
      <w:r>
        <w:rPr>
          <w:color w:val="000000"/>
        </w:rPr>
        <w:t xml:space="preserve"> iznosi </w:t>
      </w:r>
      <w:r w:rsidRPr="00194A61">
        <w:rPr>
          <w:color w:val="000000"/>
        </w:rPr>
        <w:t>18.796,90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264/10, </w:t>
      </w:r>
      <w:r>
        <w:t>tražbina vjerovnika Boris Braić iz Vodnjana, Peroj 18,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15.422,70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262/10, </w:t>
      </w:r>
      <w:r>
        <w:t>tražbina vjerovnika Mladenka Lipljan iz Pule, Uspon sv. Franje Asiškog 10,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94.036,80</w:t>
      </w:r>
      <w:r>
        <w:rPr>
          <w:color w:val="000000"/>
        </w:rPr>
        <w:t xml:space="preserve"> kn, </w:t>
      </w:r>
      <w:r w:rsidRPr="00194A61">
        <w:rPr>
          <w:color w:val="000000"/>
          <w:sz w:val="14"/>
          <w:szCs w:val="14"/>
        </w:rPr>
        <w:t xml:space="preserve"> 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261/10, </w:t>
      </w:r>
      <w:r>
        <w:t xml:space="preserve">tražbina vjerovnika Mladen Pergjun iz Pule, Kupelwieserova 2, </w:t>
      </w:r>
      <w:r>
        <w:rPr>
          <w:color w:val="000000"/>
        </w:rPr>
        <w:t xml:space="preserve">iznosi </w:t>
      </w:r>
      <w:r w:rsidRPr="00194A61">
        <w:rPr>
          <w:color w:val="000000"/>
        </w:rPr>
        <w:t>45.456,27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260/10, </w:t>
      </w:r>
      <w:r>
        <w:t>tražbina vjerovnika Saša Mačković iz Vodnjana, Peroj 112,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18.362,21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256/10, </w:t>
      </w:r>
      <w:r>
        <w:t>tražbina vjerovnika Željko Novosel iz Pule, Viška 26,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15.699,92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255/10, </w:t>
      </w:r>
      <w:r>
        <w:t xml:space="preserve">tražbina vjerovnika Josip Rajković iz Pule, Valmade 32, </w:t>
      </w:r>
      <w:r>
        <w:rPr>
          <w:color w:val="000000"/>
        </w:rPr>
        <w:t xml:space="preserve">iznosi </w:t>
      </w:r>
      <w:r w:rsidRPr="00194A61">
        <w:rPr>
          <w:color w:val="000000"/>
        </w:rPr>
        <w:t>52.007,49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254/10, </w:t>
      </w:r>
      <w:r>
        <w:t>tražbina vjerovnika Ester Leverić iz Pule, Banjole-Strane 23,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47.763,26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253/10, </w:t>
      </w:r>
      <w:r>
        <w:t>tražbina vjerovnika Boro Lazarević iz Pule, Uspon Konzula Istranina 5,</w:t>
      </w:r>
      <w:r>
        <w:rPr>
          <w:color w:val="000000"/>
        </w:rPr>
        <w:t xml:space="preserve"> iznosi </w:t>
      </w:r>
      <w:r w:rsidRPr="00194A61">
        <w:rPr>
          <w:color w:val="000000"/>
        </w:rPr>
        <w:t>48.419,64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250/10, </w:t>
      </w:r>
      <w:r>
        <w:t>tražbina vjerovnika Stana Lubina iz Pule, Lussijeva 3,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9.653,10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249/10, </w:t>
      </w:r>
      <w:r>
        <w:t>tražbina vjerovnika Milojko Maksimović iz Pule, Agnama 6,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20.609,53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248/10, </w:t>
      </w:r>
      <w:r>
        <w:t xml:space="preserve">tražbina vjerovnika Dušan Nedić iz Pule, Boškovićev uspon 8, </w:t>
      </w:r>
      <w:r>
        <w:rPr>
          <w:color w:val="000000"/>
        </w:rPr>
        <w:t xml:space="preserve">iznosi </w:t>
      </w:r>
      <w:r w:rsidRPr="00194A61">
        <w:rPr>
          <w:color w:val="000000"/>
        </w:rPr>
        <w:t>20.056,75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247/10, </w:t>
      </w:r>
      <w:r>
        <w:t>tražbina vjerovnika Patrik Osso iz Pule, Ginzkeyeva 3,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19.691,45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246/10, </w:t>
      </w:r>
      <w:r>
        <w:t xml:space="preserve">tražbina vjerovnika Nevio Rajković iz Pule, Valmade 30, </w:t>
      </w:r>
      <w:r>
        <w:rPr>
          <w:color w:val="000000"/>
        </w:rPr>
        <w:t xml:space="preserve">iznosi </w:t>
      </w:r>
      <w:r w:rsidRPr="00194A61">
        <w:rPr>
          <w:color w:val="000000"/>
        </w:rPr>
        <w:t>35.264,24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245/10, </w:t>
      </w:r>
      <w:r>
        <w:t>tražbina vjerovnika Andrija Vučković iz Pule, Argonautska 34,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9.530,78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244/10, </w:t>
      </w:r>
      <w:r>
        <w:t>tražbina vjerovnika Petronije Kiridžić iz Pule, Trsine 17,</w:t>
      </w:r>
      <w:r>
        <w:rPr>
          <w:color w:val="000000"/>
        </w:rPr>
        <w:t xml:space="preserve"> iznosi </w:t>
      </w:r>
      <w:r w:rsidRPr="00194A61">
        <w:rPr>
          <w:color w:val="000000"/>
        </w:rPr>
        <w:t>19.175,53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243/10, </w:t>
      </w:r>
      <w:r>
        <w:t>tražbina vjerovnika Miloš Kiridžić iz Štinjana, Puntižela 67,</w:t>
      </w:r>
      <w:r>
        <w:rPr>
          <w:color w:val="000000"/>
        </w:rPr>
        <w:t xml:space="preserve">  iznosi </w:t>
      </w:r>
      <w:r w:rsidRPr="00194A61">
        <w:rPr>
          <w:color w:val="000000"/>
        </w:rPr>
        <w:t>14.029,45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328/10, </w:t>
      </w:r>
      <w:r>
        <w:t>tražbina vjerovnika Marijan Zenzerović iz Pule, Divkovićeva 2,</w:t>
      </w:r>
      <w:r>
        <w:rPr>
          <w:color w:val="000000"/>
        </w:rPr>
        <w:t xml:space="preserve"> iznosi </w:t>
      </w:r>
      <w:r w:rsidRPr="00194A61">
        <w:rPr>
          <w:color w:val="000000"/>
        </w:rPr>
        <w:t>109.390,83</w:t>
      </w:r>
      <w:r>
        <w:rPr>
          <w:color w:val="000000"/>
        </w:rPr>
        <w:t xml:space="preserve"> kn, </w:t>
      </w:r>
      <w:r w:rsidRPr="00EC3326">
        <w:rPr>
          <w:color w:val="000000"/>
        </w:rPr>
        <w:t xml:space="preserve">temeljem rješenja o </w:t>
      </w:r>
      <w:r>
        <w:rPr>
          <w:color w:val="000000"/>
        </w:rPr>
        <w:t xml:space="preserve">ovrsi </w:t>
      </w:r>
      <w:r w:rsidRPr="00EC3326">
        <w:rPr>
          <w:color w:val="000000"/>
        </w:rPr>
        <w:t>Općinskog suda u</w:t>
      </w:r>
      <w:r>
        <w:rPr>
          <w:color w:val="000000"/>
        </w:rPr>
        <w:t xml:space="preserve"> Puli</w:t>
      </w:r>
      <w:r w:rsidRPr="00EC3326">
        <w:rPr>
          <w:color w:val="000000"/>
        </w:rPr>
        <w:t>, posl. br</w:t>
      </w:r>
      <w:r>
        <w:rPr>
          <w:color w:val="000000"/>
        </w:rPr>
        <w:t>.</w:t>
      </w:r>
      <w:r w:rsidRPr="00EC3326">
        <w:rPr>
          <w:color w:val="000000"/>
        </w:rPr>
        <w:t xml:space="preserve"> Ovr-</w:t>
      </w:r>
      <w:r>
        <w:rPr>
          <w:color w:val="000000"/>
        </w:rPr>
        <w:t xml:space="preserve">2068/10,  </w:t>
      </w:r>
      <w:r>
        <w:t xml:space="preserve">tražbina vjerovnika Giulie Pavlović iz Pule, Stoja 15, Barbare Buić iz Pule, Stoja 15 i Irene Oliva iz Pule, Osječka 5, sve </w:t>
      </w:r>
      <w:r>
        <w:rPr>
          <w:color w:val="000000"/>
        </w:rPr>
        <w:t xml:space="preserve">nasljednice pok. Pavla Pavlovića iz Pule, Stoja 15, iznosi </w:t>
      </w:r>
      <w:r w:rsidRPr="00194A61">
        <w:rPr>
          <w:color w:val="000000"/>
        </w:rPr>
        <w:t>13.840,70</w:t>
      </w:r>
      <w:r>
        <w:rPr>
          <w:color w:val="000000"/>
        </w:rPr>
        <w:t xml:space="preserve"> kn, pa </w:t>
      </w:r>
      <w:r>
        <w:t xml:space="preserve">ukupno potraživanje vjerovnika iznosi </w:t>
      </w:r>
      <w:r w:rsidRPr="008B6B40">
        <w:rPr>
          <w:color w:val="000000"/>
        </w:rPr>
        <w:t>1.730.032,81 kn</w:t>
      </w:r>
      <w:r>
        <w:rPr>
          <w:color w:val="000000"/>
        </w:rPr>
        <w:t>.</w:t>
      </w:r>
      <w:r>
        <w:t xml:space="preserve"> </w:t>
      </w:r>
    </w:p>
    <w:p w:rsidRDefault="008E6AC4" w:rsidP="008E6AC4" w:rsidR="008E6AC4" w:rsidRPr="005722FC">
      <w:pPr>
        <w:ind w:firstLine="708"/>
        <w:jc w:val="both"/>
      </w:pPr>
    </w:p>
    <w:p w:rsidRDefault="008E6AC4" w:rsidP="008E6AC4" w:rsidR="008E6AC4">
      <w:pPr>
        <w:ind w:firstLine="708"/>
        <w:jc w:val="both"/>
      </w:pPr>
      <w:r>
        <w:t>Nakon što se i</w:t>
      </w:r>
      <w:r w:rsidRPr="00EC3326">
        <w:t xml:space="preserve">z iznosa kupovnine </w:t>
      </w:r>
      <w:r>
        <w:t xml:space="preserve">predmetnih dionica, </w:t>
      </w:r>
      <w:r w:rsidRPr="00EC3326">
        <w:t>od</w:t>
      </w:r>
      <w:r>
        <w:t xml:space="preserve">  855.376,80 kn</w:t>
      </w:r>
      <w:r w:rsidRPr="00EC3326">
        <w:t>,</w:t>
      </w:r>
      <w:r>
        <w:t xml:space="preserve"> temeljem odredbi čl</w:t>
      </w:r>
      <w:r w:rsidR="00AC281E">
        <w:t>.</w:t>
      </w:r>
      <w:r>
        <w:t xml:space="preserve"> 170, st</w:t>
      </w:r>
      <w:r w:rsidR="00AC281E">
        <w:t>.</w:t>
      </w:r>
      <w:r>
        <w:t xml:space="preserve"> 1. i 2. Stečajnog zakona, namiri potraživanje BOJOPLAST d.d, u stečaju, kako je određeno točkom I. pod 1. i 2. izreke ovog rješenja, u ukupnom iznosu od </w:t>
      </w:r>
      <w:r w:rsidRPr="00A42762">
        <w:t>60.858,61 kn</w:t>
      </w:r>
      <w:r>
        <w:t>, za isplatu vjerovnicima preostaje iznos od 794.518,19 kn.</w:t>
      </w:r>
    </w:p>
    <w:p w:rsidRDefault="00E827B9" w:rsidP="008E6AC4" w:rsidR="008E6AC4">
      <w:pPr>
        <w:ind w:firstLine="708"/>
        <w:jc w:val="both"/>
      </w:pPr>
      <w:r>
        <w:t>Budući da</w:t>
      </w:r>
      <w:r w:rsidR="008E6AC4">
        <w:t xml:space="preserve">  potraživanja vjerovnika iznose ukupno </w:t>
      </w:r>
      <w:r w:rsidR="008E6AC4" w:rsidRPr="008B6B40">
        <w:rPr>
          <w:color w:val="000000"/>
        </w:rPr>
        <w:t>1.730.032,81 kn</w:t>
      </w:r>
      <w:r w:rsidR="008E6AC4">
        <w:rPr>
          <w:color w:val="000000"/>
        </w:rPr>
        <w:t xml:space="preserve">,  ista se namiruju razmjerno, u visini od </w:t>
      </w:r>
      <w:r w:rsidR="008E6AC4" w:rsidRPr="005E015A">
        <w:t>45,925%</w:t>
      </w:r>
      <w:r w:rsidR="008E6AC4">
        <w:t xml:space="preserve">, </w:t>
      </w:r>
      <w:r w:rsidR="008E6AC4">
        <w:rPr>
          <w:color w:val="000000"/>
        </w:rPr>
        <w:t xml:space="preserve">odnosno u slijedećim iznosima: </w:t>
      </w:r>
      <w:r w:rsidR="008E6AC4">
        <w:t>tražbina vjerovnika Damir Medančić iz Pule, Veruda 1,</w:t>
      </w:r>
      <w:r w:rsidR="008E6AC4">
        <w:rPr>
          <w:color w:val="000000"/>
        </w:rPr>
        <w:t xml:space="preserve"> </w:t>
      </w:r>
      <w:r w:rsidR="008E6AC4">
        <w:t xml:space="preserve">u iznosu od </w:t>
      </w:r>
      <w:r w:rsidR="008E6AC4">
        <w:rPr>
          <w:color w:val="000000"/>
        </w:rPr>
        <w:t xml:space="preserve">53.381,01 </w:t>
      </w:r>
      <w:r w:rsidR="008E6AC4">
        <w:t>kn, tražbina vjerovnika Ramiz Omanović iz Pule, Lussijeva 2,</w:t>
      </w:r>
      <w:r w:rsidR="008E6AC4">
        <w:rPr>
          <w:color w:val="000000"/>
        </w:rPr>
        <w:t xml:space="preserve"> </w:t>
      </w:r>
      <w:r w:rsidR="008E6AC4">
        <w:t xml:space="preserve">u iznosu od </w:t>
      </w:r>
      <w:r w:rsidR="008E6AC4">
        <w:rPr>
          <w:color w:val="000000"/>
        </w:rPr>
        <w:t xml:space="preserve">11.852,34 </w:t>
      </w:r>
      <w:r w:rsidR="008E6AC4">
        <w:t>kn, tražbina vjerovnika Smail Husika iz Pule, Mate Balote 23,</w:t>
      </w:r>
      <w:r w:rsidR="008E6AC4">
        <w:rPr>
          <w:color w:val="000000"/>
        </w:rPr>
        <w:t xml:space="preserve"> </w:t>
      </w:r>
      <w:r w:rsidR="008E6AC4">
        <w:t xml:space="preserve">u iznosu od </w:t>
      </w:r>
      <w:r w:rsidR="008E6AC4">
        <w:rPr>
          <w:color w:val="000000"/>
        </w:rPr>
        <w:t xml:space="preserve">20.404,68 </w:t>
      </w:r>
      <w:r w:rsidR="008E6AC4">
        <w:t>kn, tražbina vjerovnika Stanko Laković iz Pule, Rabarova 3,</w:t>
      </w:r>
      <w:r w:rsidR="008E6AC4">
        <w:rPr>
          <w:color w:val="000000"/>
        </w:rPr>
        <w:t xml:space="preserve"> </w:t>
      </w:r>
      <w:r w:rsidR="008E6AC4">
        <w:t xml:space="preserve">u iznosu od </w:t>
      </w:r>
      <w:r w:rsidR="008E6AC4">
        <w:rPr>
          <w:color w:val="000000"/>
        </w:rPr>
        <w:t xml:space="preserve">8.643,65 </w:t>
      </w:r>
      <w:r w:rsidR="008E6AC4">
        <w:t xml:space="preserve">kn, tražbina vjerovnika Sandra Vezmar iz Pule, u iznosu od </w:t>
      </w:r>
      <w:r w:rsidR="008E6AC4">
        <w:rPr>
          <w:color w:val="000000"/>
        </w:rPr>
        <w:t xml:space="preserve">19.884,92 </w:t>
      </w:r>
      <w:r w:rsidR="008E6AC4">
        <w:t xml:space="preserve">kn, tražbina vjerovnika Katerina Janevski-Landić iz Pule, Gortanova, u iznosu od 28.100,62 kn, tražbina vjerovnika Magdalena Zupanc iz Pule, Nikole Tesle 46, u iznosu od </w:t>
      </w:r>
      <w:r w:rsidR="008E6AC4">
        <w:rPr>
          <w:color w:val="000000"/>
        </w:rPr>
        <w:t xml:space="preserve">9.396,05 </w:t>
      </w:r>
      <w:r w:rsidR="008E6AC4">
        <w:t xml:space="preserve">kn, tražbina vjerovnika Dragan Marković iz Pule, Ozad Arene 3, u iznosu od </w:t>
      </w:r>
      <w:r w:rsidR="008E6AC4">
        <w:rPr>
          <w:color w:val="000000"/>
        </w:rPr>
        <w:t xml:space="preserve">22.783,10 </w:t>
      </w:r>
      <w:r w:rsidR="008E6AC4">
        <w:t xml:space="preserve">kn, tražbina vjerovnika Luka Batel iz Barbana, Bateli 25/A, u iznosu od </w:t>
      </w:r>
      <w:r w:rsidR="008E6AC4">
        <w:rPr>
          <w:color w:val="000000"/>
        </w:rPr>
        <w:t xml:space="preserve">8.864,18 </w:t>
      </w:r>
      <w:r w:rsidR="008E6AC4">
        <w:t xml:space="preserve">kn, tražbina vjerovnika Željko Koški iz Pule, Savičentska 5, u iznosu od </w:t>
      </w:r>
      <w:r w:rsidR="008E6AC4">
        <w:rPr>
          <w:color w:val="000000"/>
        </w:rPr>
        <w:t xml:space="preserve">10.333,78 </w:t>
      </w:r>
      <w:r w:rsidR="008E6AC4">
        <w:t xml:space="preserve">kn, tražbina vjerovnika Elvir Omanović iz Pule, Lussijeva 2, u iznosu od </w:t>
      </w:r>
      <w:r w:rsidR="008E6AC4">
        <w:rPr>
          <w:color w:val="000000"/>
        </w:rPr>
        <w:t xml:space="preserve">4.683,33 </w:t>
      </w:r>
      <w:r w:rsidR="008E6AC4">
        <w:t>kn, tražbina vjerovnika Mirna Brgles-Milošev iz Pule, Valdebečki put 8,</w:t>
      </w:r>
      <w:r w:rsidR="008E6AC4">
        <w:rPr>
          <w:color w:val="000000"/>
        </w:rPr>
        <w:t xml:space="preserve"> </w:t>
      </w:r>
      <w:r w:rsidR="008E6AC4">
        <w:t xml:space="preserve">u iznosu od </w:t>
      </w:r>
      <w:r w:rsidR="008E6AC4">
        <w:rPr>
          <w:color w:val="000000"/>
        </w:rPr>
        <w:t xml:space="preserve">7.523,63 </w:t>
      </w:r>
      <w:r w:rsidR="008E6AC4">
        <w:t xml:space="preserve">kn, tražbina vjerovnika Midhat Halilović iz Pule, Gupčeva 4, u iznosu od </w:t>
      </w:r>
      <w:r w:rsidR="008E6AC4">
        <w:rPr>
          <w:color w:val="000000"/>
        </w:rPr>
        <w:t xml:space="preserve">5.515,24 </w:t>
      </w:r>
      <w:r w:rsidR="008E6AC4">
        <w:t xml:space="preserve">kn, tražbina vjerovnika Fikret Omerović iz Pule, Japodska 66c, u iznosu od </w:t>
      </w:r>
      <w:r w:rsidR="008E6AC4">
        <w:rPr>
          <w:color w:val="000000"/>
        </w:rPr>
        <w:t xml:space="preserve">65.231,13 </w:t>
      </w:r>
      <w:r w:rsidR="008E6AC4">
        <w:t xml:space="preserve">kn, tražbina vjerovnika Silvestar Jug iz Lepoglave, Kamničko Podgorje 78, u iznosu od </w:t>
      </w:r>
      <w:r w:rsidR="008E6AC4">
        <w:rPr>
          <w:color w:val="000000"/>
        </w:rPr>
        <w:t xml:space="preserve">16.461,06 </w:t>
      </w:r>
      <w:r w:rsidR="008E6AC4">
        <w:t xml:space="preserve">kn, tražbina vjerovnika Marica Percan iz Pule, Zlatićev trg 6, u iznosu od </w:t>
      </w:r>
      <w:r w:rsidR="008E6AC4">
        <w:rPr>
          <w:color w:val="000000"/>
        </w:rPr>
        <w:t xml:space="preserve">17.547,66 </w:t>
      </w:r>
      <w:r w:rsidR="008E6AC4">
        <w:t xml:space="preserve">kn, tražbina vjerovnika Maurizio Belas iz Fažane, Istarska 15, u iznosu od </w:t>
      </w:r>
      <w:r w:rsidR="008E6AC4">
        <w:rPr>
          <w:color w:val="000000"/>
        </w:rPr>
        <w:t xml:space="preserve">14.727,47 </w:t>
      </w:r>
      <w:r w:rsidR="008E6AC4">
        <w:t xml:space="preserve">kn, tražbina vjerovnika Đorđe Kocić iz Medulina, Biškupija 37, u iznosu od </w:t>
      </w:r>
      <w:r w:rsidR="008E6AC4">
        <w:rPr>
          <w:color w:val="000000"/>
        </w:rPr>
        <w:t xml:space="preserve">14.817,75 </w:t>
      </w:r>
      <w:r w:rsidR="008E6AC4">
        <w:t xml:space="preserve">kn, tražbina vjerovnika Mario Runko iz Pule, Vintjan 16, u iznosu od </w:t>
      </w:r>
      <w:r w:rsidR="008E6AC4">
        <w:rPr>
          <w:color w:val="000000"/>
        </w:rPr>
        <w:t xml:space="preserve">15.288,53 </w:t>
      </w:r>
      <w:r w:rsidR="008E6AC4">
        <w:t xml:space="preserve">kn, tražbina vjerovnika Andrea Perić iz Pule, Ulica grada Graza 5, u iznosu od </w:t>
      </w:r>
      <w:r w:rsidR="008E6AC4">
        <w:rPr>
          <w:color w:val="000000"/>
        </w:rPr>
        <w:t xml:space="preserve">8.059,38 </w:t>
      </w:r>
      <w:r w:rsidR="008E6AC4">
        <w:t xml:space="preserve">kn, tražbina vjerovnika Franco Moscarda iz Fažane, Braće Ilića 9, u iznosu od </w:t>
      </w:r>
      <w:r w:rsidR="008E6AC4">
        <w:rPr>
          <w:color w:val="000000"/>
        </w:rPr>
        <w:t xml:space="preserve">28.778,12 </w:t>
      </w:r>
      <w:r w:rsidR="008E6AC4">
        <w:t xml:space="preserve">kn, tražbina vjerovnika Zoran Vukmirović iz Pule, Šandaljska 5 A, u iznosu od </w:t>
      </w:r>
      <w:r w:rsidR="008E6AC4">
        <w:rPr>
          <w:color w:val="000000"/>
        </w:rPr>
        <w:t xml:space="preserve">10.359,58 </w:t>
      </w:r>
      <w:r w:rsidR="008E6AC4">
        <w:t xml:space="preserve">kn, tražbina vjerovnika Emanuel Zenzerović iz Hrboki, Hrboki 52, u iznosu od </w:t>
      </w:r>
      <w:r w:rsidR="008E6AC4">
        <w:rPr>
          <w:color w:val="000000"/>
        </w:rPr>
        <w:t xml:space="preserve">7.454,53 </w:t>
      </w:r>
      <w:r w:rsidR="008E6AC4">
        <w:t xml:space="preserve">kn, tražbina vjerovnika Damir Žagar iz Pule, Valturska 44, u iznosu od </w:t>
      </w:r>
      <w:r w:rsidR="008E6AC4">
        <w:rPr>
          <w:color w:val="000000"/>
        </w:rPr>
        <w:t xml:space="preserve">5.829,35 </w:t>
      </w:r>
      <w:r w:rsidR="008E6AC4">
        <w:t xml:space="preserve">kn, tražbina vjerovnika Miroslav Medančić iz Pule, Škokovica, u iznosu od </w:t>
      </w:r>
      <w:r w:rsidR="008E6AC4">
        <w:rPr>
          <w:color w:val="000000"/>
        </w:rPr>
        <w:t xml:space="preserve">25.612,56 </w:t>
      </w:r>
      <w:r w:rsidR="008E6AC4">
        <w:t xml:space="preserve">kn, tražbina vjerovnika Ivica Adžić iz Pule, Mate Balote 3, u iznosu od </w:t>
      </w:r>
      <w:r w:rsidR="008E6AC4">
        <w:rPr>
          <w:color w:val="000000"/>
        </w:rPr>
        <w:t xml:space="preserve">191,35 </w:t>
      </w:r>
      <w:r w:rsidR="008E6AC4">
        <w:t xml:space="preserve">kn, tražbina vjerovnika Nikola Čelan iz Pule, Banjole-Kamik 10, u iznosu od </w:t>
      </w:r>
      <w:r w:rsidR="008E6AC4">
        <w:rPr>
          <w:color w:val="000000"/>
        </w:rPr>
        <w:t>26.346,91 kn</w:t>
      </w:r>
      <w:r w:rsidR="008E6AC4">
        <w:t xml:space="preserve">, tražbina vjerovnika Zuhret Kurtalić iz Pule, Jeretova 40, u iznosu od </w:t>
      </w:r>
      <w:r w:rsidR="008E6AC4">
        <w:rPr>
          <w:color w:val="000000"/>
        </w:rPr>
        <w:t xml:space="preserve">573,95 </w:t>
      </w:r>
      <w:r w:rsidR="008E6AC4">
        <w:t xml:space="preserve">kn, tražbina vjerovnika Ružica Labinjan iz Pule, Kapitolinski trg 5, u iznosu od </w:t>
      </w:r>
      <w:r w:rsidR="008E6AC4">
        <w:rPr>
          <w:color w:val="000000"/>
        </w:rPr>
        <w:t xml:space="preserve">13.580,20 </w:t>
      </w:r>
      <w:r w:rsidR="008E6AC4">
        <w:t xml:space="preserve">kn, tražbina vjerovnika Mato Lubina iz Pule, Lussijeva 3, u iznosu od </w:t>
      </w:r>
      <w:r w:rsidR="008E6AC4">
        <w:rPr>
          <w:color w:val="000000"/>
        </w:rPr>
        <w:t xml:space="preserve">191,35 </w:t>
      </w:r>
      <w:r w:rsidR="008E6AC4">
        <w:t xml:space="preserve">kn, tražbina vjerovnika Dragan Pljakić iz Pule, u iznosu od </w:t>
      </w:r>
      <w:r w:rsidR="008E6AC4">
        <w:rPr>
          <w:color w:val="000000"/>
        </w:rPr>
        <w:t xml:space="preserve">19.607,44 </w:t>
      </w:r>
      <w:r w:rsidR="008E6AC4">
        <w:t xml:space="preserve">kn, tražbina vjerovnika  Igor Ivić iz Pule, Fojbon 26, u iznosu od </w:t>
      </w:r>
      <w:r w:rsidR="008E6AC4" w:rsidRPr="00C55859">
        <w:t>4.447,62</w:t>
      </w:r>
      <w:r w:rsidR="008E6AC4">
        <w:t xml:space="preserve"> kn, tražbina vjerovnika Kasim Omanović iz Ližnjana, Bunarska 63, u iznosu od </w:t>
      </w:r>
      <w:r w:rsidR="008E6AC4">
        <w:rPr>
          <w:color w:val="000000"/>
        </w:rPr>
        <w:t xml:space="preserve">8.632,47 </w:t>
      </w:r>
      <w:r w:rsidR="008E6AC4">
        <w:t xml:space="preserve">kn, tražbina vjerovnika Boris Braić iz Vodnjana, Peroj 18, u iznosu od </w:t>
      </w:r>
      <w:r w:rsidR="008E6AC4">
        <w:rPr>
          <w:color w:val="000000"/>
        </w:rPr>
        <w:t xml:space="preserve">7.082,87 </w:t>
      </w:r>
      <w:r w:rsidR="008E6AC4">
        <w:t xml:space="preserve">kn, tražbina vjerovnika Mladenka Lipljan iz Pule, Uspon sv. Franje Asiškog 10, u iznosu od </w:t>
      </w:r>
      <w:r w:rsidR="008E6AC4">
        <w:rPr>
          <w:color w:val="000000"/>
        </w:rPr>
        <w:t xml:space="preserve">43.186,40 </w:t>
      </w:r>
      <w:r w:rsidR="008E6AC4">
        <w:t xml:space="preserve">kn, tražbina vjerovnika Mladen Pergjun iz Pule, Kupelwieserova 2, u iznosu od </w:t>
      </w:r>
      <w:r w:rsidR="008E6AC4">
        <w:rPr>
          <w:color w:val="000000"/>
        </w:rPr>
        <w:t xml:space="preserve">20.875,79 </w:t>
      </w:r>
      <w:r w:rsidR="008E6AC4">
        <w:t xml:space="preserve">kn, tražbina vjerovnika Saša Mačković iz Vodnjana, Peroj 112, u iznosu od </w:t>
      </w:r>
      <w:r w:rsidR="008E6AC4">
        <w:rPr>
          <w:color w:val="000000"/>
        </w:rPr>
        <w:t xml:space="preserve">8.432,84 </w:t>
      </w:r>
      <w:r w:rsidR="008E6AC4">
        <w:t xml:space="preserve">kn, tražbina vjerovnika Željko Novosel iz Pule, Viška 26, u iznosu od </w:t>
      </w:r>
      <w:r w:rsidR="008E6AC4">
        <w:rPr>
          <w:color w:val="000000"/>
        </w:rPr>
        <w:t xml:space="preserve">7.210,19 </w:t>
      </w:r>
      <w:r w:rsidR="008E6AC4">
        <w:t xml:space="preserve">kn, tražbina vjerovnika Josip Rajković iz Pule, Valmade 32, u iznosu od </w:t>
      </w:r>
      <w:r w:rsidR="008E6AC4">
        <w:rPr>
          <w:color w:val="000000"/>
        </w:rPr>
        <w:t xml:space="preserve">23.884,44 </w:t>
      </w:r>
      <w:r w:rsidR="008E6AC4">
        <w:t xml:space="preserve">kn, tražbina vjerovnika Ester Leverić iz Pule, Banjole-Strane 23, u iznosu od </w:t>
      </w:r>
      <w:r w:rsidR="008E6AC4">
        <w:rPr>
          <w:color w:val="000000"/>
        </w:rPr>
        <w:t xml:space="preserve">21.935,27 </w:t>
      </w:r>
      <w:r w:rsidR="008E6AC4">
        <w:t xml:space="preserve">kn, tražbina vjerovnika Boro Lazarević iz Pule, Uspon Konzula Istranina 5, u iznosu od </w:t>
      </w:r>
      <w:r w:rsidR="008E6AC4">
        <w:rPr>
          <w:color w:val="000000"/>
        </w:rPr>
        <w:t xml:space="preserve">22.236,72 </w:t>
      </w:r>
      <w:r w:rsidR="008E6AC4">
        <w:t xml:space="preserve">kn, tražbina vjerovnika Stana Lubina iz Pule, Lussijeva 3, u iznosu od </w:t>
      </w:r>
      <w:r w:rsidR="008E6AC4">
        <w:rPr>
          <w:color w:val="000000"/>
        </w:rPr>
        <w:t xml:space="preserve">4.433,18 </w:t>
      </w:r>
      <w:r w:rsidR="008E6AC4">
        <w:t xml:space="preserve">kn, tražbina vjerovnika Milojko Maksimović iz Pule, Agnama 6, u iznosu od </w:t>
      </w:r>
      <w:r w:rsidR="008E6AC4">
        <w:rPr>
          <w:color w:val="000000"/>
        </w:rPr>
        <w:t xml:space="preserve">9.464,93 </w:t>
      </w:r>
      <w:r w:rsidR="008E6AC4">
        <w:t xml:space="preserve">kn, tražbina vjerovnika Dušan Nedić iz Pule, Boškovićev uspon 8, u iznosu od </w:t>
      </w:r>
      <w:r w:rsidR="008E6AC4">
        <w:rPr>
          <w:color w:val="000000"/>
        </w:rPr>
        <w:t xml:space="preserve">9.211,06 </w:t>
      </w:r>
      <w:r w:rsidR="008E6AC4">
        <w:t xml:space="preserve">kn, tražbina vjerovnika Patrik Osso iz Pule, Ginzkeyeva 3, u iznosu od </w:t>
      </w:r>
      <w:r w:rsidR="008E6AC4">
        <w:rPr>
          <w:color w:val="000000"/>
        </w:rPr>
        <w:t xml:space="preserve">9.043,30 </w:t>
      </w:r>
      <w:r w:rsidR="008E6AC4">
        <w:t xml:space="preserve">kn, tražbina vjerovnika Nevio Rajković iz Pule, Valmade 30, u iznosu od </w:t>
      </w:r>
      <w:r w:rsidR="008E6AC4">
        <w:rPr>
          <w:color w:val="000000"/>
        </w:rPr>
        <w:t xml:space="preserve">16.195,10 </w:t>
      </w:r>
      <w:r w:rsidR="008E6AC4">
        <w:t xml:space="preserve">kn, tražbina vjerovnika Andrija Vučković iz Pule, Argonautska 34, u iznosu od </w:t>
      </w:r>
      <w:r w:rsidR="008E6AC4">
        <w:rPr>
          <w:color w:val="000000"/>
        </w:rPr>
        <w:t xml:space="preserve">4.377,01 </w:t>
      </w:r>
      <w:r w:rsidR="008E6AC4">
        <w:t xml:space="preserve">kn, tražbina vjerovnika Petronije Kiridžić iz Pule, Trsine 17, u iznosu od </w:t>
      </w:r>
      <w:r w:rsidR="008E6AC4">
        <w:rPr>
          <w:color w:val="000000"/>
        </w:rPr>
        <w:t xml:space="preserve">8.806,36 </w:t>
      </w:r>
      <w:r w:rsidR="008E6AC4">
        <w:t xml:space="preserve">kn, tražbina vjerovnika Miloš Kiridžić iz Štinjana, Puntižela 67, u iznosu od </w:t>
      </w:r>
      <w:r w:rsidR="008E6AC4">
        <w:rPr>
          <w:color w:val="000000"/>
        </w:rPr>
        <w:t xml:space="preserve">6.443,02 </w:t>
      </w:r>
      <w:r w:rsidR="008E6AC4">
        <w:t xml:space="preserve">kn, tražbina vjerovnika Marijan Zenzerović iz Pule, Divkovićeva 2, u iznosu od </w:t>
      </w:r>
      <w:r w:rsidR="008E6AC4">
        <w:rPr>
          <w:color w:val="000000"/>
        </w:rPr>
        <w:t xml:space="preserve">50.237,74 </w:t>
      </w:r>
      <w:r w:rsidR="008E6AC4">
        <w:t xml:space="preserve">kn, tražbina vjerovnika Giulie Pavlović iz Pule, Stoja 15, Barbare Buić iz Pule, Stoja 15 i Irene Oliva iz Pule, Osječka 5, sve </w:t>
      </w:r>
      <w:r w:rsidR="008E6AC4">
        <w:rPr>
          <w:color w:val="000000"/>
        </w:rPr>
        <w:t xml:space="preserve">nasljednice pok. Pavla Pavlovića iz Pule, Stoja 15, </w:t>
      </w:r>
      <w:r w:rsidR="008E6AC4">
        <w:t xml:space="preserve">u iznosu od </w:t>
      </w:r>
      <w:r w:rsidR="008E6AC4">
        <w:rPr>
          <w:color w:val="000000"/>
        </w:rPr>
        <w:t xml:space="preserve">6.357,03 </w:t>
      </w:r>
      <w:r w:rsidR="008E6AC4">
        <w:t xml:space="preserve">kn. </w:t>
      </w:r>
    </w:p>
    <w:p w:rsidRDefault="009659A7" w:rsidP="008E6AC4" w:rsidR="009659A7">
      <w:pPr>
        <w:ind w:firstLine="708"/>
        <w:jc w:val="both"/>
      </w:pPr>
    </w:p>
    <w:p w:rsidRDefault="008E6AC4" w:rsidP="005A6D72" w:rsidR="008E6AC4">
      <w:pPr>
        <w:ind w:firstLine="708"/>
        <w:jc w:val="both"/>
      </w:pPr>
      <w:r>
        <w:t>Temeljem navedenog, riješeno je kao u točci I, od 3. do 53. izreke ovog rješenja.</w:t>
      </w:r>
    </w:p>
    <w:p w:rsidRDefault="008E6AC4" w:rsidP="008E6AC4" w:rsidR="008E6AC4">
      <w:pPr>
        <w:jc w:val="center"/>
      </w:pPr>
    </w:p>
    <w:p w:rsidRDefault="008E6AC4" w:rsidP="008E6AC4" w:rsidR="008E6AC4" w:rsidRPr="002201C5">
      <w:pPr>
        <w:jc w:val="center"/>
      </w:pPr>
      <w:r>
        <w:t xml:space="preserve">U </w:t>
      </w:r>
      <w:r w:rsidRPr="002201C5">
        <w:t>Pazinu, dana</w:t>
      </w:r>
      <w:r>
        <w:t xml:space="preserve"> </w:t>
      </w:r>
      <w:r w:rsidR="00E827B9">
        <w:t>20.</w:t>
      </w:r>
      <w:r>
        <w:t xml:space="preserve"> lipnja 2016. </w:t>
      </w:r>
      <w:r w:rsidRPr="002201C5">
        <w:t xml:space="preserve"> godine</w:t>
      </w:r>
    </w:p>
    <w:p w:rsidRDefault="008E6AC4" w:rsidP="008E6AC4" w:rsidR="008E6AC4">
      <w:pPr>
        <w:rPr>
          <w:b/>
        </w:rPr>
      </w:pPr>
    </w:p>
    <w:p w:rsidRDefault="008E6AC4" w:rsidP="008E6AC4" w:rsidR="008E6AC4"/>
    <w:p w:rsidRDefault="008E6AC4" w:rsidP="008E6AC4" w:rsidR="008E6AC4"/>
    <w:p w:rsidRDefault="008E6AC4" w:rsidP="008E6AC4" w:rsidR="008E6AC4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</w:t>
      </w:r>
      <w:r>
        <w:t xml:space="preserve"> </w:t>
      </w:r>
      <w:r w:rsidRPr="00DC784D">
        <w:t>Sudac</w:t>
      </w:r>
    </w:p>
    <w:p w:rsidRDefault="008E6AC4" w:rsidP="008E6AC4" w:rsidR="008E6AC4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</w:t>
      </w:r>
      <w:r>
        <w:t xml:space="preserve"> </w:t>
      </w:r>
      <w:r w:rsidRPr="00DC784D">
        <w:t>Damir Rabar</w:t>
      </w:r>
    </w:p>
    <w:p w:rsidRDefault="008E6AC4" w:rsidP="008E6AC4" w:rsidR="008E6AC4"/>
    <w:p w:rsidRDefault="008E6AC4" w:rsidP="008E6AC4" w:rsidR="008E6AC4">
      <w:pPr>
        <w:rPr>
          <w:b/>
        </w:rPr>
      </w:pPr>
    </w:p>
    <w:p w:rsidRDefault="008E6AC4" w:rsidP="008E6AC4" w:rsidR="008E6AC4">
      <w:pPr>
        <w:rPr>
          <w:b/>
        </w:rPr>
      </w:pPr>
    </w:p>
    <w:p w:rsidRDefault="008E6AC4" w:rsidP="008E6AC4" w:rsidR="008E6AC4" w:rsidRPr="00404F27">
      <w:r w:rsidRPr="00404F27">
        <w:t>UPUTA O PRAVNOM LIJEKU:</w:t>
      </w:r>
      <w:r>
        <w:t xml:space="preserve"> </w:t>
      </w:r>
    </w:p>
    <w:p w:rsidRDefault="008E6AC4" w:rsidP="009659A7" w:rsidR="008E6AC4">
      <w:pPr>
        <w:ind w:firstLine="708"/>
        <w:jc w:val="both"/>
      </w:pPr>
      <w:r>
        <w:t xml:space="preserve">Protiv ovog rješenja pravo na žalbu imaju stranke i sve osobe koje su polagale pravo na namirenje iz kupovnine. Žalba se podnosi u roku od 8 dana od primitka </w:t>
      </w:r>
      <w:r w:rsidR="00E96FD0">
        <w:t xml:space="preserve">otpravka </w:t>
      </w:r>
      <w:r>
        <w:t xml:space="preserve">rješenja, putem ovog suda u </w:t>
      </w:r>
      <w:r w:rsidR="00E827B9">
        <w:t>pet</w:t>
      </w:r>
      <w:r>
        <w:t xml:space="preserve">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>
          <w:t>118. st</w:t>
        </w:r>
      </w:smartTag>
      <w:r>
        <w:t>. 6. OZ-a).</w:t>
      </w:r>
    </w:p>
    <w:p w:rsidRDefault="008E6AC4" w:rsidP="008E6AC4" w:rsidR="008E6AC4">
      <w:pPr>
        <w:rPr>
          <w:b/>
        </w:rPr>
      </w:pPr>
    </w:p>
    <w:p w:rsidRDefault="008E6AC4" w:rsidP="008E6AC4" w:rsidR="008E6AC4" w:rsidRPr="00404F27">
      <w:r w:rsidRPr="00404F27">
        <w:t xml:space="preserve">DNA: </w:t>
      </w:r>
    </w:p>
    <w:p w:rsidRDefault="008E6AC4" w:rsidP="008E6AC4" w:rsidR="008E6AC4">
      <w:pPr>
        <w:jc w:val="both"/>
      </w:pPr>
      <w:r>
        <w:t>1. Stečajni upravitelj Dražen Ezgeta,</w:t>
      </w:r>
    </w:p>
    <w:p w:rsidRDefault="008E6AC4" w:rsidP="008E6AC4" w:rsidR="008E6AC4">
      <w:r>
        <w:t>2. Damir Medančić iz Pule, Veruda 1,</w:t>
      </w:r>
    </w:p>
    <w:p w:rsidRDefault="008E6AC4" w:rsidP="008E6AC4" w:rsidR="008E6AC4">
      <w:r>
        <w:t>3 . Ramiz Omanović iz Pule, Lussijeva 2,</w:t>
      </w:r>
    </w:p>
    <w:p w:rsidRDefault="008E6AC4" w:rsidP="008E6AC4" w:rsidR="008E6AC4">
      <w:pPr>
        <w:ind w:left="15"/>
      </w:pPr>
      <w:r>
        <w:t>4. Smail Husika iz Pule, Mate Balote 23,</w:t>
      </w:r>
    </w:p>
    <w:p w:rsidRDefault="008E6AC4" w:rsidP="008E6AC4" w:rsidR="008E6AC4">
      <w:pPr>
        <w:ind w:firstLine="15"/>
      </w:pPr>
      <w:r>
        <w:t>5. Stanko Laković iz Pule, Rabarova 3,</w:t>
      </w:r>
    </w:p>
    <w:p w:rsidRDefault="008E6AC4" w:rsidP="008E6AC4" w:rsidR="008E6AC4">
      <w:pPr>
        <w:ind w:hanging="15" w:left="15"/>
      </w:pPr>
      <w:r>
        <w:t xml:space="preserve">6. Sandra Vezmar iz Pule, </w:t>
      </w:r>
    </w:p>
    <w:p w:rsidRDefault="008E6AC4" w:rsidP="008E6AC4" w:rsidR="008E6AC4">
      <w:r>
        <w:t>7. Katerina Janevski-Landić iz Pule, Gortanova,</w:t>
      </w:r>
    </w:p>
    <w:p w:rsidRDefault="008E6AC4" w:rsidP="008E6AC4" w:rsidR="008E6AC4">
      <w:r>
        <w:t>8. Magdalena Zupanc iz Pule, Nikole Tesle 46,</w:t>
      </w:r>
    </w:p>
    <w:p w:rsidRDefault="008E6AC4" w:rsidP="008E6AC4" w:rsidR="008E6AC4">
      <w:pPr>
        <w:ind w:left="15"/>
      </w:pPr>
      <w:r>
        <w:t xml:space="preserve">9. Dragan Marković iz Pule, Ozad Arene 3, </w:t>
      </w:r>
    </w:p>
    <w:p w:rsidRDefault="008E6AC4" w:rsidP="008E6AC4" w:rsidR="008E6AC4">
      <w:r>
        <w:t xml:space="preserve">10. Luka Batel iz Barbana, Bateli 25/A, </w:t>
      </w:r>
    </w:p>
    <w:p w:rsidRDefault="008E6AC4" w:rsidP="008E6AC4" w:rsidR="008E6AC4">
      <w:pPr>
        <w:ind w:left="-45"/>
      </w:pPr>
      <w:r>
        <w:t>11. Željko Koški iz Pule, Savičentska 5,</w:t>
      </w:r>
    </w:p>
    <w:p w:rsidRDefault="008E6AC4" w:rsidP="008E6AC4" w:rsidR="008E6AC4">
      <w:pPr>
        <w:ind w:left="-45"/>
      </w:pPr>
      <w:r>
        <w:t>12. Elvir Omanović iz Pule, Lussijeva 2,</w:t>
      </w:r>
    </w:p>
    <w:p w:rsidRDefault="008E6AC4" w:rsidP="008E6AC4" w:rsidR="008E6AC4">
      <w:pPr>
        <w:ind w:left="-45"/>
      </w:pPr>
      <w:r>
        <w:t>13. Mirna Brgles-Milošev iz Pule, Valdebečki put 8,</w:t>
      </w:r>
    </w:p>
    <w:p w:rsidRDefault="008E6AC4" w:rsidP="008E6AC4" w:rsidR="008E6AC4">
      <w:pPr>
        <w:ind w:left="-45"/>
      </w:pPr>
      <w:r>
        <w:t>14. Midhat Halilović iz Pule, Gupčeva 4,</w:t>
      </w:r>
    </w:p>
    <w:p w:rsidRDefault="008E6AC4" w:rsidP="008E6AC4" w:rsidR="008E6AC4">
      <w:pPr>
        <w:ind w:left="-45"/>
      </w:pPr>
      <w:r>
        <w:t>15. Fikret Omerović iz Pule, Japodska 66c,</w:t>
      </w:r>
    </w:p>
    <w:p w:rsidRDefault="008E6AC4" w:rsidP="008E6AC4" w:rsidR="008E6AC4">
      <w:pPr>
        <w:ind w:left="-45"/>
      </w:pPr>
      <w:r>
        <w:t xml:space="preserve">16. Silvestar Jug iz Lepoglave, Kamničko Podgorje 78, </w:t>
      </w:r>
    </w:p>
    <w:p w:rsidRDefault="008E6AC4" w:rsidP="008E6AC4" w:rsidR="008E6AC4">
      <w:pPr>
        <w:ind w:left="-45"/>
      </w:pPr>
      <w:r>
        <w:t>17. Marica Percan iz Pule, Zlatićev trg 6,</w:t>
      </w:r>
    </w:p>
    <w:p w:rsidRDefault="008E6AC4" w:rsidP="008E6AC4" w:rsidR="008E6AC4">
      <w:pPr>
        <w:ind w:left="-45"/>
      </w:pPr>
      <w:r>
        <w:t>18. Maurizio Belas iz Fažane, Istarska 15,</w:t>
      </w:r>
    </w:p>
    <w:p w:rsidRDefault="008E6AC4" w:rsidP="008E6AC4" w:rsidR="008E6AC4">
      <w:pPr>
        <w:ind w:left="-45"/>
      </w:pPr>
      <w:r>
        <w:t>19. Đorđe Kocić iz Medulina, Biškupija 37,</w:t>
      </w:r>
    </w:p>
    <w:p w:rsidRDefault="008E6AC4" w:rsidP="008E6AC4" w:rsidR="008E6AC4">
      <w:pPr>
        <w:ind w:left="-45"/>
      </w:pPr>
      <w:r>
        <w:t>20. Mario Runko iz Pule, Vintjan 16,</w:t>
      </w:r>
    </w:p>
    <w:p w:rsidRDefault="008E6AC4" w:rsidP="008E6AC4" w:rsidR="008E6AC4">
      <w:pPr>
        <w:ind w:left="-45"/>
      </w:pPr>
      <w:r>
        <w:t>21. Andrea Perić iz Pule, Ulica grada Graza 5,</w:t>
      </w:r>
    </w:p>
    <w:p w:rsidRDefault="008E6AC4" w:rsidP="008E6AC4" w:rsidR="008E6AC4">
      <w:pPr>
        <w:ind w:left="-45"/>
      </w:pPr>
      <w:r>
        <w:t>22. Franco Moscarda iz Fažane, Braće Ilića 9,</w:t>
      </w:r>
    </w:p>
    <w:p w:rsidRDefault="008E6AC4" w:rsidP="008E6AC4" w:rsidR="008E6AC4">
      <w:pPr>
        <w:ind w:left="-45"/>
      </w:pPr>
      <w:r>
        <w:t>23. Zoran Vukmirović iz Pule, Šandaljska 5 A,</w:t>
      </w:r>
    </w:p>
    <w:p w:rsidRDefault="008E6AC4" w:rsidP="008E6AC4" w:rsidR="008E6AC4">
      <w:pPr>
        <w:ind w:left="-45"/>
      </w:pPr>
      <w:r>
        <w:t>24. Emanuel Zenzerović iz Hrboki, Hrboki 52,</w:t>
      </w:r>
    </w:p>
    <w:p w:rsidRDefault="008E6AC4" w:rsidP="008E6AC4" w:rsidR="008E6AC4">
      <w:pPr>
        <w:ind w:left="-45"/>
      </w:pPr>
      <w:r>
        <w:t>25. Damir Žagar iz Pule, Valturska 44,</w:t>
      </w:r>
    </w:p>
    <w:p w:rsidRDefault="008E6AC4" w:rsidP="008E6AC4" w:rsidR="008E6AC4">
      <w:pPr>
        <w:ind w:left="-45"/>
      </w:pPr>
      <w:r>
        <w:t xml:space="preserve">26. Miroslav Medančić iz Pule, Škokovica, </w:t>
      </w:r>
    </w:p>
    <w:p w:rsidRDefault="008E6AC4" w:rsidP="008E6AC4" w:rsidR="008E6AC4">
      <w:pPr>
        <w:ind w:left="-45"/>
      </w:pPr>
      <w:r>
        <w:t>27. Ivica Adžić iz Pule, Mate Balote 3,</w:t>
      </w:r>
    </w:p>
    <w:p w:rsidRDefault="008E6AC4" w:rsidP="008E6AC4" w:rsidR="008E6AC4">
      <w:pPr>
        <w:ind w:left="-45"/>
      </w:pPr>
      <w:r>
        <w:t xml:space="preserve">28. Nikola Čelan iz Pule, Banjole-Kamik 10, </w:t>
      </w:r>
    </w:p>
    <w:p w:rsidRDefault="008E6AC4" w:rsidP="008E6AC4" w:rsidR="008E6AC4">
      <w:pPr>
        <w:ind w:left="-45"/>
      </w:pPr>
      <w:r>
        <w:t>29. Zuhret Kurtalić iz Pule, Jeretova 40,</w:t>
      </w:r>
    </w:p>
    <w:p w:rsidRDefault="005A6D72" w:rsidP="008E6AC4" w:rsidR="008E6AC4">
      <w:pPr>
        <w:ind w:left="-45"/>
      </w:pPr>
      <w:r>
        <w:t>30. Ružica Labinjan iz P</w:t>
      </w:r>
      <w:r w:rsidR="008E6AC4">
        <w:t>ule, Kapitolinski trg 5,</w:t>
      </w:r>
    </w:p>
    <w:p w:rsidRDefault="008E6AC4" w:rsidP="008E6AC4" w:rsidR="008E6AC4">
      <w:pPr>
        <w:ind w:left="-45"/>
      </w:pPr>
      <w:r>
        <w:t>31. Mato Lubina iz Pule, Lussijeva 3,</w:t>
      </w:r>
    </w:p>
    <w:p w:rsidRDefault="008E6AC4" w:rsidP="008E6AC4" w:rsidR="008E6AC4">
      <w:pPr>
        <w:ind w:left="-45"/>
      </w:pPr>
      <w:r>
        <w:t>32. Dragan Pljakić iz Pule,</w:t>
      </w:r>
    </w:p>
    <w:p w:rsidRDefault="008E6AC4" w:rsidP="008E6AC4" w:rsidR="008E6AC4">
      <w:pPr>
        <w:ind w:left="-45"/>
      </w:pPr>
      <w:r>
        <w:t>33. Igor Ivić iz Pule, Fojbon 26,</w:t>
      </w:r>
    </w:p>
    <w:p w:rsidRDefault="008E6AC4" w:rsidP="008E6AC4" w:rsidR="008E6AC4">
      <w:pPr>
        <w:ind w:left="-45"/>
      </w:pPr>
      <w:r>
        <w:t xml:space="preserve">34. Kasim Omanović iz Ližnjana, Bunarska 63, </w:t>
      </w:r>
    </w:p>
    <w:p w:rsidRDefault="008E6AC4" w:rsidP="008E6AC4" w:rsidR="008E6AC4">
      <w:pPr>
        <w:ind w:left="-45"/>
      </w:pPr>
      <w:r>
        <w:t>35. Boris Braić iz Vodnjana, Peroj 18,</w:t>
      </w:r>
    </w:p>
    <w:p w:rsidRDefault="008E6AC4" w:rsidP="008E6AC4" w:rsidR="008E6AC4">
      <w:pPr>
        <w:ind w:left="-45"/>
      </w:pPr>
      <w:r>
        <w:t>36. Mladenka Lipljan iz Pule, Uspon sv. Franje Asiškog 10,</w:t>
      </w:r>
    </w:p>
    <w:p w:rsidRDefault="008E6AC4" w:rsidP="008E6AC4" w:rsidR="008E6AC4">
      <w:pPr>
        <w:ind w:left="-45"/>
      </w:pPr>
      <w:r>
        <w:t>37. Mladen Pergjun iz Pule, Kupelwieserova 2,</w:t>
      </w:r>
    </w:p>
    <w:p w:rsidRDefault="008E6AC4" w:rsidP="008E6AC4" w:rsidR="008E6AC4">
      <w:pPr>
        <w:ind w:left="-45"/>
      </w:pPr>
      <w:r>
        <w:t>38. Saša Mačković iz Vodnjana, Peroj 112,</w:t>
      </w:r>
    </w:p>
    <w:p w:rsidRDefault="008E6AC4" w:rsidP="008E6AC4" w:rsidR="008E6AC4">
      <w:pPr>
        <w:ind w:left="-45"/>
      </w:pPr>
      <w:r>
        <w:t>39. Željko Novosel iz Pule, Viška 26,</w:t>
      </w:r>
    </w:p>
    <w:p w:rsidRDefault="008E6AC4" w:rsidP="008E6AC4" w:rsidR="008E6AC4">
      <w:pPr>
        <w:ind w:left="-45"/>
      </w:pPr>
      <w:r>
        <w:t>40. Josip Rajković iz Pule, Valmade 32,</w:t>
      </w:r>
    </w:p>
    <w:p w:rsidRDefault="008E6AC4" w:rsidP="008E6AC4" w:rsidR="008E6AC4">
      <w:pPr>
        <w:ind w:left="-45"/>
      </w:pPr>
      <w:r>
        <w:t>4. Ester Leverić iz Pule, Banjole-Strane 23,</w:t>
      </w:r>
    </w:p>
    <w:p w:rsidRDefault="008E6AC4" w:rsidP="008E6AC4" w:rsidR="008E6AC4">
      <w:pPr>
        <w:ind w:left="-45"/>
      </w:pPr>
      <w:r>
        <w:t>42. Boro Lazarević iz Pule, Uspon Konzula Istranina 5,</w:t>
      </w:r>
    </w:p>
    <w:p w:rsidRDefault="008E6AC4" w:rsidP="008E6AC4" w:rsidR="008E6AC4">
      <w:pPr>
        <w:ind w:left="-45"/>
      </w:pPr>
      <w:r>
        <w:t>43. Stana Lubina iz Pule, Lussijeva 3,</w:t>
      </w:r>
    </w:p>
    <w:p w:rsidRDefault="008E6AC4" w:rsidP="008E6AC4" w:rsidR="008E6AC4">
      <w:pPr>
        <w:ind w:left="-45"/>
      </w:pPr>
      <w:r>
        <w:t>44. Milojko Maksimović iz Pule, Agnama 6,</w:t>
      </w:r>
    </w:p>
    <w:p w:rsidRDefault="008E6AC4" w:rsidP="008E6AC4" w:rsidR="008E6AC4">
      <w:pPr>
        <w:ind w:left="-45"/>
      </w:pPr>
      <w:r>
        <w:t xml:space="preserve">45. Dušan Nedić iz Pule, Boškovićev uspon 8, </w:t>
      </w:r>
    </w:p>
    <w:p w:rsidRDefault="008E6AC4" w:rsidP="008E6AC4" w:rsidR="008E6AC4">
      <w:pPr>
        <w:ind w:left="-45"/>
      </w:pPr>
      <w:r>
        <w:t>46. Patrik Osso iz Pule, Ginzkeyeva 3,</w:t>
      </w:r>
    </w:p>
    <w:p w:rsidRDefault="008E6AC4" w:rsidP="008E6AC4" w:rsidR="008E6AC4">
      <w:pPr>
        <w:ind w:left="-45"/>
      </w:pPr>
      <w:r>
        <w:t>47. Nevio Rajković iz Pule, Valmade 30,</w:t>
      </w:r>
    </w:p>
    <w:p w:rsidRDefault="008E6AC4" w:rsidP="008E6AC4" w:rsidR="008E6AC4">
      <w:pPr>
        <w:ind w:left="-45"/>
      </w:pPr>
      <w:r>
        <w:t>48. Andrija Vučković iz Pule, Argonautska 34,</w:t>
      </w:r>
    </w:p>
    <w:p w:rsidRDefault="008E6AC4" w:rsidP="008E6AC4" w:rsidR="008E6AC4">
      <w:pPr>
        <w:ind w:left="-45"/>
      </w:pPr>
      <w:r>
        <w:t>49. Petronije Kiridžić iz Pule, Trsine 17,</w:t>
      </w:r>
    </w:p>
    <w:p w:rsidRDefault="008E6AC4" w:rsidP="008E6AC4" w:rsidR="008E6AC4">
      <w:pPr>
        <w:ind w:left="-45"/>
      </w:pPr>
      <w:r>
        <w:t>50. Miloš Kiridžić iz Štinjana, Puntižela 67,</w:t>
      </w:r>
    </w:p>
    <w:p w:rsidRDefault="005A6D72" w:rsidP="008E6AC4" w:rsidR="008E6AC4">
      <w:pPr>
        <w:ind w:left="-45"/>
      </w:pPr>
      <w:r>
        <w:t>svi (2</w:t>
      </w:r>
      <w:r w:rsidR="008E6AC4">
        <w:t>.-50.) zastupani po Slobodanu Kaporu, dipl.iur, pravnom zastupniku u Uredu SSSH Istarske županije, Krležina 37, Pula,</w:t>
      </w:r>
    </w:p>
    <w:p w:rsidRDefault="008E6AC4" w:rsidP="008E6AC4" w:rsidR="008E6AC4">
      <w:pPr>
        <w:ind w:left="-45"/>
      </w:pPr>
      <w:r>
        <w:t>51. Marijan Zenzerović iz Pule, Divkovićeva 2,</w:t>
      </w:r>
    </w:p>
    <w:p w:rsidRDefault="008E6AC4" w:rsidP="008E6AC4" w:rsidR="008E6AC4">
      <w:pPr>
        <w:ind w:left="-45"/>
      </w:pPr>
      <w:r>
        <w:t>52. Giulia Pavlović iz Pule, Stoja 15,</w:t>
      </w:r>
    </w:p>
    <w:p w:rsidRDefault="008E6AC4" w:rsidP="008E6AC4" w:rsidR="008E6AC4">
      <w:pPr>
        <w:ind w:left="-45"/>
      </w:pPr>
      <w:r>
        <w:t xml:space="preserve">53. Barbara Buić iz Pule, Stoja 15, </w:t>
      </w:r>
    </w:p>
    <w:p w:rsidRDefault="008E6AC4" w:rsidP="008E6AC4" w:rsidR="008E6AC4">
      <w:pPr>
        <w:ind w:left="-45"/>
      </w:pPr>
      <w:r>
        <w:t>54. Irena Oliva iz Pule, Osječka 5,</w:t>
      </w:r>
    </w:p>
    <w:p w:rsidRDefault="008E6AC4" w:rsidP="008E6AC4" w:rsidR="008E6AC4">
      <w:pPr>
        <w:ind w:left="-45"/>
      </w:pPr>
      <w:r>
        <w:t xml:space="preserve">55. oglasna ploča suda </w:t>
      </w:r>
      <w:r w:rsidR="005A6D72">
        <w:t>8 dana</w:t>
      </w:r>
      <w:r w:rsidR="002D2A08">
        <w:t>,</w:t>
      </w:r>
    </w:p>
    <w:p w:rsidRDefault="008E6AC4" w:rsidP="008E6AC4" w:rsidR="008E6AC4">
      <w:pPr>
        <w:ind w:left="-45"/>
      </w:pPr>
      <w:r>
        <w:t>56. e-oglasna ploča</w:t>
      </w:r>
      <w:r w:rsidR="002D2A08">
        <w:t xml:space="preserve"> 8 dana,</w:t>
      </w:r>
    </w:p>
    <w:p w:rsidRDefault="002D2A08" w:rsidP="008E6AC4" w:rsidR="002D2A08">
      <w:pPr>
        <w:ind w:left="-45"/>
      </w:pPr>
      <w:r>
        <w:t>57. Trgovački sud u Rijeci, računovodstvo -  po pravomoćnosti.</w:t>
      </w:r>
    </w:p>
    <w:p w:rsidRDefault="008E6AC4" w:rsidP="008E6AC4" w:rsidR="008E6AC4">
      <w:pPr>
        <w:ind w:left="-45"/>
      </w:pPr>
    </w:p>
    <w:p w:rsidRDefault="008E6AC4" w:rsidP="008E6AC4" w:rsidR="008E6AC4">
      <w:pPr>
        <w:ind w:left="-45"/>
      </w:pPr>
    </w:p>
    <w:p w:rsidRDefault="008E6AC4" w:rsidP="008E6AC4" w:rsidR="008E6AC4">
      <w:pPr>
        <w:ind w:left="-45"/>
      </w:pPr>
    </w:p>
    <w:p w:rsidRDefault="008E6AC4" w:rsidP="008E6AC4" w:rsidR="008E6AC4">
      <w:pPr>
        <w:ind w:left="-45"/>
      </w:pPr>
    </w:p>
    <w:p w:rsidRDefault="008E6AC4" w:rsidP="008E6AC4" w:rsidR="008E6AC4">
      <w:pPr>
        <w:ind w:left="-45"/>
      </w:pPr>
    </w:p>
    <w:p w:rsidRDefault="008E6AC4" w:rsidP="009A7274" w:rsidR="008E6AC4">
      <w:pPr>
        <w:jc w:val="both"/>
        <w:rPr>
          <w:b/>
          <w:noProof/>
        </w:rPr>
      </w:pPr>
    </w:p>
    <w:p w:rsidRDefault="008E6AC4" w:rsidP="009A7274" w:rsidR="008E6AC4">
      <w:pPr>
        <w:jc w:val="both"/>
        <w:rPr>
          <w:b/>
          <w:noProof/>
        </w:rPr>
      </w:pPr>
    </w:p>
    <w:sectPr w:rsidSect="009A7274" w:rsidR="008E6AC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9A7" w:rsidR="009659A7">
      <w:r>
        <w:separator/>
      </w:r>
    </w:p>
  </w:endnote>
  <w:endnote w:id="0" w:type="continuationSeparator">
    <w:p w:rsidRDefault="009659A7" w:rsidR="0096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9A7" w:rsidR="009659A7">
      <w:r>
        <w:separator/>
      </w:r>
    </w:p>
  </w:footnote>
  <w:footnote w:id="0" w:type="continuationSeparator">
    <w:p w:rsidRDefault="009659A7" w:rsidR="00965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9A7" w:rsidP="009A7274" w:rsidR="009659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9A7" w:rsidR="009659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9A7" w:rsidP="00D76F56" w:rsidR="009659A7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A34F6">
      <w:rPr>
        <w:noProof/>
      </w:rPr>
      <w:t>9</w:t>
    </w:r>
    <w:r>
      <w:fldChar w:fldCharType="end"/>
    </w:r>
    <w:r>
      <w:tab/>
    </w:r>
    <w:r w:rsidRPr="00D76F56">
      <w:t xml:space="preserve"> </w:t>
    </w:r>
    <w:r>
      <w:t>Posl. broj: 1 St-5/15-377</w:t>
    </w:r>
  </w:p>
  <w:p w:rsidRDefault="009659A7" w:rsidR="009659A7">
    <w:pPr>
      <w:pStyle w:val="Zaglavlje"/>
      <w:jc w:val="center"/>
    </w:pPr>
  </w:p>
  <w:p w:rsidRDefault="009659A7" w:rsidR="009659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9A7" w:rsidP="00D76F56" w:rsidR="009659A7">
    <w:pPr>
      <w:pStyle w:val="Zaglavlje"/>
      <w:jc w:val="right"/>
    </w:pPr>
    <w:r>
      <w:t>Posl. broj: 1 St-5/15-377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C35E7"/>
    <w:multiLevelType w:val="hybridMultilevel"/>
    <w:tmpl w:val="85D2594E"/>
    <w:lvl w:tplc="821CDF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D712E5"/>
    <w:multiLevelType w:val="hybridMultilevel"/>
    <w:tmpl w:val="9D22D0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EC5AE7A8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274"/>
    <w:rsid w:val="00013F27"/>
    <w:rsid w:val="00052DBE"/>
    <w:rsid w:val="00055D45"/>
    <w:rsid w:val="000F18BB"/>
    <w:rsid w:val="001923F6"/>
    <w:rsid w:val="001C0EE0"/>
    <w:rsid w:val="002179D6"/>
    <w:rsid w:val="002D2A08"/>
    <w:rsid w:val="0043048A"/>
    <w:rsid w:val="00483702"/>
    <w:rsid w:val="005A6D72"/>
    <w:rsid w:val="00780A11"/>
    <w:rsid w:val="008E6AC4"/>
    <w:rsid w:val="008F09D2"/>
    <w:rsid w:val="00927B47"/>
    <w:rsid w:val="009346D8"/>
    <w:rsid w:val="009659A7"/>
    <w:rsid w:val="009A7274"/>
    <w:rsid w:val="00A95074"/>
    <w:rsid w:val="00AA34F6"/>
    <w:rsid w:val="00AC281E"/>
    <w:rsid w:val="00BA0F0B"/>
    <w:rsid w:val="00BA3C2B"/>
    <w:rsid w:val="00D76F56"/>
    <w:rsid w:val="00E2565B"/>
    <w:rsid w:val="00E45E41"/>
    <w:rsid w:val="00E827B9"/>
    <w:rsid w:val="00E8522B"/>
    <w:rsid w:val="00E96FD0"/>
    <w:rsid w:val="00EE671C"/>
    <w:rsid w:val="00F6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27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7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27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7274"/>
  </w:style>
  <w:style w:customStyle="true" w:styleId="Bezproreda1" w:type="paragraph">
    <w:name w:val="Bez proreda1"/>
    <w:qFormat/>
    <w:rsid w:val="009A7274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2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A7274"/>
    <w:rPr>
      <w:rFonts w:cs="Tahoma" w:eastAsia="Times New Roman" w:hAnsi="Tahoma" w:ascii="Tahoma"/>
      <w:bCs/>
      <w:sz w:val="16"/>
      <w:szCs w:val="16"/>
      <w:lang w:eastAsia="hr-HR"/>
    </w:rPr>
  </w:style>
  <w:style w:customStyle="true" w:styleId="PodnojeChar" w:type="character">
    <w:name w:val="Podnožje Char"/>
    <w:link w:val="Podnoje"/>
    <w:uiPriority w:val="99"/>
    <w:rsid w:val="009A7274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274"/>
    <w:pPr>
      <w:tabs>
        <w:tab w:pos="4536" w:val="center"/>
        <w:tab w:pos="9072" w:val="right"/>
      </w:tabs>
    </w:pPr>
  </w:style>
  <w:style w:customStyle="true" w:styleId="Ines" w:type="character">
    <w:name w:val="Ines"/>
    <w:semiHidden/>
    <w:rsid w:val="008E6AC4"/>
    <w:rPr>
      <w:rFonts w:cs="Arial" w:hAnsi="Arial" w:ascii="Arial"/>
      <w:color w:val="auto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3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4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4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4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4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27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7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274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7274"/>
  </w:style>
  <w:style w:customStyle="1" w:styleId="Bezproreda1" w:type="paragraph">
    <w:name w:val="Bez proreda1"/>
    <w:qFormat/>
    <w:rsid w:val="009A7274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2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A7274"/>
    <w:rPr>
      <w:rFonts w:ascii="Tahoma" w:cs="Tahoma" w:eastAsia="Times New Roman" w:hAnsi="Tahoma"/>
      <w:bCs/>
      <w:sz w:val="16"/>
      <w:szCs w:val="16"/>
      <w:lang w:eastAsia="hr-HR"/>
    </w:rPr>
  </w:style>
  <w:style w:customStyle="1" w:styleId="PodnojeChar" w:type="character">
    <w:name w:val="Podnožje Char"/>
    <w:link w:val="Podnoje"/>
    <w:uiPriority w:val="99"/>
    <w:rsid w:val="009A7274"/>
    <w:rPr>
      <w:rFonts w:cs="Times New Roman" w:eastAsia="Times New Roman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274"/>
    <w:pPr>
      <w:tabs>
        <w:tab w:pos="4536" w:val="center"/>
        <w:tab w:pos="9072" w:val="right"/>
      </w:tabs>
    </w:pPr>
  </w:style>
  <w:style w:customStyle="1" w:styleId="Ines" w:type="character">
    <w:name w:val="Ines"/>
    <w:semiHidden/>
    <w:rsid w:val="008E6AC4"/>
    <w:rPr>
      <w:rFonts w:ascii="Arial" w:cs="Arial" w:hAnsi="Arial"/>
      <w:color w:val="auto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3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4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4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4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4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4641</properties:Words>
  <properties:Characters>25113</properties:Characters>
  <properties:Lines>432</properties:Lines>
  <properties:Paragraphs>145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2016-06-20T10:25:00Z</dcterms:created>
  <dc:creator>korisnik</dc:creator>
  <cp:lastModifiedBy>Lorena Paris Aničić</cp:lastModifiedBy>
  <cp:lastPrinted>2016-06-20T10:50:00Z</cp:lastPrinted>
  <dcterms:modified xmlns:xsi="http://www.w3.org/2001/XMLSchema-instance" xsi:type="dcterms:W3CDTF">2016-06-20T10:56:00Z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