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778b" w14:paraId="312778b" w:rsidRDefault="00DC3C82" w:rsidP="00910611" w:rsidR="00DC3C8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C82" w:rsidP="00910611" w:rsidR="00DC3C82">
      <w:r>
        <w:rPr>
          <w:rFonts w:eastAsia="MS Mincho"/>
        </w:rPr>
        <w:t xml:space="preserve">   REPUBLIKA HRVATSKA</w:t>
      </w:r>
    </w:p>
    <w:p w:rsidRDefault="00DC3C82" w:rsidP="00910611" w:rsidR="00DC3C82">
      <w:r>
        <w:rPr>
          <w:rFonts w:eastAsia="MS Mincho"/>
        </w:rPr>
        <w:t>TRGOVAČKI SUD U RIJECI</w:t>
      </w:r>
    </w:p>
    <w:p w:rsidRDefault="00DC3C82" w:rsidR="00DC3C8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C3C82" w:rsidP="008A0D6C" w:rsidR="004C4877" w:rsidRPr="00FD636B">
      <w:pPr>
        <w:jc w:val="right"/>
      </w:pPr>
      <w:r>
        <w:t>P</w:t>
      </w:r>
      <w:r w:rsidR="0044502E" w:rsidRPr="00FD636B">
        <w:t>oslovni broj</w:t>
      </w:r>
      <w:r w:rsidR="008A0D6C" w:rsidRPr="00FD636B">
        <w:t xml:space="preserve"> 15 St-</w:t>
      </w:r>
      <w:r w:rsidR="0034354F">
        <w:t>544/13-287</w:t>
      </w:r>
    </w:p>
    <w:p w:rsidRDefault="009B5AF3" w:rsidP="00A47064" w:rsidR="009B5AF3">
      <w:pPr>
        <w:jc w:val="center"/>
        <w:rPr>
          <w:rFonts w:eastAsia="MS Mincho"/>
          <w:i/>
        </w:rPr>
      </w:pPr>
    </w:p>
    <w:p w:rsidRDefault="00067994" w:rsidP="00A47064" w:rsidR="00067994" w:rsidRPr="005E22EA">
      <w:pPr>
        <w:jc w:val="center"/>
        <w:rPr>
          <w:rFonts w:eastAsia="MS Mincho"/>
          <w:i/>
        </w:rPr>
      </w:pPr>
    </w:p>
    <w:p w:rsidRDefault="009464C5" w:rsidP="009464C5" w:rsidR="009464C5" w:rsidRPr="005E22EA">
      <w:pPr>
        <w:jc w:val="center"/>
      </w:pPr>
      <w:r w:rsidRPr="005E22EA">
        <w:t>R E P U B L I K A   H R V A T S K A</w:t>
      </w:r>
    </w:p>
    <w:p w:rsidRDefault="009464C5" w:rsidP="009464C5" w:rsidR="009464C5" w:rsidRPr="005E22EA">
      <w:pPr>
        <w:ind w:firstLine="720"/>
        <w:jc w:val="center"/>
      </w:pPr>
    </w:p>
    <w:p w:rsidRDefault="009464C5" w:rsidP="009464C5" w:rsidR="009464C5" w:rsidRPr="005E22EA">
      <w:pPr>
        <w:jc w:val="center"/>
      </w:pPr>
      <w:r w:rsidRPr="005E22EA">
        <w:t>R J E Š E N J E</w:t>
      </w:r>
    </w:p>
    <w:p w:rsidRDefault="009464C5" w:rsidP="009464C5" w:rsidR="009464C5" w:rsidRPr="00FD636B">
      <w:pPr>
        <w:jc w:val="both"/>
      </w:pPr>
    </w:p>
    <w:p w:rsidRDefault="00A840E7" w:rsidP="00A840E7" w:rsidR="00A840E7" w:rsidRPr="00FD636B">
      <w:pPr>
        <w:jc w:val="both"/>
        <w:rPr>
          <w:rFonts w:eastAsia="MS Mincho"/>
        </w:rPr>
      </w:pPr>
      <w:r w:rsidRPr="00FD636B">
        <w:rPr>
          <w:rFonts w:eastAsia="MS Mincho"/>
        </w:rPr>
        <w:tab/>
        <w:t xml:space="preserve">Trgovački sud u Rijeci, OIB 88785964957, po </w:t>
      </w:r>
      <w:r w:rsidR="00017EC8" w:rsidRPr="00FD636B">
        <w:rPr>
          <w:rFonts w:eastAsia="MS Mincho"/>
        </w:rPr>
        <w:t xml:space="preserve">stečajnom </w:t>
      </w:r>
      <w:r w:rsidRPr="00FD636B">
        <w:rPr>
          <w:rFonts w:eastAsia="MS Mincho"/>
        </w:rPr>
        <w:t xml:space="preserve">sucu Danieli Korlević, nakon zaključenja stečajnog postupka nad </w:t>
      </w:r>
      <w:r w:rsidR="00FD636B" w:rsidRPr="00FD636B">
        <w:rPr>
          <w:rFonts w:eastAsia="MS Mincho"/>
        </w:rPr>
        <w:t xml:space="preserve">dužnikom </w:t>
      </w:r>
      <w:r w:rsidRPr="00FD636B">
        <w:rPr>
          <w:rFonts w:eastAsia="MS Mincho"/>
        </w:rPr>
        <w:t xml:space="preserve">trgovačkim društvom </w:t>
      </w:r>
      <w:r w:rsidR="0034354F" w:rsidRPr="0034354F">
        <w:rPr>
          <w:color w:val="000000"/>
        </w:rPr>
        <w:t xml:space="preserve">G.E.M.A.R. d.o.o. Poreč, M. Vlašića 26, </w:t>
      </w:r>
      <w:r w:rsidRPr="00FD636B">
        <w:rPr>
          <w:rFonts w:eastAsia="MS Mincho"/>
        </w:rPr>
        <w:t xml:space="preserve">odlučujući o prijedlogu stečajnog upravitelja, dana </w:t>
      </w:r>
      <w:r w:rsidR="0034354F">
        <w:rPr>
          <w:rFonts w:eastAsia="MS Mincho"/>
        </w:rPr>
        <w:t>25. siječnja 2019. godine</w:t>
      </w:r>
    </w:p>
    <w:p w:rsidRDefault="00EB7B51" w:rsidP="009464C5" w:rsidR="00EB7B51" w:rsidRPr="00FD636B">
      <w:pPr>
        <w:jc w:val="both"/>
        <w:rPr>
          <w:rFonts w:eastAsia="MS Mincho"/>
        </w:rPr>
      </w:pPr>
    </w:p>
    <w:p w:rsidRDefault="001A0071" w:rsidP="00A47064" w:rsidR="00F670F7" w:rsidRPr="00FD636B">
      <w:pPr>
        <w:jc w:val="center"/>
        <w:rPr>
          <w:rFonts w:eastAsia="MS Mincho"/>
        </w:rPr>
      </w:pPr>
      <w:r w:rsidRPr="00FD636B">
        <w:rPr>
          <w:rFonts w:eastAsia="MS Mincho"/>
        </w:rPr>
        <w:t>r i j e š i o</w:t>
      </w:r>
      <w:r w:rsidR="00A63C11" w:rsidRPr="00FD636B">
        <w:rPr>
          <w:rFonts w:eastAsia="MS Mincho"/>
        </w:rPr>
        <w:t xml:space="preserve">  </w:t>
      </w:r>
      <w:r w:rsidRPr="00FD636B">
        <w:rPr>
          <w:rFonts w:eastAsia="MS Mincho"/>
        </w:rPr>
        <w:t xml:space="preserve">  j e</w:t>
      </w:r>
    </w:p>
    <w:p w:rsidRDefault="00345D6C" w:rsidP="00A47064" w:rsidR="00345D6C" w:rsidRPr="00FD636B">
      <w:pPr>
        <w:jc w:val="center"/>
        <w:rPr>
          <w:rFonts w:eastAsia="MS Mincho"/>
        </w:rPr>
      </w:pPr>
    </w:p>
    <w:p w:rsidRDefault="00F60DB5" w:rsidP="0034354F" w:rsidR="00C33637" w:rsidRPr="00FD636B">
      <w:pPr>
        <w:numPr>
          <w:ilvl w:val="0"/>
          <w:numId w:val="1"/>
        </w:numPr>
        <w:jc w:val="both"/>
      </w:pPr>
      <w:r w:rsidRPr="00FD636B">
        <w:t>U sudsk</w:t>
      </w:r>
      <w:r w:rsidR="00D42483" w:rsidRPr="00FD636B">
        <w:t>i</w:t>
      </w:r>
      <w:r w:rsidRPr="00FD636B">
        <w:t xml:space="preserve"> regist</w:t>
      </w:r>
      <w:r w:rsidR="00D42483" w:rsidRPr="00FD636B">
        <w:t>a</w:t>
      </w:r>
      <w:r w:rsidRPr="00FD636B">
        <w:t xml:space="preserve">r </w:t>
      </w:r>
      <w:r w:rsidR="002E4DDB" w:rsidRPr="00FD636B">
        <w:t>ovoga suda</w:t>
      </w:r>
      <w:r w:rsidR="008D33E2" w:rsidRPr="00FD636B">
        <w:t xml:space="preserve"> </w:t>
      </w:r>
      <w:r w:rsidRPr="00FD636B">
        <w:t xml:space="preserve">upisat će se </w:t>
      </w:r>
      <w:r w:rsidR="009C0104" w:rsidRPr="0034354F">
        <w:t xml:space="preserve">Stečajna masa </w:t>
      </w:r>
      <w:r w:rsidR="008F2F04" w:rsidRPr="0034354F">
        <w:t>iza</w:t>
      </w:r>
      <w:r w:rsidR="0034354F" w:rsidRPr="0034354F">
        <w:rPr>
          <w:color w:val="000000"/>
        </w:rPr>
        <w:t xml:space="preserve"> G.E.M.A.R. d.o.o. Poreč, M. Vlašića 26</w:t>
      </w:r>
      <w:r w:rsidR="0034354F" w:rsidRPr="0034354F">
        <w:rPr>
          <w:b/>
          <w:color w:val="000000"/>
        </w:rPr>
        <w:t xml:space="preserve">, </w:t>
      </w:r>
      <w:r w:rsidR="00196455" w:rsidRPr="00FD636B">
        <w:t>koj</w:t>
      </w:r>
      <w:r w:rsidR="00A02CEE" w:rsidRPr="00FD636B">
        <w:t>i</w:t>
      </w:r>
      <w:r w:rsidR="00C33637" w:rsidRPr="00FD636B">
        <w:t xml:space="preserve"> je u </w:t>
      </w:r>
      <w:r w:rsidR="00FD636B" w:rsidRPr="00FD636B">
        <w:t xml:space="preserve">sudskom </w:t>
      </w:r>
      <w:r w:rsidR="00C33637" w:rsidRPr="00FD636B">
        <w:t xml:space="preserve">registru upisan </w:t>
      </w:r>
      <w:r w:rsidR="008A0D6C" w:rsidRPr="00FD636B">
        <w:t xml:space="preserve">pod brojem </w:t>
      </w:r>
      <w:r w:rsidR="00FD636B" w:rsidRPr="00FD636B">
        <w:t xml:space="preserve"> MBS </w:t>
      </w:r>
      <w:r w:rsidR="0034354F">
        <w:t>040012002</w:t>
      </w:r>
      <w:r w:rsidR="00C33637" w:rsidRPr="00FD636B">
        <w:t>.</w:t>
      </w:r>
    </w:p>
    <w:p w:rsidRDefault="00FB026A" w:rsidP="00FB026A" w:rsidR="00FB026A" w:rsidRPr="00FD636B">
      <w:pPr>
        <w:ind w:left="1080"/>
        <w:jc w:val="both"/>
      </w:pPr>
    </w:p>
    <w:p w:rsidRDefault="00FB026A" w:rsidP="00154BB9" w:rsidR="00F60DB5" w:rsidRPr="00FD636B">
      <w:pPr>
        <w:numPr>
          <w:ilvl w:val="0"/>
          <w:numId w:val="1"/>
        </w:numPr>
        <w:jc w:val="both"/>
        <w:rPr>
          <w:color w:val="000000"/>
        </w:rPr>
      </w:pPr>
      <w:r w:rsidRPr="00FD636B">
        <w:t>Ovo</w:t>
      </w:r>
      <w:r w:rsidR="00F60DB5" w:rsidRPr="00FD636B">
        <w:rPr>
          <w:color w:val="000000"/>
        </w:rPr>
        <w:t xml:space="preserve"> rješenje objavit će se na </w:t>
      </w:r>
      <w:r w:rsidR="00D900C1" w:rsidRPr="00FD636B">
        <w:rPr>
          <w:color w:val="000000"/>
        </w:rPr>
        <w:t>mrežnoj stranici e-</w:t>
      </w:r>
      <w:r w:rsidRPr="00FD636B">
        <w:rPr>
          <w:color w:val="000000"/>
        </w:rPr>
        <w:t>Oglasna</w:t>
      </w:r>
      <w:r w:rsidR="00D900C1" w:rsidRPr="00FD636B">
        <w:rPr>
          <w:color w:val="000000"/>
        </w:rPr>
        <w:t xml:space="preserve"> ploč</w:t>
      </w:r>
      <w:r w:rsidRPr="00FD636B">
        <w:rPr>
          <w:color w:val="000000"/>
        </w:rPr>
        <w:t>a</w:t>
      </w:r>
      <w:r w:rsidR="00D900C1" w:rsidRPr="00FD636B">
        <w:rPr>
          <w:color w:val="000000"/>
        </w:rPr>
        <w:t xml:space="preserve"> sud</w:t>
      </w:r>
      <w:r w:rsidRPr="00FD636B">
        <w:rPr>
          <w:color w:val="000000"/>
        </w:rPr>
        <w:t>ov</w:t>
      </w:r>
      <w:r w:rsidR="00D900C1" w:rsidRPr="00FD636B">
        <w:rPr>
          <w:color w:val="000000"/>
        </w:rPr>
        <w:t xml:space="preserve">a. </w:t>
      </w:r>
    </w:p>
    <w:p w:rsidRDefault="00FB026A" w:rsidP="00FB026A" w:rsidR="00FB026A" w:rsidRPr="00FD636B">
      <w:pPr>
        <w:pStyle w:val="Odlomakpopisa"/>
        <w:rPr>
          <w:color w:val="000000"/>
        </w:rPr>
      </w:pPr>
    </w:p>
    <w:p w:rsidRDefault="00F60DB5" w:rsidP="00F60DB5" w:rsidR="00F60DB5" w:rsidRPr="00FD636B">
      <w:pPr>
        <w:jc w:val="center"/>
      </w:pPr>
      <w:r w:rsidRPr="00FD636B">
        <w:t>Obrazloženje</w:t>
      </w:r>
    </w:p>
    <w:p w:rsidRDefault="007F022F" w:rsidP="009A68F4" w:rsidR="007F022F" w:rsidRPr="00FD636B">
      <w:pPr>
        <w:jc w:val="both"/>
      </w:pPr>
    </w:p>
    <w:p w:rsidRDefault="008D33E2" w:rsidP="00F60DB5" w:rsidR="0024479D" w:rsidRPr="00FD636B">
      <w:pPr>
        <w:ind w:firstLine="708"/>
        <w:jc w:val="both"/>
        <w:rPr>
          <w:rFonts w:eastAsia="MS Mincho"/>
        </w:rPr>
      </w:pPr>
      <w:r w:rsidRPr="00FD636B">
        <w:rPr>
          <w:rFonts w:eastAsia="MS Mincho"/>
        </w:rPr>
        <w:t>Rješenjem ovoga suda posl. broj 15 St-</w:t>
      </w:r>
      <w:r w:rsidR="0034354F">
        <w:rPr>
          <w:rFonts w:eastAsia="MS Mincho"/>
        </w:rPr>
        <w:t>544</w:t>
      </w:r>
      <w:r w:rsidR="000558C1">
        <w:rPr>
          <w:rFonts w:eastAsia="MS Mincho"/>
        </w:rPr>
        <w:t>/2013</w:t>
      </w:r>
      <w:r w:rsidR="007B550E" w:rsidRPr="00FD636B">
        <w:rPr>
          <w:rFonts w:eastAsia="MS Mincho"/>
        </w:rPr>
        <w:t>-</w:t>
      </w:r>
      <w:r w:rsidR="0034354F">
        <w:rPr>
          <w:rFonts w:eastAsia="MS Mincho"/>
        </w:rPr>
        <w:t>283</w:t>
      </w:r>
      <w:r w:rsidR="008F2F04" w:rsidRPr="00FD636B">
        <w:rPr>
          <w:rFonts w:eastAsia="MS Mincho"/>
        </w:rPr>
        <w:t xml:space="preserve"> od</w:t>
      </w:r>
      <w:r w:rsidR="0034354F">
        <w:rPr>
          <w:rFonts w:eastAsia="MS Mincho"/>
        </w:rPr>
        <w:t xml:space="preserve"> 27. ožujka 2017. godine</w:t>
      </w:r>
      <w:r w:rsidR="009C0104" w:rsidRPr="00FD636B">
        <w:rPr>
          <w:rFonts w:eastAsia="MS Mincho"/>
        </w:rPr>
        <w:t xml:space="preserve"> nad dužnikom</w:t>
      </w:r>
      <w:r w:rsidR="000558C1">
        <w:rPr>
          <w:color w:val="000000"/>
        </w:rPr>
        <w:t xml:space="preserve"> </w:t>
      </w:r>
      <w:r w:rsidR="0034354F">
        <w:rPr>
          <w:color w:val="000000"/>
        </w:rPr>
        <w:t>G.E.M.A.R. d.o.o. Poreč</w:t>
      </w:r>
      <w:r w:rsidR="000558C1">
        <w:rPr>
          <w:rFonts w:eastAsia="MS Mincho"/>
        </w:rPr>
        <w:t xml:space="preserve"> </w:t>
      </w:r>
      <w:r w:rsidR="002838DA" w:rsidRPr="00FD636B">
        <w:t xml:space="preserve">zaključen </w:t>
      </w:r>
      <w:r w:rsidR="0034354F">
        <w:t xml:space="preserve">je </w:t>
      </w:r>
      <w:r w:rsidR="002838DA" w:rsidRPr="00FD636B">
        <w:t xml:space="preserve">stečajni postupak, a dužnik </w:t>
      </w:r>
      <w:r w:rsidR="008F2F04" w:rsidRPr="00FD636B">
        <w:t xml:space="preserve">je </w:t>
      </w:r>
      <w:r w:rsidR="0034354F">
        <w:t xml:space="preserve">rješenjem Trgovačkog suda u Pazinu posl. broj Tt-18/2390-2 od 23. svibnja 2018. godine </w:t>
      </w:r>
      <w:r w:rsidR="002838DA" w:rsidRPr="00FD636B">
        <w:t xml:space="preserve">brisan </w:t>
      </w:r>
      <w:r w:rsidRPr="00FD636B">
        <w:rPr>
          <w:rFonts w:eastAsia="MS Mincho"/>
        </w:rPr>
        <w:t xml:space="preserve">iz </w:t>
      </w:r>
      <w:r w:rsidR="00FD636B" w:rsidRPr="00FD636B">
        <w:rPr>
          <w:rFonts w:eastAsia="MS Mincho"/>
        </w:rPr>
        <w:t xml:space="preserve">sudskog registra </w:t>
      </w:r>
      <w:r w:rsidR="0034354F">
        <w:rPr>
          <w:rFonts w:eastAsia="MS Mincho"/>
        </w:rPr>
        <w:t>toga</w:t>
      </w:r>
      <w:r w:rsidR="00FD636B" w:rsidRPr="00FD636B">
        <w:rPr>
          <w:rFonts w:eastAsia="MS Mincho"/>
        </w:rPr>
        <w:t xml:space="preserve"> suda</w:t>
      </w:r>
      <w:r w:rsidR="002838DA" w:rsidRPr="00FD636B">
        <w:rPr>
          <w:rFonts w:eastAsia="MS Mincho"/>
        </w:rPr>
        <w:t xml:space="preserve">. </w:t>
      </w:r>
      <w:r w:rsidRPr="00FD636B">
        <w:rPr>
          <w:rFonts w:eastAsia="MS Mincho"/>
        </w:rPr>
        <w:t xml:space="preserve"> </w:t>
      </w:r>
      <w:r w:rsidR="00FB026A" w:rsidRPr="00FD636B">
        <w:rPr>
          <w:rFonts w:eastAsia="MS Mincho"/>
        </w:rPr>
        <w:t xml:space="preserve"> </w:t>
      </w:r>
      <w:r w:rsidRPr="00FD636B">
        <w:rPr>
          <w:rFonts w:eastAsia="MS Mincho"/>
        </w:rPr>
        <w:t xml:space="preserve"> </w:t>
      </w:r>
    </w:p>
    <w:p w:rsidRDefault="0034354F" w:rsidP="00F06245" w:rsidR="0034354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podnio je prijedlog za </w:t>
      </w:r>
      <w:r w:rsidR="00FD636B" w:rsidRPr="00FD636B">
        <w:rPr>
          <w:rFonts w:eastAsia="MS Mincho"/>
        </w:rPr>
        <w:t>upis stečajne ma</w:t>
      </w:r>
      <w:r w:rsidR="00FD636B">
        <w:rPr>
          <w:rFonts w:eastAsia="MS Mincho"/>
        </w:rPr>
        <w:t>se</w:t>
      </w:r>
      <w:r w:rsidR="00FD636B" w:rsidRPr="00FD636B">
        <w:rPr>
          <w:rFonts w:eastAsia="MS Mincho"/>
        </w:rPr>
        <w:t xml:space="preserve"> u sudski </w:t>
      </w:r>
      <w:r w:rsidR="009C0104" w:rsidRPr="00FD636B">
        <w:rPr>
          <w:rFonts w:eastAsia="MS Mincho"/>
        </w:rPr>
        <w:t>registar</w:t>
      </w:r>
      <w:r w:rsidR="002428B7" w:rsidRPr="00FD636B">
        <w:rPr>
          <w:rFonts w:eastAsia="MS Mincho"/>
        </w:rPr>
        <w:t xml:space="preserve">. </w:t>
      </w:r>
      <w:r w:rsidR="00682EBF">
        <w:rPr>
          <w:rFonts w:eastAsia="MS Mincho"/>
        </w:rPr>
        <w:t xml:space="preserve">Naime, </w:t>
      </w:r>
      <w:r>
        <w:rPr>
          <w:rFonts w:eastAsia="MS Mincho"/>
        </w:rPr>
        <w:t>nakon zaključenja stečajnog postupka, stečajni upravitelj nastavit će parnični postupak u ime i za račun stečajne mase koji se vodi u predmetu pod posl. brojem P-123/17.</w:t>
      </w:r>
    </w:p>
    <w:p w:rsidRDefault="00963AAD" w:rsidP="00F06245" w:rsidR="00960749" w:rsidRPr="00FD636B">
      <w:pPr>
        <w:ind w:firstLine="708"/>
        <w:jc w:val="both"/>
      </w:pPr>
      <w:r w:rsidRPr="00FD636B">
        <w:rPr>
          <w:rFonts w:eastAsia="MS Mincho"/>
        </w:rPr>
        <w:t>V</w:t>
      </w:r>
      <w:r w:rsidR="002838DA" w:rsidRPr="00FD636B">
        <w:rPr>
          <w:rFonts w:eastAsia="MS Mincho"/>
        </w:rPr>
        <w:t xml:space="preserve">aljalo je </w:t>
      </w:r>
      <w:r w:rsidRPr="00FD636B">
        <w:rPr>
          <w:rFonts w:eastAsia="MS Mincho"/>
        </w:rPr>
        <w:t xml:space="preserve">stoga </w:t>
      </w:r>
      <w:r w:rsidR="00FB026A" w:rsidRPr="00FD636B">
        <w:rPr>
          <w:rFonts w:eastAsia="MS Mincho"/>
        </w:rPr>
        <w:t>temeljem čl.437.</w:t>
      </w:r>
      <w:r w:rsidR="009C0104" w:rsidRPr="00FD636B">
        <w:rPr>
          <w:rFonts w:eastAsia="MS Mincho"/>
        </w:rPr>
        <w:t xml:space="preserve"> i</w:t>
      </w:r>
      <w:r w:rsidR="00FB026A" w:rsidRPr="00FD636B">
        <w:rPr>
          <w:rFonts w:eastAsia="MS Mincho"/>
        </w:rPr>
        <w:t xml:space="preserve"> </w:t>
      </w:r>
      <w:r w:rsidR="009C0104" w:rsidRPr="00FD636B">
        <w:rPr>
          <w:rFonts w:eastAsia="MS Mincho"/>
        </w:rPr>
        <w:t>čl.</w:t>
      </w:r>
      <w:r w:rsidR="00FB026A" w:rsidRPr="00FD636B">
        <w:rPr>
          <w:rFonts w:eastAsia="MS Mincho"/>
        </w:rPr>
        <w:t xml:space="preserve">438. </w:t>
      </w:r>
      <w:r w:rsidR="008B4F23" w:rsidRPr="00FD636B">
        <w:rPr>
          <w:rFonts w:eastAsia="MS Mincho"/>
        </w:rPr>
        <w:t xml:space="preserve">u vezi s čl. 441. st.2. </w:t>
      </w:r>
      <w:r w:rsidR="0024479D" w:rsidRPr="00FD636B">
        <w:rPr>
          <w:rFonts w:eastAsia="MS Mincho"/>
        </w:rPr>
        <w:t>Stečajnog zakona</w:t>
      </w:r>
      <w:r w:rsidR="00FB026A" w:rsidRPr="00FD636B">
        <w:rPr>
          <w:rFonts w:eastAsia="MS Mincho"/>
        </w:rPr>
        <w:t xml:space="preserve"> (Narodne novine </w:t>
      </w:r>
      <w:r w:rsidR="00551FD6" w:rsidRPr="00FD636B">
        <w:rPr>
          <w:rFonts w:eastAsia="MS Mincho"/>
        </w:rPr>
        <w:t xml:space="preserve">broj </w:t>
      </w:r>
      <w:r w:rsidR="00FB026A" w:rsidRPr="00FD636B">
        <w:rPr>
          <w:rFonts w:eastAsia="MS Mincho"/>
        </w:rPr>
        <w:t>71/15</w:t>
      </w:r>
      <w:r w:rsidR="0034354F">
        <w:rPr>
          <w:rFonts w:eastAsia="MS Mincho"/>
        </w:rPr>
        <w:t xml:space="preserve"> i 104/17</w:t>
      </w:r>
      <w:r w:rsidR="00FB026A" w:rsidRPr="00FD636B">
        <w:rPr>
          <w:rFonts w:eastAsia="MS Mincho"/>
        </w:rPr>
        <w:t xml:space="preserve">) riješiti kao u izreci rješenja. </w:t>
      </w:r>
      <w:r w:rsidR="00FB026A" w:rsidRPr="00FD636B">
        <w:t xml:space="preserve"> </w:t>
      </w:r>
    </w:p>
    <w:p w:rsidRDefault="008D33E2" w:rsidP="00F06245" w:rsidR="008D33E2" w:rsidRPr="00FD636B">
      <w:pPr>
        <w:ind w:firstLine="708"/>
        <w:jc w:val="both"/>
      </w:pPr>
    </w:p>
    <w:p w:rsidRDefault="00FB026A" w:rsidP="009E6FB6" w:rsidR="00345D6C">
      <w:pPr>
        <w:jc w:val="center"/>
      </w:pPr>
      <w:r w:rsidRPr="00FD636B">
        <w:t xml:space="preserve">U </w:t>
      </w:r>
      <w:r w:rsidR="00345D6C" w:rsidRPr="00FD636B">
        <w:t xml:space="preserve">Rijeci, </w:t>
      </w:r>
      <w:r w:rsidR="0034354F">
        <w:t>25. siječnja 2019. godine</w:t>
      </w:r>
      <w:r w:rsidRPr="00FD636B">
        <w:t xml:space="preserve"> </w:t>
      </w:r>
    </w:p>
    <w:p w:rsidRDefault="0034354F" w:rsidP="009E6FB6" w:rsidR="0034354F" w:rsidRPr="00FD636B">
      <w:pPr>
        <w:jc w:val="center"/>
      </w:pPr>
    </w:p>
    <w:p w:rsidRDefault="00FD636B" w:rsidP="0034354F" w:rsidR="00345D6C" w:rsidRPr="00FD636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C4D14">
        <w:t xml:space="preserve">                  </w:t>
      </w:r>
      <w:r w:rsidR="00E311E9">
        <w:t xml:space="preserve">    </w:t>
      </w:r>
      <w:r w:rsidR="00EC4D14">
        <w:t xml:space="preserve"> </w:t>
      </w:r>
      <w:r w:rsidR="00187C94" w:rsidRPr="00FD636B">
        <w:t>S</w:t>
      </w:r>
      <w:r w:rsidR="00EC4D14">
        <w:t>tečajni s</w:t>
      </w:r>
      <w:r w:rsidR="00345D6C" w:rsidRPr="00FD636B">
        <w:t>udac</w:t>
      </w:r>
    </w:p>
    <w:p w:rsidRDefault="00FD636B" w:rsidP="005D3601" w:rsidR="00FD636B">
      <w:pPr>
        <w:ind w:firstLine="708" w:left="1416"/>
        <w:jc w:val="right"/>
      </w:pPr>
      <w:r>
        <w:tab/>
      </w:r>
      <w:r>
        <w:tab/>
      </w:r>
      <w:r w:rsidR="00FB026A" w:rsidRPr="00FD636B">
        <w:t>Daniela Korlević</w:t>
      </w:r>
      <w:r w:rsidR="009E768A">
        <w:t xml:space="preserve"> </w:t>
      </w:r>
      <w:r w:rsidR="005D3601">
        <w:t xml:space="preserve"> </w:t>
      </w:r>
    </w:p>
    <w:p w:rsidRDefault="005D3601" w:rsidP="005D3601" w:rsidR="005D3601" w:rsidRPr="00FD636B">
      <w:pPr>
        <w:ind w:firstLine="708" w:left="1416"/>
        <w:jc w:val="right"/>
        <w:rPr>
          <w:rFonts w:eastAsia="MS Mincho"/>
          <w:b/>
        </w:rPr>
      </w:pPr>
    </w:p>
    <w:p w:rsidRDefault="00154BB9" w:rsidP="004A0442" w:rsidR="0024479D" w:rsidRPr="00DA75EE">
      <w:pPr>
        <w:jc w:val="both"/>
        <w:rPr>
          <w:rFonts w:eastAsia="MS Mincho"/>
        </w:rPr>
      </w:pPr>
      <w:r w:rsidRPr="00DA75EE">
        <w:rPr>
          <w:rFonts w:eastAsia="MS Mincho"/>
        </w:rPr>
        <w:t>UPUTA O PRAVNOM LIJEKU</w:t>
      </w:r>
      <w:r w:rsidR="00DA75EE">
        <w:rPr>
          <w:rFonts w:eastAsia="MS Mincho"/>
        </w:rPr>
        <w:t>:</w:t>
      </w:r>
      <w:r w:rsidR="00345D6C" w:rsidRPr="00DA75EE">
        <w:rPr>
          <w:rFonts w:eastAsia="MS Mincho"/>
        </w:rPr>
        <w:t xml:space="preserve"> </w:t>
      </w:r>
    </w:p>
    <w:p w:rsidRDefault="004A0442" w:rsidP="00EE5463" w:rsidR="00FB026A" w:rsidRPr="00FD636B">
      <w:pPr>
        <w:jc w:val="both"/>
      </w:pPr>
      <w:r w:rsidRPr="00FD636B">
        <w:t xml:space="preserve">Protiv ovog rješenja dopuštena je žalba. </w:t>
      </w:r>
      <w:r w:rsidR="008D33E2" w:rsidRPr="00FD636B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8A0D6C" w:rsidR="00FB026A" w:rsidRPr="00FD636B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DC3C82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8A0D6C">
      <w:t>47</w:t>
    </w:r>
    <w:r w:rsidR="00187C94">
      <w:t>/16-</w:t>
    </w:r>
    <w:r w:rsidR="008A0D6C">
      <w:t>9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7EC8"/>
    <w:rsid w:val="0003364A"/>
    <w:rsid w:val="00033823"/>
    <w:rsid w:val="000558C1"/>
    <w:rsid w:val="000602A0"/>
    <w:rsid w:val="00064AEC"/>
    <w:rsid w:val="00067994"/>
    <w:rsid w:val="00094078"/>
    <w:rsid w:val="000A0E43"/>
    <w:rsid w:val="000A3204"/>
    <w:rsid w:val="000B5772"/>
    <w:rsid w:val="000D2EE6"/>
    <w:rsid w:val="000E0D4F"/>
    <w:rsid w:val="000E1541"/>
    <w:rsid w:val="000E1EA2"/>
    <w:rsid w:val="000E698B"/>
    <w:rsid w:val="000F3D63"/>
    <w:rsid w:val="000F6DCE"/>
    <w:rsid w:val="000F719A"/>
    <w:rsid w:val="000F769D"/>
    <w:rsid w:val="000F7E5A"/>
    <w:rsid w:val="00106225"/>
    <w:rsid w:val="00115FEA"/>
    <w:rsid w:val="00122B90"/>
    <w:rsid w:val="00154BB9"/>
    <w:rsid w:val="00160ED7"/>
    <w:rsid w:val="0016231F"/>
    <w:rsid w:val="00162488"/>
    <w:rsid w:val="00187C94"/>
    <w:rsid w:val="00196455"/>
    <w:rsid w:val="001A0071"/>
    <w:rsid w:val="001A047D"/>
    <w:rsid w:val="001A125D"/>
    <w:rsid w:val="001A5F6F"/>
    <w:rsid w:val="001B1313"/>
    <w:rsid w:val="001B539F"/>
    <w:rsid w:val="001C0267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28B7"/>
    <w:rsid w:val="0024479D"/>
    <w:rsid w:val="00244EFF"/>
    <w:rsid w:val="002622B6"/>
    <w:rsid w:val="0026256D"/>
    <w:rsid w:val="00266E4D"/>
    <w:rsid w:val="00274598"/>
    <w:rsid w:val="002838DA"/>
    <w:rsid w:val="00294EB6"/>
    <w:rsid w:val="002B781A"/>
    <w:rsid w:val="002C0AE4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354F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3791"/>
    <w:rsid w:val="00414E44"/>
    <w:rsid w:val="004205D9"/>
    <w:rsid w:val="0042504B"/>
    <w:rsid w:val="00437846"/>
    <w:rsid w:val="00442FCF"/>
    <w:rsid w:val="00444B66"/>
    <w:rsid w:val="0044502E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3601"/>
    <w:rsid w:val="005D537E"/>
    <w:rsid w:val="005D5C60"/>
    <w:rsid w:val="005D7682"/>
    <w:rsid w:val="005E22EA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4699F"/>
    <w:rsid w:val="006662C7"/>
    <w:rsid w:val="00675E4D"/>
    <w:rsid w:val="00682EBF"/>
    <w:rsid w:val="006953CD"/>
    <w:rsid w:val="006A250F"/>
    <w:rsid w:val="006A31F7"/>
    <w:rsid w:val="006B6375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3661E"/>
    <w:rsid w:val="00753677"/>
    <w:rsid w:val="007553FE"/>
    <w:rsid w:val="00755BB3"/>
    <w:rsid w:val="00770E29"/>
    <w:rsid w:val="00782B19"/>
    <w:rsid w:val="00783962"/>
    <w:rsid w:val="007B550E"/>
    <w:rsid w:val="007B6E0A"/>
    <w:rsid w:val="007C1540"/>
    <w:rsid w:val="007D222B"/>
    <w:rsid w:val="007D7399"/>
    <w:rsid w:val="007D7C42"/>
    <w:rsid w:val="007E3C10"/>
    <w:rsid w:val="007F022F"/>
    <w:rsid w:val="007F2E07"/>
    <w:rsid w:val="007F68A5"/>
    <w:rsid w:val="00800506"/>
    <w:rsid w:val="0080070E"/>
    <w:rsid w:val="00805ABF"/>
    <w:rsid w:val="00817DB4"/>
    <w:rsid w:val="00825545"/>
    <w:rsid w:val="008339CC"/>
    <w:rsid w:val="00842AC2"/>
    <w:rsid w:val="00845363"/>
    <w:rsid w:val="008475D1"/>
    <w:rsid w:val="00854B86"/>
    <w:rsid w:val="008710B5"/>
    <w:rsid w:val="0087114C"/>
    <w:rsid w:val="008774C3"/>
    <w:rsid w:val="008935CB"/>
    <w:rsid w:val="00897A06"/>
    <w:rsid w:val="008A0D6C"/>
    <w:rsid w:val="008B250A"/>
    <w:rsid w:val="008B3200"/>
    <w:rsid w:val="008B4F23"/>
    <w:rsid w:val="008D22A3"/>
    <w:rsid w:val="008D33E2"/>
    <w:rsid w:val="008F2F04"/>
    <w:rsid w:val="008F49E8"/>
    <w:rsid w:val="00920C69"/>
    <w:rsid w:val="0092399B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9E768A"/>
    <w:rsid w:val="009F7A82"/>
    <w:rsid w:val="00A02CEE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76288"/>
    <w:rsid w:val="00A826E1"/>
    <w:rsid w:val="00A840E7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5538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5EE"/>
    <w:rsid w:val="00DA766B"/>
    <w:rsid w:val="00DB0730"/>
    <w:rsid w:val="00DC3C82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1E9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B7B51"/>
    <w:rsid w:val="00EC100B"/>
    <w:rsid w:val="00EC4D14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D636B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C3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C8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C8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C8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C8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C3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C8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C8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C8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C8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98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lipnja 2018.</izvorni_sadrzaj>
    <derivirana_varijabla naziv="DomainObject.Predmet.DatumArhiviranja_1">4. lipnja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2018.</izvorni_sadrzaj>
    <derivirana_varijabla naziv="DomainObject.Predmet.DatumRjesavanja_1">27. ožujka 2018.</derivirana_varijabla>
  </DomainObject.Predmet.DatumRjesavanja>
  <DomainObject.Predmet.DatumRokaCuvanja>
    <izvorni_sadrzaj>16. travnja 2048.</izvorni_sadrzaj>
    <derivirana_varijabla naziv="DomainObject.Predmet.DatumRokaCuvanja_1">16. travnja 2048.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lipnja 2018.</izvorni_sadrzaj>
    <derivirana_varijabla naziv="DomainObject.Predmet.DatumZatvaranja_1">4. lipnja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hr.ibm.icms.common.model.sluzbeneosobe.Referada@2b502b5[id=6469, dbStatus=null, naziv=Referada 15, oznaka=null, sudac=null] &lt;-hr.ibm.icms.common.model.sluzbeneosobe.Referada@2b502b5[status dodjele: =false]</izvorni_sadrzaj>
    <derivirana_varijabla naziv="DomainObject.Predmet.MjestoCuvanja_1">hr.ibm.icms.common.model.sluzbeneosobe.Referada@2b502b5[id=6469, dbStatus=null, naziv=Referada 15, oznaka=null, sudac=null] &lt;-hr.ibm.icms.common.model.sluzbeneosobe.Referada@2b502b5[status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</izvorni_sadrzaj>
    <derivirana_varijabla naziv="DomainObject.Predmet.StrankaFormated_1">  JURAJ RUK</derivirana_varijabla>
  </DomainObject.Predmet.StrankaFormated>
  <DomainObject.Predmet.StrankaFormatedOIB>
    <izvorni_sadrzaj>  JURAJ RUK, OIB 10723390180</izvorni_sadrzaj>
    <derivirana_varijabla naziv="DomainObject.Predmet.StrankaFormatedOIB_1">  JURAJ RUK, OIB 10723390180</derivirana_varijabla>
  </DomainObject.Predmet.StrankaFormatedOIB>
  <DomainObject.Predmet.StrankaFormatedWithAdress>
    <izvorni_sadrzaj> JURAJ RUK, Barat 7, 52463 Višnjan</izvorni_sadrzaj>
    <derivirana_varijabla naziv="DomainObject.Predmet.StrankaFormatedWithAdress_1"> JURAJ RUK, Barat 7, 52463 Višnjan</derivirana_varijabla>
  </DomainObject.Predmet.StrankaFormatedWithAdress>
  <DomainObject.Predmet.StrankaFormatedWithAdressOIB>
    <izvorni_sadrzaj> JURAJ RUK, OIB 10723390180, Barat 7, 52463 Višnjan</izvorni_sadrzaj>
    <derivirana_varijabla naziv="DomainObject.Predmet.StrankaFormatedWithAdressOIB_1"> JURAJ RUK, OIB 10723390180, Barat 7, 52463 Višnjan</derivirana_varijabla>
  </DomainObject.Predmet.StrankaFormatedWithAdressOIB>
  <DomainObject.Predmet.StrankaWithAdress>
    <izvorni_sadrzaj>JURAJ RUK Barat 7,52463 Višnjan</izvorni_sadrzaj>
    <derivirana_varijabla naziv="DomainObject.Predmet.StrankaWithAdress_1">JURAJ RUK Barat 7,52463 Višnjan</derivirana_varijabla>
  </DomainObject.Predmet.StrankaWithAdress>
  <DomainObject.Predmet.StrankaWithAdressOIB>
    <izvorni_sadrzaj>JURAJ RUK, OIB 10723390180, Barat 7,52463 Višnjan</izvorni_sadrzaj>
    <derivirana_varijabla naziv="DomainObject.Predmet.StrankaWithAdressOIB_1">JURAJ RUK, OIB 10723390180, Barat 7,52463 Višnjan</derivirana_varijabla>
  </DomainObject.Predmet.StrankaWithAdressOIB>
  <DomainObject.Predmet.StrankaNazivFormated>
    <izvorni_sadrzaj>JURAJ RUK</izvorni_sadrzaj>
    <derivirana_varijabla naziv="DomainObject.Predmet.StrankaNazivFormated_1">JURAJ RUK</derivirana_varijabla>
  </DomainObject.Predmet.StrankaNazivFormated>
  <DomainObject.Predmet.StrankaNazivFormatedOIB>
    <izvorni_sadrzaj>JURAJ RUK, OIB 10723390180</izvorni_sadrzaj>
    <derivirana_varijabla naziv="DomainObject.Predmet.StrankaNazivFormatedOIB_1">JURAJ RUK,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</item>
    </izvorni_sadrzaj>
    <derivirana_varijabla naziv="DomainObject.Predmet.StrankaListFormated_1">
      <item>JURAJ RUK</item>
    </derivirana_varijabla>
  </DomainObject.Predmet.StrankaListFormated>
  <DomainObject.Predmet.StrankaListFormatedOIB>
    <izvorni_sadrzaj>
      <item>JURAJ RUK, OIB 10723390180</item>
    </izvorni_sadrzaj>
    <derivirana_varijabla naziv="DomainObject.Predmet.StrankaListFormatedOIB_1">
      <item>JURAJ RUK, OIB 10723390180</item>
    </derivirana_varijabla>
  </DomainObject.Predmet.StrankaListFormatedOIB>
  <DomainObject.Predmet.StrankaListFormatedWithAdress>
    <izvorni_sadrzaj>
      <item>JURAJ RUK, Barat 7, 52463 Višnjan</item>
    </izvorni_sadrzaj>
    <derivirana_varijabla naziv="DomainObject.Predmet.StrankaListFormatedWithAdress_1">
      <item>JURAJ RUK, Barat 7, 52463 Višnjan</item>
    </derivirana_varijabla>
  </DomainObject.Predmet.StrankaListFormatedWithAdress>
  <DomainObject.Predmet.StrankaListFormatedWithAdressOIB>
    <izvorni_sadrzaj>
      <item>JURAJ RUK, OIB 10723390180, Barat 7, 52463 Višnjan</item>
    </izvorni_sadrzaj>
    <derivirana_varijabla naziv="DomainObject.Predmet.StrankaListFormatedWithAdressOIB_1">
      <item>JURAJ RUK, OIB 10723390180, Barat 7, 52463 Višnjan</item>
    </derivirana_varijabla>
  </DomainObject.Predmet.StrankaListFormatedWithAdressOIB>
  <DomainObject.Predmet.StrankaListNazivFormated>
    <izvorni_sadrzaj>
      <item>JURAJ RUK</item>
    </izvorni_sadrzaj>
    <derivirana_varijabla naziv="DomainObject.Predmet.StrankaListNazivFormated_1">
      <item>JURAJ RUK</item>
    </derivirana_varijabla>
  </DomainObject.Predmet.StrankaListNazivFormated>
  <DomainObject.Predmet.StrankaListNazivFormatedOIB>
    <izvorni_sadrzaj>
      <item>JURAJ RUK, OIB 10723390180</item>
    </izvorni_sadrzaj>
    <derivirana_varijabla naziv="DomainObject.Predmet.StrankaListNazivFormatedOIB_1">
      <item>JURAJ RUK,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GRAD POREČ</item>
      <item>Kristijan Širola</item>
      <item>Andrej Sablić</item>
      <item>Željko Perčinlić</item>
      <item>ROZANA FABRIS</item>
      <item>VODOPROMET d.o.o.</item>
      <item>Odvjetničko društvo Veljović i partneri</item>
      <item>Odvjetničko društvo Vukić i partneri</item>
      <item>H-ABDUCO d.o.o</item>
    </izvorni_sadrzaj>
    <derivirana_varijabla naziv="DomainObject.Predmet.OstaliListFormated_1">
      <item>GRAD POREČ</item>
      <item>Kristijan Širola</item>
      <item>Andrej Sablić</item>
      <item>Željko Perčinlić</item>
      <item>ROZANA FABRIS</item>
      <item>VODOPROMET d.o.o.</item>
      <item>Odvjetničko društvo Veljović i partneri</item>
      <item>Odvjetničko društvo Vukić i partneri</item>
      <item>H-ABDUCO d.o.o</item>
    </derivirana_varijabla>
  </DomainObject.Predmet.OstaliListFormated>
  <DomainObject.Predmet.OstaliListFormatedOIB>
    <izvorni_sadrzaj>
      <item>GRAD POREČ</item>
      <item>Kristijan Širola</item>
      <item>Andrej Sablić, OIB 53418504315</item>
      <item>Željko Perčinlić</item>
      <item>ROZANA FABRIS</item>
      <item>VODOPROMET d.o.o.</item>
      <item>Odvjetničko društvo Veljović i partneri</item>
      <item>Odvjetničko društvo Vukić i partneri</item>
      <item>H-ABDUCO d.o.o</item>
    </izvorni_sadrzaj>
    <derivirana_varijabla naziv="DomainObject.Predmet.OstaliListFormatedOIB_1">
      <item>GRAD POREČ</item>
      <item>Kristijan Širola</item>
      <item>Andrej Sablić, OIB 53418504315</item>
      <item>Željko Perčinlić</item>
      <item>ROZANA FABRIS</item>
      <item>VODOPROMET d.o.o.</item>
      <item>Odvjetničko društvo Veljović i partneri</item>
      <item>Odvjetničko društvo Vukić i partneri</item>
      <item>H-ABDUCO d.o.o</item>
    </derivirana_varijabla>
  </DomainObject.Predmet.OstaliListFormatedOIB>
  <DomainObject.Predmet.OstaliListFormatedWithAdress>
    <izvorni_sadrzaj>
      <item>GRAD POREČ, 52440 Poreč</item>
      <item>Kristijan Širola</item>
      <item>Andrej Sablić, Kumičićeva 41, 51000 Rijeka</item>
      <item>Željko Perčinlić</item>
      <item>ROZANA FABRIS, Istarskog razvoda 2, 52440 Poreč</item>
      <item>VODOPROMET d.o.o., VALTURA LIŽNJAN, VALTURSKO POLJE 212, 52100 Pula</item>
      <item>Odvjetničko društvo Veljović i partneri, Dobrilina 9, 52100 Pula</item>
      <item>Odvjetničko društvo Vukić i partneri</item>
      <item>H-ABDUCO d.o.o, Slavonska avenija 6a, 10000 Zagreb</item>
    </izvorni_sadrzaj>
    <derivirana_varijabla naziv="DomainObject.Predmet.OstaliListFormatedWithAdress_1">
      <item>GRAD POREČ, 52440 Poreč</item>
      <item>Kristijan Širola</item>
      <item>Andrej Sablić, Kumičićeva 41, 51000 Rijeka</item>
      <item>Željko Perčinlić</item>
      <item>ROZANA FABRIS, Istarskog razvoda 2, 52440 Poreč</item>
      <item>VODOPROMET d.o.o., VALTURA LIŽNJAN, VALTURSKO POLJE 212, 52100 Pula</item>
      <item>Odvjetničko društvo Veljović i partneri, Dobrilina 9, 52100 Pula</item>
      <item>Odvjetničko društvo Vukić i partneri</item>
      <item>H-ABDUCO d.o.o, Slavonska avenija 6a, 10000 Zagreb</item>
    </derivirana_varijabla>
  </DomainObject.Predmet.OstaliListFormatedWithAdress>
  <DomainObject.Predmet.OstaliListFormatedWithAdressOIB>
    <izvorni_sadrzaj>
      <item>GRAD POREČ, 52440 Poreč</item>
      <item>Kristijan Širola</item>
      <item>Andrej Sablić, OIB 53418504315, Kumičićeva 41, 51000 Rijeka</item>
      <item>Željko Perčinlić</item>
      <item>ROZANA FABRIS, Istarskog razvoda 2, 52440 Poreč</item>
      <item>VODOPROMET d.o.o., VALTURA LIŽNJAN, VALTURSKO POLJE 212, 52100 Pula</item>
      <item>Odvjetničko društvo Veljović i partneri, Dobrilina 9, 52100 Pula</item>
      <item>Odvjetničko društvo Vukić i partneri</item>
      <item>H-ABDUCO d.o.o, Slavonska avenija 6a, 10000 Zagreb</item>
    </izvorni_sadrzaj>
    <derivirana_varijabla naziv="DomainObject.Predmet.OstaliListFormatedWithAdressOIB_1">
      <item>GRAD POREČ, 52440 Poreč</item>
      <item>Kristijan Širola</item>
      <item>Andrej Sablić, OIB 53418504315, Kumičićeva 41, 51000 Rijeka</item>
      <item>Željko Perčinlić</item>
      <item>ROZANA FABRIS, Istarskog razvoda 2, 52440 Poreč</item>
      <item>VODOPROMET d.o.o., VALTURA LIŽNJAN, VALTURSKO POLJE 212, 52100 Pula</item>
      <item>Odvjetničko društvo Veljović i partneri, Dobrilina 9, 52100 Pula</item>
      <item>Odvjetničko društvo Vukić i partneri</item>
      <item>H-ABDUCO d.o.o, Slavonska avenija 6a, 10000 Zagreb</item>
    </derivirana_varijabla>
  </DomainObject.Predmet.OstaliListFormatedWithAdressOIB>
  <DomainObject.Predmet.OstaliListNazivFormated>
    <izvorni_sadrzaj>
      <item>GRAD POREČ</item>
      <item>Kristijan Širola</item>
      <item>Andrej Sablić</item>
      <item>Željko Perčinlić</item>
      <item>ROZANA FABRIS</item>
      <item>VODOPROMET d.o.o.</item>
      <item>Odvjetničko društvo Veljović i partneri</item>
      <item>Odvjetničko društvo Vukić i partneri</item>
      <item>H-ABDUCO d.o.o</item>
    </izvorni_sadrzaj>
    <derivirana_varijabla naziv="DomainObject.Predmet.OstaliListNazivFormated_1">
      <item>GRAD POREČ</item>
      <item>Kristijan Širola</item>
      <item>Andrej Sablić</item>
      <item>Željko Perčinlić</item>
      <item>ROZANA FABRIS</item>
      <item>VODOPROMET d.o.o.</item>
      <item>Odvjetničko društvo Veljović i partneri</item>
      <item>Odvjetničko društvo Vukić i partneri</item>
      <item>H-ABDUCO d.o.o</item>
    </derivirana_varijabla>
  </DomainObject.Predmet.OstaliListNazivFormated>
  <DomainObject.Predmet.OstaliListNazivFormatedOIB>
    <izvorni_sadrzaj>
      <item>GRAD POREČ</item>
      <item>Kristijan Širola</item>
      <item>Andrej Sablić, OIB 53418504315</item>
      <item>Željko Perčinlić</item>
      <item>ROZANA FABRIS</item>
      <item>VODOPROMET d.o.o.</item>
      <item>Odvjetničko društvo Veljović i partneri</item>
      <item>Odvjetničko društvo Vukić i partneri</item>
      <item>H-ABDUCO d.o.o</item>
    </izvorni_sadrzaj>
    <derivirana_varijabla naziv="DomainObject.Predmet.OstaliListNazivFormatedOIB_1">
      <item>GRAD POREČ</item>
      <item>Kristijan Širola</item>
      <item>Andrej Sablić, OIB 53418504315</item>
      <item>Željko Perčinlić</item>
      <item>ROZANA FABRIS</item>
      <item>VODOPROMET d.o.o.</item>
      <item>Odvjetničko društvo Veljović i partneri</item>
      <item>Odvjetničko društvo Vukić i partneri</item>
      <item>H-ABDUCO d.o.o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</izvorni_sadrzaj>
    <derivirana_varijabla naziv="DomainObject.Predmet.StrankaIDrugi_1">JURAJ RUK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RUK, OIB 10723390180, Barat 7, 52463 Višnjan</izvorni_sadrzaj>
    <derivirana_varijabla naziv="DomainObject.Predmet.StrankaIDrugiAdressOIB_1">JURAJ RUK, OIB 10723390180, Barat 7, 52463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2018.</izvorni_sadrzaj>
    <derivirana_varijabla naziv="DomainObject.Predmet.OdlukaRjesenje.DatumDonosenjaOdluke_1">27. ožujka 2018.</derivirana_varijabla>
  </DomainObject.Predmet.OdlukaRjesenje.DatumDonosenjaOdluke>
  <DomainObject.Predmet.OdlukaRjesenje.DatumPravomocnosti>
    <izvorni_sadrzaj>16. travnja 2018.</izvorni_sadrzaj>
    <derivirana_varijabla naziv="DomainObject.Predmet.OdlukaRjesenje.DatumPravomocnosti_1">16. travnja 2018.</derivirana_varijabla>
  </DomainObject.Predmet.OdlukaRjesenje.DatumPravomocnosti>
  <DomainObject.Predmet.OdlukaRjesenje.Oznaka>
    <izvorni_sadrzaj>St-544/2013-283</izvorni_sadrzaj>
    <derivirana_varijabla naziv="DomainObject.Predmet.OdlukaRjesenje.Oznaka_1">St-544/2013-283</derivirana_varijabla>
  </DomainObject.Predmet.OdlukaRjesenje.Oznaka>
  <DomainObject.Predmet.SudioniciListNaziv>
    <izvorni_sadrzaj>
      <item>G.E.M.A.R. d.o.o.  Poreč</item>
      <item>JURAJ RUK</item>
      <item>GRAD POREČ</item>
      <item>Kristijan Širola</item>
      <item>Andrej Sablić</item>
      <item>Željko Perčinlić</item>
      <item>ROZANA FABRIS</item>
      <item>VODOPROMET d.o.o.</item>
      <item>Odvjetničko društvo Veljović i partneri</item>
      <item>Odvjetničko društvo Vukić i partneri</item>
      <item>H-ABDUCO d.o.o</item>
    </izvorni_sadrzaj>
    <derivirana_varijabla naziv="DomainObject.Predmet.SudioniciListNaziv_1">
      <item>G.E.M.A.R. d.o.o.  Poreč</item>
      <item>JURAJ RUK</item>
      <item>GRAD POREČ</item>
      <item>Kristijan Širola</item>
      <item>Andrej Sablić</item>
      <item>Željko Perčinlić</item>
      <item>ROZANA FABRIS</item>
      <item>VODOPROMET d.o.o.</item>
      <item>Odvjetničko društvo Veljović i partneri</item>
      <item>Odvjetničko društvo Vukić i partneri</item>
      <item>H-ABDUCO d.o.o</item>
    </derivirana_varijabla>
  </DomainObject.Predmet.SudioniciListNaziv>
  <DomainObject.Predmet.SudioniciListAdressOIB>
    <izvorni_sadrzaj>
      <item>G.E.M.A.R. d.o.o.  Poreč, OIB 41285319887, Mate Vlašića 26,52440 Poreč</item>
      <item>JURAJ RUK, OIB 10723390180, Barat 7,52463 Višnjan</item>
      <item>GRAD POREČ, 52440 Poreč</item>
      <item>Kristijan Širola</item>
      <item>Andrej Sablić, OIB 53418504315, Kumičićeva 41,51000 Rijeka</item>
      <item>Željko Perčinlić</item>
      <item>ROZANA FABRIS, Istarskog razvoda 2,52440 Poreč</item>
      <item>VODOPROMET d.o.o., VALTURA LIŽNJAN, VALTURSKO POLJE 212,52100 Pula</item>
      <item>Odvjetničko društvo Veljović i partneri, Dobrilina 9,52100 Pula</item>
      <item>Odvjetničko društvo Vukić i partneri</item>
      <item>H-ABDUCO d.o.o, Slavonska avenija 6a,10000 Zagreb</item>
    </izvorni_sadrzaj>
    <derivirana_varijabla naziv="DomainObject.Predmet.SudioniciListAdressOIB_1">
      <item>G.E.M.A.R. d.o.o.  Poreč, OIB 41285319887, Mate Vlašića 26,52440 Poreč</item>
      <item>JURAJ RUK, OIB 10723390180, Barat 7,52463 Višnjan</item>
      <item>GRAD POREČ, 52440 Poreč</item>
      <item>Kristijan Širola</item>
      <item>Andrej Sablić, OIB 53418504315, Kumičićeva 41,51000 Rijeka</item>
      <item>Željko Perčinlić</item>
      <item>ROZANA FABRIS, Istarskog razvoda 2,52440 Poreč</item>
      <item>VODOPROMET d.o.o., VALTURA LIŽNJAN, VALTURSKO POLJE 212,52100 Pula</item>
      <item>Odvjetničko društvo Veljović i partneri, Dobrilina 9,52100 Pula</item>
      <item>Odvjetničko društvo Vukić i partneri</item>
      <item>H-ABDUCO d.o.o,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41285319887</item>
      <item>, OIB 10723390180</item>
      <item>, OIB null</item>
      <item>, OIB null</item>
      <item>, OIB 53418504315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41285319887</item>
      <item>, OIB 10723390180</item>
      <item>, OIB null</item>
      <item>, OIB null</item>
      <item>, OIB 53418504315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27. ožujka 2018.</izvorni_sadrzaj>
    <derivirana_varijabla naziv="DomainObject.PredzadnjaOdlukaIzPredmeta.DatumDonosenjaOdluke_1">27. ožujka 2018.</derivirana_varijabla>
  </DomainObject.PredzadnjaOdlukaIzPredmeta.DatumDonosenjaOdluke>
  <DomainObject.PredzadnjaOdlukaIzPredmeta.Oznaka>
    <izvorni_sadrzaj>St-544/2013-283</izvorni_sadrzaj>
    <derivirana_varijabla naziv="DomainObject.PredzadnjaOdlukaIzPredmeta.Oznaka_1">St-544/2013-283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3218D0-63D0-4D97-8885-966538961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294</properties:Words>
  <properties:Characters>1484</properties:Characters>
  <properties:Lines>44</properties:Lines>
  <properties:Paragraphs>19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2019-01-25T10:05:00Z</dcterms:created>
  <dc:creator>Korisnik</dc:creator>
  <cp:lastModifiedBy>Jasna Radulović</cp:lastModifiedBy>
  <cp:lastPrinted>2019-01-25T10:05:00Z</cp:lastPrinted>
  <dcterms:modified xmlns:xsi="http://www.w3.org/2001/XMLSchema-instance" xsi:type="dcterms:W3CDTF">2019-01-25T10:07:00Z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(544-13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