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714c" w14:paraId="a29714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D55895" w:rsidP="004635D5" w:rsidR="00D55895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957903">
        <w:t xml:space="preserve">,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DE7DFA">
        <w:t>MAPET</w:t>
      </w:r>
      <w:r w:rsidR="002D1F52" w:rsidRPr="002D1F52">
        <w:t xml:space="preserve"> </w:t>
      </w:r>
      <w:r w:rsidR="00DE7DFA">
        <w:t>j.</w:t>
      </w:r>
      <w:r w:rsidR="002D1F52" w:rsidRPr="002D1F52">
        <w:t xml:space="preserve">d.o.o. </w:t>
      </w:r>
      <w:r>
        <w:t xml:space="preserve">sa sjedištem </w:t>
      </w:r>
      <w:r w:rsidR="00087712">
        <w:t xml:space="preserve">u </w:t>
      </w:r>
      <w:r w:rsidR="00DE7DFA" w:rsidRPr="00DE7DFA">
        <w:t>Šibenik (Grad Šibenik)</w:t>
      </w:r>
      <w:r w:rsidR="00DE7DFA">
        <w:t xml:space="preserve">, </w:t>
      </w:r>
      <w:r w:rsidR="00DE7DFA" w:rsidRPr="00DE7DFA">
        <w:t>Put Kamenjaka 44</w:t>
      </w:r>
      <w:r>
        <w:t xml:space="preserve">, OIB: </w:t>
      </w:r>
      <w:r w:rsidR="00DE7DFA" w:rsidRPr="00DE7DFA">
        <w:t>78597721051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DE7DFA">
        <w:t>Šibenik</w:t>
      </w:r>
      <w:r w:rsidRPr="000506EC">
        <w:t>,</w:t>
      </w:r>
      <w:r>
        <w:t xml:space="preserve"> </w:t>
      </w:r>
      <w:r w:rsidR="00DE7DFA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E7DFA">
        <w:t>26</w:t>
      </w:r>
      <w:r>
        <w:t xml:space="preserve">. </w:t>
      </w:r>
      <w:r w:rsidR="00DE7DFA">
        <w:t>listopada</w:t>
      </w:r>
      <w:r w:rsidR="00B734C9">
        <w:t xml:space="preserve"> 2016., </w:t>
      </w:r>
      <w:r w:rsidR="0071251A" w:rsidRPr="0071251A">
        <w:t>13. prosinca</w:t>
      </w:r>
      <w:r w:rsidR="0071251A">
        <w:t>,</w:t>
      </w:r>
      <w:r w:rsidR="0071251A" w:rsidRPr="0071251A">
        <w:t xml:space="preserve">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E7DFA" w:rsidRPr="00DE7DFA">
        <w:t>MAPET j.d.o.o. sa sjedištem u Šibenik (Grad Šibenik), Put Kamenjaka 44, OIB: 78597721051</w:t>
      </w:r>
      <w:r w:rsidR="00DE7DFA">
        <w:t xml:space="preserve">, </w:t>
      </w:r>
      <w:r>
        <w:t xml:space="preserve">na temelju neizvršenih osnova za plaćanje iznosi </w:t>
      </w:r>
      <w:r w:rsidR="00DE7DFA">
        <w:t>50.498,27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D1F52">
        <w:t xml:space="preserve"> </w:t>
      </w:r>
      <w:r w:rsidRPr="00FC1537">
        <w:t xml:space="preserve">se </w:t>
      </w:r>
      <w:r w:rsidR="002D1F52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DE7DFA" w:rsidRPr="00DE7DFA">
        <w:t>Dragan Banovac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E7DFA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C089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D1F52">
      <w:t>Poslovni broj: 5 St-</w:t>
    </w:r>
    <w:r w:rsidR="00957903">
      <w:t>1106</w:t>
    </w:r>
    <w:r w:rsidRPr="009A7EB8">
      <w:t>/16-</w:t>
    </w:r>
    <w:r w:rsidR="00E94ED1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 w:rsidR="002D1F52">
      <w:t>-</w:t>
    </w:r>
    <w:r w:rsidR="00957903">
      <w:t>1106</w:t>
    </w:r>
    <w:r>
      <w:t>/16-</w:t>
    </w:r>
    <w:r w:rsidR="00E94ED1">
      <w:t>7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237E01"/>
    <w:rsid w:val="00257E4C"/>
    <w:rsid w:val="002C089B"/>
    <w:rsid w:val="002D1F52"/>
    <w:rsid w:val="00447958"/>
    <w:rsid w:val="004635D5"/>
    <w:rsid w:val="0047789A"/>
    <w:rsid w:val="006A66B9"/>
    <w:rsid w:val="006E6B12"/>
    <w:rsid w:val="0071251A"/>
    <w:rsid w:val="008337B7"/>
    <w:rsid w:val="00957903"/>
    <w:rsid w:val="00990A98"/>
    <w:rsid w:val="009A7EB8"/>
    <w:rsid w:val="009E2467"/>
    <w:rsid w:val="00A32F79"/>
    <w:rsid w:val="00B734C9"/>
    <w:rsid w:val="00D55895"/>
    <w:rsid w:val="00DE7DFA"/>
    <w:rsid w:val="00E6461B"/>
    <w:rsid w:val="00E94ED1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MAPET j.d.o.o. za ugostiteljstvo</izvorni_sadrzaj>
    <derivirana_varijabla naziv="DomainObject.Predmet.ProtustrankaFormated_1">  MAPET j.d.o.o. za ugostiteljstvo</derivirana_varijabla>
  </DomainObject.Predmet.ProtustrankaFormated>
  <DomainObject.Predmet.ProtustrankaFormatedOIB>
    <izvorni_sadrzaj>  MAPET j.d.o.o. za ugostiteljstvo, OIB 78597721051</izvorni_sadrzaj>
    <derivirana_varijabla naziv="DomainObject.Predmet.ProtustrankaFormatedOIB_1">  MAPET j.d.o.o. za ugostiteljstvo, OIB 78597721051</derivirana_varijabla>
  </DomainObject.Predmet.ProtustrankaFormatedOIB>
  <DomainObject.Predmet.ProtustrankaFormatedWithAdress>
    <izvorni_sadrzaj> MAPET j.d.o.o. za ugostiteljstvo, Put Kamenjaka 44, 22000 Šibenik</izvorni_sadrzaj>
    <derivirana_varijabla naziv="DomainObject.Predmet.ProtustrankaFormatedWithAdress_1"> MAPET j.d.o.o. za ugostiteljstvo, Put Kamenjaka 44, 22000 Šibenik</derivirana_varijabla>
  </DomainObject.Predmet.ProtustrankaFormatedWithAdress>
  <DomainObject.Predmet.ProtustrankaFormatedWithAdressOIB>
    <izvorni_sadrzaj> MAPET j.d.o.o. za ugostiteljstvo, OIB 78597721051, Put Kamenjaka 44, 22000 Šibenik</izvorni_sadrzaj>
    <derivirana_varijabla naziv="DomainObject.Predmet.ProtustrankaFormatedWithAdressOIB_1"> MAPET j.d.o.o. za ugostiteljstvo, OIB 78597721051, Put Kamenjaka 44, 22000 Šibenik</derivirana_varijabla>
  </DomainObject.Predmet.ProtustrankaFormatedWithAdressOIB>
  <DomainObject.Predmet.ProtustrankaWithAdress>
    <izvorni_sadrzaj>MAPET j.d.o.o. za ugostiteljstvo Put Kamenjaka 44, 22000 Šibenik</izvorni_sadrzaj>
    <derivirana_varijabla naziv="DomainObject.Predmet.ProtustrankaWithAdress_1">MAPET j.d.o.o. za ugostiteljstvo Put Kamenjaka 44, 22000 Šibenik</derivirana_varijabla>
  </DomainObject.Predmet.ProtustrankaWithAdress>
  <DomainObject.Predmet.ProtustrankaWithAdressOIB>
    <izvorni_sadrzaj>MAPET j.d.o.o. za ugostiteljstvo, OIB 78597721051, Put Kamenjaka 44, 22000 Šibenik</izvorni_sadrzaj>
    <derivirana_varijabla naziv="DomainObject.Predmet.ProtustrankaWithAdressOIB_1">MAPET j.d.o.o. za ugostiteljstvo, OIB 78597721051, Put Kamenjaka 44, 22000 Šibenik</derivirana_varijabla>
  </DomainObject.Predmet.ProtustrankaWithAdressOIB>
  <DomainObject.Predmet.ProtustrankaNazivFormated>
    <izvorni_sadrzaj>MAPET j.d.o.o. za ugostiteljstvo</izvorni_sadrzaj>
    <derivirana_varijabla naziv="DomainObject.Predmet.ProtustrankaNazivFormated_1">MAPET j.d.o.o. za ugostiteljstvo</derivirana_varijabla>
  </DomainObject.Predmet.ProtustrankaNazivFormated>
  <DomainObject.Predmet.ProtustrankaNazivFormatedOIB>
    <izvorni_sadrzaj>MAPET j.d.o.o. za ugostiteljstvo, OIB 78597721051</izvorni_sadrzaj>
    <derivirana_varijabla naziv="DomainObject.Predmet.ProtustrankaNazivFormatedOIB_1">MAPET j.d.o.o. za ugostiteljstvo, OIB 78597721051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MAPET j.d.o.o. za ugostiteljstvo</item>
    </izvorni_sadrzaj>
    <derivirana_varijabla naziv="DomainObject.Predmet.ProtuStrankaListFormated_1">
      <item>MAPET j.d.o.o. za ugostiteljstvo</item>
    </derivirana_varijabla>
  </DomainObject.Predmet.ProtuStrankaListFormated>
  <DomainObject.Predmet.ProtuStrankaListFormatedOIB>
    <izvorni_sadrzaj>
      <item>MAPET j.d.o.o. za ugostiteljstvo, OIB 78597721051</item>
    </izvorni_sadrzaj>
    <derivirana_varijabla naziv="DomainObject.Predmet.ProtuStrankaListFormatedOIB_1">
      <item>MAPET j.d.o.o. za ugostiteljstvo, OIB 78597721051</item>
    </derivirana_varijabla>
  </DomainObject.Predmet.ProtuStrankaListFormatedOIB>
  <DomainObject.Predmet.ProtuStrankaListFormatedWithAdress>
    <izvorni_sadrzaj>
      <item>MAPET j.d.o.o. za ugostiteljstvo, Put Kamenjaka 44, 22000 Šibenik</item>
    </izvorni_sadrzaj>
    <derivirana_varijabla naziv="DomainObject.Predmet.ProtuStrankaListFormatedWithAdress_1">
      <item>MAPET j.d.o.o. za ugostiteljstvo, Put Kamenjaka 44, 22000 Šibenik</item>
    </derivirana_varijabla>
  </DomainObject.Predmet.ProtuStrankaListFormatedWithAdress>
  <DomainObject.Predmet.ProtuStrankaListFormatedWithAdressOIB>
    <izvorni_sadrzaj>
      <item>MAPET j.d.o.o. za ugostiteljstvo, OIB 78597721051, Put Kamenjaka 44, 22000 Šibenik</item>
    </izvorni_sadrzaj>
    <derivirana_varijabla naziv="DomainObject.Predmet.ProtuStrankaListFormatedWithAdressOIB_1">
      <item>MAPET j.d.o.o. za ugostiteljstvo, OIB 78597721051, Put Kamenjaka 44, 22000 Šibenik</item>
    </derivirana_varijabla>
  </DomainObject.Predmet.ProtuStrankaListFormatedWithAdressOIB>
  <DomainObject.Predmet.ProtuStrankaListNazivFormated>
    <izvorni_sadrzaj>
      <item>MAPET j.d.o.o. za ugostiteljstvo</item>
    </izvorni_sadrzaj>
    <derivirana_varijabla naziv="DomainObject.Predmet.ProtuStrankaListNazivFormated_1">
      <item>MAPET j.d.o.o. za ugostiteljstvo</item>
    </derivirana_varijabla>
  </DomainObject.Predmet.ProtuStrankaListNazivFormated>
  <DomainObject.Predmet.ProtuStrankaListNazivFormatedOIB>
    <izvorni_sadrzaj>
      <item>MAPET j.d.o.o. za ugostiteljstvo, OIB 78597721051</item>
    </izvorni_sadrzaj>
    <derivirana_varijabla naziv="DomainObject.Predmet.ProtuStrankaListNazivFormatedOIB_1">
      <item>MAPET j.d.o.o. za ugostiteljstvo, OIB 78597721051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MAPET j.d.o.o. za ugostiteljstvo</izvorni_sadrzaj>
    <derivirana_varijabla naziv="DomainObject.Predmet.ProtustrankaIDrugi_1">MAPET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MAPET j.d.o.o. za ugostiteljstvo, OIB 78597721051, Put Kamenjaka 44, 22000 Šibenik</izvorni_sadrzaj>
    <derivirana_varijabla naziv="DomainObject.Predmet.ProtustrankaIDrugiAdressOIB_1">MAPET j.d.o.o. za ugostiteljstvo, OIB 78597721051, Put Kamenjaka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MAPET j.d.o.o. za ugostiteljstvo</item>
    </izvorni_sadrzaj>
    <derivirana_varijabla naziv="DomainObject.Predmet.SudioniciListNaziv_1">
      <item>FINA - Podružnica Šibenik</item>
      <item>MAPET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MAPET j.d.o.o. za ugostiteljstvo, OIB 78597721051, Put Kamenjaka 44,22000 Šibenik</item>
    </izvorni_sadrzaj>
    <derivirana_varijabla naziv="DomainObject.Predmet.SudioniciListAdressOIB_1">
      <item>FINA - Podružnica Šibenik, OIB 85821130368, Perivoj L. Marune 1,22000 Šibenik</item>
      <item>MAPET j.d.o.o. za ugostiteljstvo, OIB 78597721051, Put Kamenjaka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78597721051</item>
    </izvorni_sadrzaj>
    <derivirana_varijabla naziv="DomainObject.Predmet.SudioniciListNazivOIB_1">
      <item>, OIB 85821130368</item>
      <item>, OIB 78597721051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2011</properties:Characters>
  <properties:Lines>64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