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6fab" w14:paraId="bac6fab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BF7230">
        <w:rPr>
          <w:b/>
        </w:rPr>
        <w:t>MAUER j.d.o.o., Vinkovci, Vrtna 27, OIB: 60010566892, MBS: 030135575</w:t>
      </w:r>
      <w:r w:rsidR="003969D3">
        <w:t xml:space="preserve">, dana </w:t>
      </w:r>
      <w:r w:rsidR="00BF7230">
        <w:t>12. prosinca</w:t>
      </w:r>
      <w:r w:rsidR="003969D3">
        <w:t xml:space="preserve"> 2016.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BF7230" w:rsidRPr="00BF7230">
        <w:rPr>
          <w:b/>
        </w:rPr>
        <w:t xml:space="preserve">MAUER j.d.o.o., Vinkovci, Vrtna 27, OIB: 60010566892, MBS: 030135575 </w:t>
      </w:r>
      <w:r w:rsidR="00BF7230">
        <w:t xml:space="preserve">a prijedlog FINE RC Osijek od 18. travnja 2016. g. za otvaranje stečajnog postupka </w:t>
      </w:r>
      <w:r w:rsidR="00BF7230" w:rsidRPr="008826C9">
        <w:rPr>
          <w:b/>
        </w:rPr>
        <w:t>se odbacuje.</w:t>
      </w:r>
    </w:p>
    <w:p w:rsidRDefault="00BF7230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</w:p>
    <w:p w:rsidRDefault="00BF7230" w:rsidP="00BF7230" w:rsidR="00BF7230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18. travnja 2016. g. FINA RC Osijek podnijela je prijedlog za otvaranje stečajnog postupka za dužnika </w:t>
      </w:r>
      <w:r w:rsidRPr="00BF7230">
        <w:rPr>
          <w:b/>
        </w:rPr>
        <w:t xml:space="preserve">MAUER j.d.o.o., Vinkovci, Vrtna 27, OIB: 60010566892, MBS: 030135575 </w:t>
      </w:r>
      <w:r>
        <w:rPr>
          <w:bCs/>
        </w:rPr>
        <w:t>navodeći da dužnik na dan 14. travanj 2016. g. u Očevidniku redoslijeda osnova za plaćanje ima evidentirane neizvršene osnove za plaćanje u neprekinutom razdoblju od 120 dana, u ukupnom iznosu od 59.986,05 kn te da ima dva  zaposlenika.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Podneskom od 7. prosinca 2016. g. dužnik je podnio zahtjev za obustavu stečajnog postupka navodeći da više nije u blokadi što dokazuje Potvrdom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od  7.12.2016. g. 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– od 7.12.2016.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lastRenderedPageBreak/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F7DC7">
        <w:rPr>
          <w:bCs/>
        </w:rPr>
        <w:t>12. studenog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podnesak dužnika </w:t>
      </w:r>
      <w:r w:rsidR="008F3B38">
        <w:rPr>
          <w:lang w:val="hr-HR"/>
        </w:rPr>
        <w:t xml:space="preserve">s prilogom od </w:t>
      </w:r>
      <w:r w:rsidR="001F7DC7">
        <w:rPr>
          <w:lang w:val="hr-HR"/>
        </w:rPr>
        <w:t>7.12.</w:t>
      </w:r>
      <w:r w:rsidR="008F3B38">
        <w:rPr>
          <w:lang w:val="hr-HR"/>
        </w:rPr>
        <w:t xml:space="preserve">2016. g. (str. </w:t>
      </w:r>
      <w:r w:rsidR="001F7DC7">
        <w:rPr>
          <w:lang w:val="hr-HR"/>
        </w:rPr>
        <w:t>11 i 12</w:t>
      </w:r>
      <w:r w:rsidR="008F3B38">
        <w:rPr>
          <w:lang w:val="hr-HR"/>
        </w:rPr>
        <w:t>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1F7DC7">
        <w:t>12.1.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DFA" w:rsidP="004A3868" w:rsidR="00D92DFA">
      <w:r>
        <w:separator/>
      </w:r>
    </w:p>
  </w:endnote>
  <w:endnote w:id="0" w:type="continuationSeparator">
    <w:p w:rsidRDefault="00D92DFA" w:rsidP="004A3868" w:rsidR="00D92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DFA" w:rsidP="004A3868" w:rsidR="00D92DFA">
      <w:r>
        <w:separator/>
      </w:r>
    </w:p>
  </w:footnote>
  <w:footnote w:id="0" w:type="continuationSeparator">
    <w:p w:rsidRDefault="00D92DFA" w:rsidP="004A3868" w:rsidR="00D92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3747">
      <w:rPr>
        <w:noProof/>
      </w:rPr>
      <w:t>2</w:t>
    </w:r>
    <w:r>
      <w:fldChar w:fldCharType="end"/>
    </w:r>
  </w:p>
  <w:p w:rsidRDefault="00563C78" w:rsidP="00563C78" w:rsidR="00563C78">
    <w:pPr>
      <w:jc w:val="right"/>
    </w:pPr>
    <w:r>
      <w:t>6 St-</w:t>
    </w:r>
    <w:r w:rsidR="00BF7230">
      <w:t>914/16-8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13747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92DFA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3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137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37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7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7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3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137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37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7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7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MAUER jednostavno društvo s ograničenom odgovornošću za trgovinu i usluge</izvorni_sadrzaj>
    <derivirana_varijabla naziv="DomainObject.Predmet.ProtustrankaFormated_1">  MAUER jednostavno društvo s ograničenom odgovornošću za trgovinu i usluge</derivirana_varijabla>
  </DomainObject.Predmet.ProtustrankaFormated>
  <DomainObject.Predmet.ProtustrankaFormatedOIB>
    <izvorni_sadrzaj>  MAUER jednostavno društvo s ograničenom odgovornošću za trgovinu i usluge, OIB 60010566892</izvorni_sadrzaj>
    <derivirana_varijabla naziv="DomainObject.Predmet.ProtustrankaFormatedOIB_1">  MAUER jednostavno društvo s ograničenom odgovornošću za trgovinu i usluge, OIB 60010566892</derivirana_varijabla>
  </DomainObject.Predmet.ProtustrankaFormatedOIB>
  <DomainObject.Predmet.ProtustrankaFormatedWithAdress>
    <izvorni_sadrzaj> MAUER jednostavno društvo s ograničenom odgovornošću za trgovinu i usluge, Vrtna 27, 32100 Vinkovci</izvorni_sadrzaj>
    <derivirana_varijabla naziv="DomainObject.Predmet.ProtustrankaFormatedWithAdress_1"> MAUER jednostavno društvo s ograničenom odgovornošću za trgovinu i usluge, Vrtna 27, 32100 Vinkovci</derivirana_varijabla>
  </DomainObject.Predmet.ProtustrankaFormatedWithAdress>
  <DomainObject.Predmet.ProtustrankaFormatedWithAdressOIB>
    <izvorni_sadrzaj> MAUER jednostavno društvo s ograničenom odgovornošću za trgovinu i usluge, OIB 60010566892, Vrtna 27, 32100 Vinkovci</izvorni_sadrzaj>
    <derivirana_varijabla naziv="DomainObject.Predmet.ProtustrankaFormatedWithAdressOIB_1"> MAUER jednostavno društvo s ograničenom odgovornošću za trgovinu i usluge, OIB 60010566892, Vrtna 27, 32100 Vinkovci</derivirana_varijabla>
  </DomainObject.Predmet.ProtustrankaFormatedWithAdressOIB>
  <DomainObject.Predmet.ProtustrankaWithAdress>
    <izvorni_sadrzaj>MAUER jednostavno društvo s ograničenom odgovornošću za trgovinu i usluge Vrtna 27, 32100 Vinkovci</izvorni_sadrzaj>
    <derivirana_varijabla naziv="DomainObject.Predmet.ProtustrankaWithAdress_1">MAUER jednostavno društvo s ograničenom odgovornošću za trgovinu i usluge Vrtna 27, 32100 Vinkovci</derivirana_varijabla>
  </DomainObject.Predmet.ProtustrankaWithAdress>
  <DomainObject.Predmet.ProtustrankaWithAdressOIB>
    <izvorni_sadrzaj>MAUER jednostavno društvo s ograničenom odgovornošću za trgovinu i usluge, OIB 60010566892, Vrtna 27, 32100 Vinkovci</izvorni_sadrzaj>
    <derivirana_varijabla naziv="DomainObject.Predmet.ProtustrankaWithAdressOIB_1">MAUER jednostavno društvo s ograničenom odgovornošću za trgovinu i usluge, OIB 60010566892, Vrtna 27, 32100 Vinkovci</derivirana_varijabla>
  </DomainObject.Predmet.ProtustrankaWithAdressOIB>
  <DomainObject.Predmet.ProtustrankaNazivFormated>
    <izvorni_sadrzaj>MAUER jednostavno društvo s ograničenom odgovornošću za trgovinu i usluge</izvorni_sadrzaj>
    <derivirana_varijabla naziv="DomainObject.Predmet.ProtustrankaNazivFormated_1">MAUER jednostavno društvo s ograničenom odgovornošću za trgovinu i usluge</derivirana_varijabla>
  </DomainObject.Predmet.ProtustrankaNazivFormated>
  <DomainObject.Predmet.ProtustrankaNazivFormatedOIB>
    <izvorni_sadrzaj>MAUER jednostavno društvo s ograničenom odgovornošću za trgovinu i usluge, OIB 60010566892</izvorni_sadrzaj>
    <derivirana_varijabla naziv="DomainObject.Predmet.ProtustrankaNazivFormatedOIB_1">MAUER jednostavno društvo s ograničenom odgovornošću za trgovinu i usluge, OIB 60010566892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MAUER jednostavno društvo s ograničenom odgovornošću za trgovinu i usluge</item>
    </izvorni_sadrzaj>
    <derivirana_varijabla naziv="DomainObject.Predmet.ProtuStrankaListFormated_1">
      <item>MAUER jednostavno društvo s ograničenom odgovornošću za trgovinu i usluge</item>
    </derivirana_varijabla>
  </DomainObject.Predmet.ProtuStrankaListFormated>
  <DomainObject.Predmet.ProtuStrankaListFormatedOIB>
    <izvorni_sadrzaj>
      <item>MAUER jednostavno društvo s ograničenom odgovornošću za trgovinu i usluge, OIB 60010566892</item>
    </izvorni_sadrzaj>
    <derivirana_varijabla naziv="DomainObject.Predmet.ProtuStrankaListFormatedOIB_1">
      <item>MAUER jednostavno društvo s ograničenom odgovornošću za trgovinu i usluge, OIB 60010566892</item>
    </derivirana_varijabla>
  </DomainObject.Predmet.ProtuStrankaListFormatedOIB>
  <DomainObject.Predmet.ProtuStrankaListFormatedWithAdress>
    <izvorni_sadrzaj>
      <item>MAUER jednostavno društvo s ograničenom odgovornošću za trgovinu i usluge, Vrtna 27, 32100 Vinkovci</item>
    </izvorni_sadrzaj>
    <derivirana_varijabla naziv="DomainObject.Predmet.ProtuStrankaListFormatedWithAdress_1">
      <item>MAUER jednostavno društvo s ograničenom odgovornošću za trgovinu i usluge, Vrtna 27, 32100 Vinkovci</item>
    </derivirana_varijabla>
  </DomainObject.Predmet.ProtuStrankaListFormatedWithAdress>
  <DomainObject.Predmet.ProtuStrankaListFormatedWithAdressOIB>
    <izvorni_sadrzaj>
      <item>MAUER jednostavno društvo s ograničenom odgovornošću za trgovinu i usluge, OIB 60010566892, Vrtna 27, 32100 Vinkovci</item>
    </izvorni_sadrzaj>
    <derivirana_varijabla naziv="DomainObject.Predmet.ProtuStrankaListFormatedWithAdressOIB_1">
      <item>MAUER jednostavno društvo s ograničenom odgovornošću za trgovinu i usluge, OIB 60010566892, Vrtna 27, 32100 Vinkovci</item>
    </derivirana_varijabla>
  </DomainObject.Predmet.ProtuStrankaListFormatedWithAdressOIB>
  <DomainObject.Predmet.ProtuStrankaListNazivFormated>
    <izvorni_sadrzaj>
      <item>MAUER jednostavno društvo s ograničenom odgovornošću za trgovinu i usluge</item>
    </izvorni_sadrzaj>
    <derivirana_varijabla naziv="DomainObject.Predmet.ProtuStrankaListNazivFormated_1">
      <item>MAUER jednostavno društvo s ograničenom odgovornošću za trgovinu i usluge</item>
    </derivirana_varijabla>
  </DomainObject.Predmet.ProtuStrankaListNazivFormated>
  <DomainObject.Predmet.ProtuStrankaListNazivFormatedOIB>
    <izvorni_sadrzaj>
      <item>MAUER jednostavno društvo s ograničenom odgovornošću za trgovinu i usluge, OIB 60010566892</item>
    </izvorni_sadrzaj>
    <derivirana_varijabla naziv="DomainObject.Predmet.ProtuStrankaListNazivFormatedOIB_1">
      <item>MAUER jednostavno društvo s ograničenom odgovornošću za trgovinu i usluge, OIB 60010566892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MAUER jednostavno društvo s ograničenom odgovornošću za trgovinu i usluge</izvorni_sadrzaj>
    <derivirana_varijabla naziv="DomainObject.Predmet.ProtustrankaIDrugi_1">MAUER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MAUER jednostavno društvo s ograničenom odgovornošću za trgovinu i usluge, OIB 60010566892, Vrtna 27, 32100 Vinkovci</izvorni_sadrzaj>
    <derivirana_varijabla naziv="DomainObject.Predmet.ProtustrankaIDrugiAdressOIB_1">MAUER jednostavno društvo s ograničenom odgovornošću za trgovinu i usluge, OIB 60010566892, Vrtna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MAUER jednostavno društvo s ograničenom odgovornošću za trgovinu i usluge</item>
    </izvorni_sadrzaj>
    <derivirana_varijabla naziv="DomainObject.Predmet.SudioniciListNaziv_1">
      <item>FINA RC OSIJEK</item>
      <item>MAUER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MAUER jednostavno društvo s ograničenom odgovornošću za trgovinu i usluge, OIB 60010566892, Vrtna 27,32100 Vinkovci</item>
    </izvorni_sadrzaj>
    <derivirana_varijabla naziv="DomainObject.Predmet.SudioniciListAdressOIB_1">
      <item>FINA RC OSIJEK, OIB 85821130368</item>
      <item>MAUER jednostavno društvo s ograničenom odgovornošću za trgovinu i usluge, OIB 60010566892, Vrtna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60010566892</item>
    </izvorni_sadrzaj>
    <derivirana_varijabla naziv="DomainObject.Predmet.SudioniciListNazivOIB_1">
      <item>, OIB 85821130368</item>
      <item>, OIB 60010566892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B255D-9CBB-45CD-B55B-ADC951E7C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367</properties:Words>
  <properties:Characters>1810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2016-12-12T12:10:00Z</dcterms:created>
  <dc:creator>mkocijan</dc:creator>
  <cp:lastModifiedBy>Danijela Sekulić</cp:lastModifiedBy>
  <cp:lastPrinted>2016-12-12T12:10:00Z</cp:lastPrinted>
  <dcterms:modified xmlns:xsi="http://www.w3.org/2001/XMLSchema-instance" xsi:type="dcterms:W3CDTF">2016-12-12T12:11:00Z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