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b13f" w14:paraId="c44b13f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915E8" w:rsidRPr="002843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C830CA" w:rsidRPr="00C830CA">
        <w:rPr>
          <w:rFonts w:hAnsi="Times New Roman" w:ascii="Times New Roman"/>
          <w:b/>
          <w:sz w:val="24"/>
          <w:szCs w:val="24"/>
          <w:u w:val="single"/>
        </w:rPr>
        <w:t>St-1958/17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C830CA" w:rsidP="000E1F39" w:rsidR="00DB62A0">
      <w:pPr>
        <w:rPr>
          <w:rFonts w:hAnsi="Times New Roman" w:ascii="Times New Roman"/>
          <w:b/>
          <w:sz w:val="24"/>
          <w:szCs w:val="24"/>
        </w:rPr>
      </w:pPr>
      <w:r w:rsidRPr="00C830CA">
        <w:rPr>
          <w:rFonts w:hAnsi="Times New Roman" w:ascii="Times New Roman"/>
          <w:b/>
          <w:sz w:val="24"/>
          <w:szCs w:val="24"/>
        </w:rPr>
        <w:t>VIADUKT-PROJEKT d.o.o. u stečaju</w:t>
      </w:r>
    </w:p>
    <w:p w:rsidRDefault="00A81283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A81283">
        <w:rPr>
          <w:rFonts w:hAnsi="Times New Roman" w:ascii="Times New Roman"/>
          <w:sz w:val="24"/>
          <w:szCs w:val="24"/>
        </w:rPr>
        <w:t>OIB:</w:t>
      </w:r>
      <w:r w:rsidR="002843F4" w:rsidRPr="002843F4">
        <w:t xml:space="preserve"> </w:t>
      </w:r>
      <w:r w:rsidR="00C830CA" w:rsidRPr="00C830CA">
        <w:rPr>
          <w:rFonts w:hAnsi="Times New Roman" w:ascii="Times New Roman"/>
          <w:sz w:val="24"/>
          <w:szCs w:val="24"/>
        </w:rPr>
        <w:t>45769998932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C830CA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2F1E77">
        <w:rPr>
          <w:rFonts w:hAnsi="Times New Roman" w:ascii="Times New Roman"/>
          <w:sz w:val="24"/>
          <w:szCs w:val="24"/>
        </w:rPr>
        <w:t>1</w:t>
      </w:r>
      <w:r w:rsidR="00C830CA">
        <w:rPr>
          <w:rFonts w:hAnsi="Times New Roman" w:ascii="Times New Roman"/>
          <w:sz w:val="24"/>
          <w:szCs w:val="24"/>
        </w:rPr>
        <w:t>0</w:t>
      </w:r>
      <w:r w:rsidR="0090351E">
        <w:rPr>
          <w:rFonts w:hAnsi="Times New Roman" w:ascii="Times New Roman"/>
          <w:sz w:val="24"/>
          <w:szCs w:val="24"/>
        </w:rPr>
        <w:t>.201</w:t>
      </w:r>
      <w:r w:rsidR="00C830CA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</w:t>
      </w:r>
      <w:r w:rsidR="00C830CA">
        <w:rPr>
          <w:rFonts w:hAnsi="Times New Roman" w:ascii="Times New Roman"/>
          <w:sz w:val="24"/>
          <w:szCs w:val="24"/>
        </w:rPr>
        <w:t>ista djelomično unovčena, a kako slijedi.</w:t>
      </w:r>
    </w:p>
    <w:p w:rsidRDefault="00C830CA" w:rsidP="00A76377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830CA" w:rsidP="00C830CA" w:rsidR="00C830CA" w:rsidRPr="00C830C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830CA">
        <w:rPr>
          <w:rFonts w:hAnsi="Times New Roman" w:ascii="Times New Roman"/>
          <w:sz w:val="24"/>
          <w:szCs w:val="24"/>
        </w:rPr>
        <w:t>Prema knjigovodstvenoj evidenciji, Dužnik ima u poslovnim knjigama na kontima dugotrajne imovine ima evidentiranu imovinu dionice INSTITUTA IGH d.d. 209 kom u nominalnoj vrijednosti od 83.600,00 kn.</w:t>
      </w:r>
    </w:p>
    <w:p w:rsidRDefault="00C830CA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skladu s odlukom skupštine vjerovnika koja je održana 19.07.2018. godine stečajni upravitelj izdao je nalog</w:t>
      </w:r>
      <w:r w:rsidRPr="00C830CA">
        <w:rPr>
          <w:rFonts w:hAnsi="Times New Roman" w:ascii="Times New Roman"/>
          <w:sz w:val="24"/>
          <w:szCs w:val="24"/>
        </w:rPr>
        <w:t xml:space="preserve"> investicijskom društvu - brokeru za prodaju dionica prema uvjetima koji trenutno vrijede na tržištu dionica.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B72C3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Predmetne dionice su unovčene za iznos od </w:t>
      </w:r>
      <w:r w:rsidRPr="00CB72C3">
        <w:rPr>
          <w:rFonts w:hAnsi="Times New Roman" w:ascii="Times New Roman"/>
          <w:sz w:val="24"/>
          <w:szCs w:val="24"/>
        </w:rPr>
        <w:t>31.484,06 HRK</w:t>
      </w:r>
      <w:r>
        <w:rPr>
          <w:rFonts w:hAnsi="Times New Roman" w:ascii="Times New Roman"/>
          <w:sz w:val="24"/>
          <w:szCs w:val="24"/>
        </w:rPr>
        <w:t>.</w:t>
      </w:r>
    </w:p>
    <w:p w:rsidRDefault="00CB72C3" w:rsidP="00757635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72C3" w:rsidP="00CB72C3" w:rsidR="00CB72C3" w:rsidRP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>Prema knjigovodstvenoj evidenciji, Dužnik ima u poslovnim knjigama evidentiran potraživanja u iznosu od 1.024.921,11 kn. Dio potraživanja je naplativ.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Pr="00CB72C3">
        <w:rPr>
          <w:rFonts w:hAnsi="Times New Roman" w:ascii="Times New Roman"/>
          <w:sz w:val="24"/>
          <w:szCs w:val="24"/>
        </w:rPr>
        <w:t>znos od 671.866,17 kn prijavljen u stečajnu masu VIADUKT d.d..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Naplaćena su potraživanja kako slijedi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 xml:space="preserve">HRVATSKE CESTE </w:t>
      </w:r>
      <w:r>
        <w:rPr>
          <w:rFonts w:hAnsi="Times New Roman" w:ascii="Times New Roman"/>
          <w:sz w:val="24"/>
          <w:szCs w:val="24"/>
        </w:rPr>
        <w:t xml:space="preserve">d.o.o. iznos od </w:t>
      </w:r>
      <w:r w:rsidRPr="00CB72C3">
        <w:rPr>
          <w:rFonts w:hAnsi="Times New Roman" w:ascii="Times New Roman"/>
          <w:sz w:val="24"/>
          <w:szCs w:val="24"/>
        </w:rPr>
        <w:t xml:space="preserve"> 98.821,00 HRK</w:t>
      </w:r>
      <w:r>
        <w:rPr>
          <w:rFonts w:hAnsi="Times New Roman" w:ascii="Times New Roman"/>
          <w:sz w:val="24"/>
          <w:szCs w:val="24"/>
        </w:rPr>
        <w:t>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>INSTITUT IGH d.d.</w:t>
      </w:r>
      <w:r>
        <w:rPr>
          <w:rFonts w:hAnsi="Times New Roman" w:ascii="Times New Roman"/>
          <w:sz w:val="24"/>
          <w:szCs w:val="24"/>
        </w:rPr>
        <w:t xml:space="preserve"> iznos od 195.000,00 HRK.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>INSTITUT IGH d.d.</w:t>
      </w:r>
      <w:r>
        <w:rPr>
          <w:rFonts w:hAnsi="Times New Roman" w:ascii="Times New Roman"/>
          <w:sz w:val="24"/>
          <w:szCs w:val="24"/>
        </w:rPr>
        <w:t xml:space="preserve"> iznos od </w:t>
      </w:r>
      <w:r w:rsidRPr="00CB72C3">
        <w:rPr>
          <w:rFonts w:hAnsi="Times New Roman" w:ascii="Times New Roman"/>
          <w:sz w:val="24"/>
          <w:szCs w:val="24"/>
        </w:rPr>
        <w:t xml:space="preserve">27.985,00 </w:t>
      </w:r>
      <w:r>
        <w:rPr>
          <w:rFonts w:hAnsi="Times New Roman" w:ascii="Times New Roman"/>
          <w:sz w:val="24"/>
          <w:szCs w:val="24"/>
        </w:rPr>
        <w:t>HRK</w:t>
      </w:r>
    </w:p>
    <w:p w:rsidRDefault="00CB72C3" w:rsidP="00CB72C3" w:rsidR="00CB72C3" w:rsidRPr="00CB72C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 xml:space="preserve">Potraživanje prema INSTITUT IGH d.d. u iznosu od </w:t>
      </w:r>
      <w:r>
        <w:rPr>
          <w:rFonts w:hAnsi="Times New Roman" w:ascii="Times New Roman"/>
          <w:sz w:val="24"/>
          <w:szCs w:val="24"/>
        </w:rPr>
        <w:t>13.992,50</w:t>
      </w:r>
      <w:r w:rsidRPr="00CB72C3">
        <w:rPr>
          <w:rFonts w:hAnsi="Times New Roman" w:ascii="Times New Roman"/>
          <w:sz w:val="24"/>
          <w:szCs w:val="24"/>
        </w:rPr>
        <w:t xml:space="preserve"> kn dospijeva 31.12.2018. godine.</w:t>
      </w:r>
    </w:p>
    <w:p w:rsidRDefault="00C830CA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72C3" w:rsidP="00757635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dosadašnjem tijeku stečajnog postupka podmirene su ostale obveze stečajne mase koje se odnose na plaće radnika (Ana Gugić i </w:t>
      </w:r>
      <w:r w:rsidR="00052764">
        <w:rPr>
          <w:rFonts w:hAnsi="Times New Roman" w:ascii="Times New Roman"/>
          <w:sz w:val="24"/>
          <w:szCs w:val="24"/>
        </w:rPr>
        <w:t xml:space="preserve">Gordana Blažević) od dana otvaranja stečajnog postupka do dana odjave radnika u ukupnom iznosu od </w:t>
      </w:r>
      <w:r w:rsidR="00052764" w:rsidRPr="00052764">
        <w:rPr>
          <w:rFonts w:hAnsi="Times New Roman" w:ascii="Times New Roman"/>
          <w:sz w:val="24"/>
          <w:szCs w:val="24"/>
        </w:rPr>
        <w:t>59.558,56</w:t>
      </w:r>
      <w:r w:rsidR="00052764">
        <w:rPr>
          <w:rFonts w:hAnsi="Times New Roman" w:ascii="Times New Roman"/>
          <w:sz w:val="24"/>
          <w:szCs w:val="24"/>
        </w:rPr>
        <w:t xml:space="preserve"> kn.</w:t>
      </w:r>
    </w:p>
    <w:p w:rsidRDefault="00C830CA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</w:p>
    <w:p w:rsidRDefault="00052764" w:rsidP="000E1F39" w:rsidR="00052764">
      <w:pPr>
        <w:rPr>
          <w:rFonts w:hAnsi="Times New Roman" w:ascii="Times New Roman"/>
          <w:sz w:val="24"/>
          <w:szCs w:val="24"/>
        </w:rPr>
      </w:pP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lastRenderedPageBreak/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052764" w:rsidP="00757635" w:rsidR="00757635" w:rsidRPr="00757635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A76377" w:rsidP="00757635" w:rsidR="002414DA" w:rsidRP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052764" w:rsidP="00757635" w:rsidR="00757635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20269B" w:rsidP="00757635" w:rsidR="0020269B" w:rsidRPr="00B234F4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potraživanja prema pravnim osobama </w:t>
      </w:r>
    </w:p>
    <w:p w:rsidRDefault="00052764" w:rsidP="002414DA" w:rsidR="00C22C9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052764">
        <w:rPr>
          <w:rFonts w:hAnsi="Times New Roman" w:ascii="Times New Roman"/>
          <w:sz w:val="24"/>
          <w:szCs w:val="24"/>
        </w:rPr>
        <w:t xml:space="preserve">Potraživanje </w:t>
      </w:r>
      <w:bookmarkStart w:name="_Hlk526179360" w:id="1"/>
      <w:r w:rsidRPr="00052764">
        <w:rPr>
          <w:rFonts w:hAnsi="Times New Roman" w:ascii="Times New Roman"/>
          <w:sz w:val="24"/>
          <w:szCs w:val="24"/>
        </w:rPr>
        <w:t>prema INSTITUT IGH d.d. u iznosu od 13.992,50 kn dospijeva 31.12.2018. godine.</w:t>
      </w:r>
    </w:p>
    <w:bookmarkEnd w:id="1"/>
    <w:p w:rsidRDefault="00052764" w:rsidP="002414DA" w:rsidR="0005276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052764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052764">
        <w:rPr>
          <w:rFonts w:hAnsi="Times New Roman" w:ascii="Times New Roman"/>
          <w:sz w:val="24"/>
          <w:szCs w:val="24"/>
        </w:rPr>
        <w:t>10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2F1E77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</w:t>
      </w:r>
      <w:r w:rsidR="00450486" w:rsidRPr="00450486">
        <w:rPr>
          <w:rFonts w:hAnsi="Times New Roman" w:ascii="Times New Roman"/>
          <w:b/>
          <w:sz w:val="24"/>
        </w:rPr>
        <w:t xml:space="preserve">NA DAN </w:t>
      </w:r>
      <w:r w:rsidR="00052764">
        <w:rPr>
          <w:rFonts w:hAnsi="Times New Roman" w:ascii="Times New Roman"/>
          <w:b/>
          <w:sz w:val="24"/>
        </w:rPr>
        <w:t>01</w:t>
      </w:r>
      <w:r w:rsidR="002F1E77">
        <w:rPr>
          <w:rFonts w:hAnsi="Times New Roman" w:ascii="Times New Roman"/>
          <w:b/>
          <w:sz w:val="24"/>
        </w:rPr>
        <w:t>.</w:t>
      </w:r>
      <w:r w:rsidR="00052764">
        <w:rPr>
          <w:rFonts w:hAnsi="Times New Roman" w:ascii="Times New Roman"/>
          <w:b/>
          <w:sz w:val="24"/>
        </w:rPr>
        <w:t>12</w:t>
      </w:r>
      <w:r w:rsidR="002F1E77">
        <w:rPr>
          <w:rFonts w:hAnsi="Times New Roman" w:ascii="Times New Roman"/>
          <w:b/>
          <w:sz w:val="24"/>
        </w:rPr>
        <w:t>.</w:t>
      </w:r>
      <w:r w:rsidR="00450486">
        <w:rPr>
          <w:rFonts w:hAnsi="Times New Roman" w:ascii="Times New Roman"/>
          <w:b/>
          <w:sz w:val="24"/>
        </w:rPr>
        <w:t>201</w:t>
      </w:r>
      <w:r w:rsidR="00052764">
        <w:rPr>
          <w:rFonts w:hAnsi="Times New Roman" w:ascii="Times New Roman"/>
          <w:b/>
          <w:sz w:val="24"/>
        </w:rPr>
        <w:t>7</w:t>
      </w:r>
      <w:r w:rsidR="00450486">
        <w:rPr>
          <w:rFonts w:hAnsi="Times New Roman" w:ascii="Times New Roman"/>
          <w:b/>
          <w:sz w:val="24"/>
        </w:rPr>
        <w:t>.GODINE</w:t>
      </w:r>
      <w:r w:rsidR="00450486">
        <w:rPr>
          <w:rFonts w:hAnsi="Times New Roman" w:ascii="Times New Roman"/>
          <w:b/>
          <w:sz w:val="24"/>
        </w:rPr>
        <w:tab/>
      </w:r>
      <w:r w:rsidR="00450486">
        <w:rPr>
          <w:rFonts w:hAnsi="Times New Roman" w:ascii="Times New Roman"/>
          <w:b/>
          <w:sz w:val="24"/>
        </w:rPr>
        <w:tab/>
      </w:r>
      <w:r w:rsidR="00450486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 xml:space="preserve">      </w:t>
      </w:r>
      <w:r w:rsidR="002F1E77">
        <w:rPr>
          <w:rFonts w:hAnsi="Times New Roman" w:ascii="Times New Roman"/>
          <w:b/>
          <w:sz w:val="24"/>
        </w:rPr>
        <w:t xml:space="preserve"> </w:t>
      </w:r>
      <w:r w:rsidR="00052764">
        <w:rPr>
          <w:rFonts w:hAnsi="Times New Roman" w:ascii="Times New Roman"/>
          <w:b/>
          <w:sz w:val="24"/>
        </w:rPr>
        <w:t xml:space="preserve">       0</w:t>
      </w:r>
      <w:r w:rsidR="002F1E77" w:rsidRPr="002F1E77">
        <w:rPr>
          <w:rFonts w:hAnsi="Times New Roman" w:ascii="Times New Roman"/>
          <w:b/>
          <w:sz w:val="24"/>
        </w:rPr>
        <w:t>,</w:t>
      </w:r>
      <w:r w:rsidR="00052764">
        <w:rPr>
          <w:rFonts w:hAnsi="Times New Roman" w:ascii="Times New Roman"/>
          <w:b/>
          <w:sz w:val="24"/>
        </w:rPr>
        <w:t>0</w:t>
      </w:r>
      <w:r w:rsidR="002F1E77" w:rsidRPr="002F1E77">
        <w:rPr>
          <w:rFonts w:hAnsi="Times New Roman" w:ascii="Times New Roman"/>
          <w:b/>
          <w:sz w:val="24"/>
        </w:rPr>
        <w:t>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2F1E77" w:rsidRPr="002F1E77">
        <w:rPr>
          <w:rFonts w:hAnsi="Times New Roman" w:ascii="Times New Roman"/>
          <w:sz w:val="24"/>
          <w:szCs w:val="24"/>
        </w:rPr>
        <w:t xml:space="preserve">   </w:t>
      </w:r>
      <w:r w:rsidR="002F1E77">
        <w:rPr>
          <w:rFonts w:hAnsi="Times New Roman" w:ascii="Times New Roman"/>
          <w:sz w:val="24"/>
          <w:szCs w:val="24"/>
        </w:rPr>
        <w:t xml:space="preserve"> </w:t>
      </w:r>
      <w:r w:rsidR="00052764">
        <w:rPr>
          <w:rFonts w:hAnsi="Times New Roman" w:ascii="Times New Roman"/>
          <w:sz w:val="24"/>
          <w:szCs w:val="24"/>
        </w:rPr>
        <w:t xml:space="preserve">       0,0</w:t>
      </w:r>
      <w:r w:rsidR="002F1E77" w:rsidRPr="002F1E77">
        <w:rPr>
          <w:rFonts w:hAnsi="Times New Roman" w:ascii="Times New Roman"/>
          <w:sz w:val="24"/>
          <w:szCs w:val="24"/>
        </w:rPr>
        <w:t>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052764">
        <w:rPr>
          <w:rFonts w:hAnsi="Times New Roman" w:ascii="Times New Roman"/>
          <w:b/>
          <w:sz w:val="24"/>
          <w:szCs w:val="24"/>
        </w:rPr>
        <w:t xml:space="preserve">   </w:t>
      </w:r>
      <w:r w:rsidR="00052764" w:rsidRPr="00052764">
        <w:rPr>
          <w:rFonts w:hAnsi="Times New Roman" w:ascii="Times New Roman"/>
          <w:b/>
          <w:sz w:val="24"/>
          <w:szCs w:val="24"/>
        </w:rPr>
        <w:t>353.353,18</w:t>
      </w:r>
    </w:p>
    <w:p w:rsidRDefault="001E54FE" w:rsidP="00F7393A" w:rsidR="004938A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052764">
        <w:rPr>
          <w:rFonts w:hAnsi="Times New Roman" w:ascii="Times New Roman"/>
          <w:sz w:val="24"/>
          <w:szCs w:val="24"/>
        </w:rPr>
        <w:t>Naplata potraživanja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F56B75">
        <w:rPr>
          <w:rFonts w:hAnsi="Times New Roman" w:ascii="Times New Roman"/>
          <w:sz w:val="24"/>
          <w:szCs w:val="24"/>
        </w:rPr>
        <w:tab/>
      </w:r>
      <w:r w:rsidR="00F56B75">
        <w:rPr>
          <w:rFonts w:hAnsi="Times New Roman" w:ascii="Times New Roman"/>
          <w:sz w:val="24"/>
          <w:szCs w:val="24"/>
        </w:rPr>
        <w:tab/>
        <w:t xml:space="preserve"> </w:t>
      </w:r>
      <w:r w:rsidR="002F1E77">
        <w:rPr>
          <w:rFonts w:hAnsi="Times New Roman" w:ascii="Times New Roman"/>
          <w:sz w:val="24"/>
          <w:szCs w:val="24"/>
        </w:rPr>
        <w:t xml:space="preserve">  </w:t>
      </w:r>
      <w:r w:rsidR="00052764" w:rsidRPr="00052764">
        <w:rPr>
          <w:rFonts w:hAnsi="Times New Roman" w:ascii="Times New Roman"/>
          <w:sz w:val="24"/>
          <w:szCs w:val="24"/>
        </w:rPr>
        <w:t>321.806,00</w:t>
      </w:r>
    </w:p>
    <w:p w:rsidRDefault="00052764" w:rsidP="00F7393A" w:rsidR="0005276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Unovčenje dionica</w:t>
      </w:r>
      <w:r w:rsidRPr="00052764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052764">
        <w:rPr>
          <w:rFonts w:hAnsi="Times New Roman" w:ascii="Times New Roman"/>
          <w:sz w:val="24"/>
          <w:szCs w:val="24"/>
        </w:rPr>
        <w:t>31.484,06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38A4">
        <w:rPr>
          <w:rFonts w:hAnsi="Times New Roman" w:ascii="Times New Roman"/>
          <w:sz w:val="24"/>
          <w:szCs w:val="24"/>
        </w:rPr>
        <w:tab/>
      </w:r>
      <w:r w:rsidR="00052764">
        <w:rPr>
          <w:rFonts w:hAnsi="Times New Roman" w:ascii="Times New Roman"/>
          <w:sz w:val="24"/>
          <w:szCs w:val="24"/>
        </w:rPr>
        <w:t>63</w:t>
      </w:r>
      <w:r w:rsidR="00C40E4F" w:rsidRPr="00C40E4F">
        <w:rPr>
          <w:rFonts w:hAnsi="Times New Roman" w:ascii="Times New Roman"/>
          <w:sz w:val="24"/>
          <w:szCs w:val="24"/>
        </w:rPr>
        <w:t>,</w:t>
      </w:r>
      <w:r w:rsidR="002F1E77">
        <w:rPr>
          <w:rFonts w:hAnsi="Times New Roman" w:ascii="Times New Roman"/>
          <w:sz w:val="24"/>
          <w:szCs w:val="24"/>
        </w:rPr>
        <w:t>1</w:t>
      </w:r>
      <w:r w:rsidR="00052764">
        <w:rPr>
          <w:rFonts w:hAnsi="Times New Roman" w:ascii="Times New Roman"/>
          <w:sz w:val="24"/>
          <w:szCs w:val="24"/>
        </w:rPr>
        <w:t>2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4234F2">
        <w:rPr>
          <w:rFonts w:hAnsi="Times New Roman" w:ascii="Times New Roman"/>
          <w:b/>
          <w:sz w:val="24"/>
        </w:rPr>
        <w:t xml:space="preserve">     </w:t>
      </w:r>
      <w:r w:rsidR="00BD468B">
        <w:rPr>
          <w:rFonts w:hAnsi="Times New Roman" w:ascii="Times New Roman"/>
          <w:b/>
          <w:sz w:val="24"/>
        </w:rPr>
        <w:t>6</w:t>
      </w:r>
      <w:r w:rsidR="00BD468B" w:rsidRPr="00BD468B">
        <w:rPr>
          <w:rFonts w:hAnsi="Times New Roman" w:ascii="Times New Roman"/>
          <w:b/>
          <w:sz w:val="24"/>
        </w:rPr>
        <w:t>6.042,96</w:t>
      </w:r>
    </w:p>
    <w:p w:rsidRDefault="00C40E4F" w:rsidP="001E54FE" w:rsidR="004938A4" w:rsidRPr="004938A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Troškovi knjigovodstva</w:t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  <w:t xml:space="preserve">     </w:t>
      </w:r>
      <w:r w:rsidR="004938A4" w:rsidRPr="004938A4">
        <w:rPr>
          <w:rFonts w:hAnsi="Times New Roman" w:ascii="Times New Roman"/>
          <w:sz w:val="24"/>
        </w:rPr>
        <w:t xml:space="preserve">     </w:t>
      </w:r>
      <w:r w:rsidR="00304854">
        <w:rPr>
          <w:rFonts w:hAnsi="Times New Roman" w:ascii="Times New Roman"/>
          <w:sz w:val="24"/>
        </w:rPr>
        <w:t xml:space="preserve">         </w:t>
      </w:r>
      <w:r w:rsidR="002F1E77">
        <w:rPr>
          <w:rFonts w:hAnsi="Times New Roman" w:ascii="Times New Roman"/>
          <w:sz w:val="24"/>
        </w:rPr>
        <w:t>4.00</w:t>
      </w:r>
      <w:r w:rsidR="004234F2" w:rsidRPr="004234F2">
        <w:rPr>
          <w:rFonts w:hAnsi="Times New Roman" w:ascii="Times New Roman"/>
          <w:sz w:val="24"/>
        </w:rPr>
        <w:t>0</w:t>
      </w:r>
      <w:r w:rsidR="004234F2">
        <w:rPr>
          <w:rFonts w:hAnsi="Times New Roman" w:ascii="Times New Roman"/>
          <w:sz w:val="24"/>
        </w:rPr>
        <w:t>,00</w:t>
      </w:r>
    </w:p>
    <w:p w:rsidRDefault="004938A4" w:rsidP="001E54FE" w:rsidR="004938A4">
      <w:pPr>
        <w:spacing w:after="0"/>
        <w:ind w:firstLine="708"/>
        <w:rPr>
          <w:rFonts w:hAnsi="Times New Roman" w:ascii="Times New Roman"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 xml:space="preserve">          </w:t>
      </w:r>
      <w:r w:rsidR="00BD468B" w:rsidRPr="00BD468B">
        <w:rPr>
          <w:rFonts w:hAnsi="Times New Roman" w:ascii="Times New Roman"/>
          <w:sz w:val="24"/>
        </w:rPr>
        <w:t>576,9</w:t>
      </w:r>
      <w:r w:rsidR="004234F2">
        <w:rPr>
          <w:rFonts w:hAnsi="Times New Roman" w:ascii="Times New Roman"/>
          <w:sz w:val="24"/>
        </w:rPr>
        <w:t>0</w:t>
      </w:r>
    </w:p>
    <w:p w:rsidRDefault="00052764" w:rsidP="001E54FE" w:rsidR="0030485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Odvjetnički </w:t>
      </w:r>
      <w:r w:rsidR="004234F2">
        <w:rPr>
          <w:rFonts w:hAnsi="Times New Roman" w:ascii="Times New Roman"/>
          <w:sz w:val="24"/>
        </w:rPr>
        <w:t xml:space="preserve"> troškovi</w:t>
      </w:r>
      <w:r w:rsidR="00C40E4F">
        <w:rPr>
          <w:rFonts w:hAnsi="Times New Roman" w:ascii="Times New Roman"/>
          <w:sz w:val="24"/>
        </w:rPr>
        <w:tab/>
      </w:r>
      <w:r w:rsidR="00C40E4F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  <w:t xml:space="preserve">       </w:t>
      </w:r>
      <w:r w:rsidR="0072270B">
        <w:rPr>
          <w:rFonts w:hAnsi="Times New Roman" w:ascii="Times New Roman"/>
          <w:sz w:val="24"/>
        </w:rPr>
        <w:t xml:space="preserve">       </w:t>
      </w:r>
      <w:r w:rsidR="004234F2">
        <w:rPr>
          <w:rFonts w:hAnsi="Times New Roman" w:ascii="Times New Roman"/>
          <w:sz w:val="24"/>
        </w:rPr>
        <w:t xml:space="preserve">        </w:t>
      </w:r>
      <w:r w:rsidR="00BD468B" w:rsidRPr="00BD468B">
        <w:rPr>
          <w:rFonts w:hAnsi="Times New Roman" w:ascii="Times New Roman"/>
          <w:sz w:val="24"/>
        </w:rPr>
        <w:t>937,5</w:t>
      </w:r>
      <w:r w:rsidR="00BD468B">
        <w:rPr>
          <w:rFonts w:hAnsi="Times New Roman" w:ascii="Times New Roman"/>
          <w:sz w:val="24"/>
        </w:rPr>
        <w:t>0</w:t>
      </w:r>
    </w:p>
    <w:p w:rsidRDefault="00BD468B" w:rsidP="001E54FE" w:rsidR="00BD468B">
      <w:pPr>
        <w:spacing w:after="0"/>
        <w:ind w:firstLine="708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Ostale obveze stečajne mase (plaća Gugić, Blažević)</w:t>
      </w:r>
      <w:r w:rsidRPr="00BD468B">
        <w:t xml:space="preserve"> </w:t>
      </w:r>
      <w:r>
        <w:tab/>
      </w:r>
      <w:r>
        <w:tab/>
      </w:r>
      <w:r>
        <w:tab/>
        <w:t xml:space="preserve">      </w:t>
      </w:r>
      <w:r w:rsidRPr="00BD468B">
        <w:rPr>
          <w:rFonts w:hAnsi="Times New Roman" w:ascii="Times New Roman"/>
          <w:bCs/>
          <w:sz w:val="24"/>
        </w:rPr>
        <w:t>59.558,56</w:t>
      </w:r>
    </w:p>
    <w:p w:rsidRDefault="00BD468B" w:rsidP="001E54FE" w:rsidR="00BD468B">
      <w:pPr>
        <w:spacing w:after="0"/>
        <w:ind w:firstLine="708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Troškovi FINA</w:t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  <w:t xml:space="preserve">          230,00</w:t>
      </w:r>
    </w:p>
    <w:p w:rsidRDefault="00BD468B" w:rsidP="001E54FE" w:rsidR="00BD468B" w:rsidRPr="004938A4">
      <w:pPr>
        <w:spacing w:after="0"/>
        <w:ind w:firstLine="708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Troškovi ZAGREBAČKA BURZA</w:t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</w:r>
      <w:r>
        <w:rPr>
          <w:rFonts w:hAnsi="Times New Roman" w:ascii="Times New Roman"/>
          <w:bCs/>
          <w:sz w:val="24"/>
        </w:rPr>
        <w:tab/>
        <w:t xml:space="preserve">          740,00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2"/>
      <w:r w:rsidR="001E24F3" w:rsidRPr="00B234F4">
        <w:rPr>
          <w:rFonts w:hAnsi="Times New Roman" w:ascii="Times New Roman"/>
          <w:b/>
          <w:sz w:val="24"/>
        </w:rPr>
        <w:t>NA DAN</w:t>
      </w:r>
      <w:r w:rsidR="007A29A7">
        <w:rPr>
          <w:rFonts w:hAnsi="Times New Roman" w:ascii="Times New Roman"/>
          <w:b/>
          <w:sz w:val="24"/>
        </w:rPr>
        <w:t xml:space="preserve"> </w:t>
      </w:r>
      <w:r w:rsidR="002F1E77">
        <w:rPr>
          <w:rFonts w:hAnsi="Times New Roman" w:ascii="Times New Roman"/>
          <w:b/>
          <w:sz w:val="24"/>
        </w:rPr>
        <w:t>31</w:t>
      </w:r>
      <w:r w:rsidR="0072270B">
        <w:rPr>
          <w:rFonts w:hAnsi="Times New Roman" w:ascii="Times New Roman"/>
          <w:b/>
          <w:sz w:val="24"/>
        </w:rPr>
        <w:t>.0</w:t>
      </w:r>
      <w:r w:rsidR="002F1E77">
        <w:rPr>
          <w:rFonts w:hAnsi="Times New Roman" w:ascii="Times New Roman"/>
          <w:b/>
          <w:sz w:val="24"/>
        </w:rPr>
        <w:t>1</w:t>
      </w:r>
      <w:r w:rsidR="007A29A7">
        <w:rPr>
          <w:rFonts w:hAnsi="Times New Roman" w:ascii="Times New Roman"/>
          <w:b/>
          <w:sz w:val="24"/>
        </w:rPr>
        <w:t>.201</w:t>
      </w:r>
      <w:r w:rsidR="002F1E77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BD468B">
        <w:rPr>
          <w:rFonts w:hAnsi="Times New Roman" w:ascii="Times New Roman"/>
          <w:sz w:val="24"/>
        </w:rPr>
        <w:t xml:space="preserve">   </w:t>
      </w:r>
      <w:r w:rsidR="00BD468B" w:rsidRPr="00BD468B">
        <w:rPr>
          <w:rFonts w:hAnsi="Times New Roman" w:ascii="Times New Roman"/>
          <w:b/>
          <w:sz w:val="24"/>
        </w:rPr>
        <w:t>287.310,22</w:t>
      </w:r>
      <w:r w:rsidR="00BD468B" w:rsidRPr="00BD468B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2"/>
      <w:r w:rsidR="00304854" w:rsidRPr="0030485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54FE" w:rsidP="001E54FE" w:rsidR="001E54FE" w:rsidRPr="00634228">
      <w:pPr>
        <w:spacing w:after="0"/>
        <w:jc w:val="both"/>
        <w:rPr>
          <w:rFonts w:hAnsi="Times New Roman" w:ascii="Times New Roman"/>
          <w:sz w:val="24"/>
        </w:rPr>
      </w:pP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7A750D" w:rsidP="002D702D" w:rsidR="00C40E4F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BD468B">
        <w:rPr>
          <w:rFonts w:hAnsi="Times New Roman" w:ascii="Times New Roman"/>
          <w:sz w:val="24"/>
        </w:rPr>
        <w:t xml:space="preserve">nakon naplate preostalog potraživanja </w:t>
      </w:r>
      <w:r w:rsidR="00BD468B" w:rsidRPr="00BD468B">
        <w:rPr>
          <w:rFonts w:hAnsi="Times New Roman" w:ascii="Times New Roman"/>
          <w:sz w:val="24"/>
        </w:rPr>
        <w:t>prema INSTITUT IGH d.d. u iznosu od 13.992,50 kn</w:t>
      </w:r>
      <w:r w:rsidR="00BD468B">
        <w:rPr>
          <w:rFonts w:hAnsi="Times New Roman" w:ascii="Times New Roman"/>
          <w:sz w:val="24"/>
        </w:rPr>
        <w:t>, koje</w:t>
      </w:r>
      <w:r w:rsidR="00BD468B" w:rsidRPr="00BD468B">
        <w:rPr>
          <w:rFonts w:hAnsi="Times New Roman" w:ascii="Times New Roman"/>
          <w:sz w:val="24"/>
        </w:rPr>
        <w:t xml:space="preserve"> dospijeva 31.12.2018. godine</w:t>
      </w:r>
      <w:r w:rsidR="00BD468B">
        <w:rPr>
          <w:rFonts w:hAnsi="Times New Roman" w:ascii="Times New Roman"/>
          <w:sz w:val="24"/>
        </w:rPr>
        <w:t xml:space="preserve">, podnijeti završni račun sa prijedlogom za </w:t>
      </w:r>
      <w:r w:rsidR="00DB62A0">
        <w:rPr>
          <w:rFonts w:hAnsi="Times New Roman" w:ascii="Times New Roman"/>
          <w:sz w:val="24"/>
        </w:rPr>
        <w:t xml:space="preserve">završnu </w:t>
      </w:r>
      <w:r w:rsidR="00BD468B">
        <w:rPr>
          <w:rFonts w:hAnsi="Times New Roman" w:ascii="Times New Roman"/>
          <w:sz w:val="24"/>
        </w:rPr>
        <w:t>diobu.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BD468B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BD468B">
        <w:rPr>
          <w:rFonts w:hAnsi="Times New Roman" w:ascii="Times New Roman"/>
          <w:sz w:val="24"/>
        </w:rPr>
        <w:t>10</w:t>
      </w:r>
      <w:r w:rsidR="001E24F3" w:rsidRPr="00B234F4">
        <w:rPr>
          <w:rFonts w:hAnsi="Times New Roman" w:ascii="Times New Roman"/>
          <w:sz w:val="24"/>
        </w:rPr>
        <w:t>.201</w:t>
      </w:r>
      <w:r w:rsidR="002F1E77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52764"/>
    <w:rsid w:val="00071CD7"/>
    <w:rsid w:val="00084CE3"/>
    <w:rsid w:val="00086325"/>
    <w:rsid w:val="00091B74"/>
    <w:rsid w:val="000C7F9D"/>
    <w:rsid w:val="000E1F39"/>
    <w:rsid w:val="001126E8"/>
    <w:rsid w:val="00156358"/>
    <w:rsid w:val="001658E8"/>
    <w:rsid w:val="00187C93"/>
    <w:rsid w:val="001E24F3"/>
    <w:rsid w:val="001E47A7"/>
    <w:rsid w:val="001E54FE"/>
    <w:rsid w:val="0020269B"/>
    <w:rsid w:val="00202897"/>
    <w:rsid w:val="002266A6"/>
    <w:rsid w:val="00232084"/>
    <w:rsid w:val="002414DA"/>
    <w:rsid w:val="00256010"/>
    <w:rsid w:val="00277B6A"/>
    <w:rsid w:val="00283AFD"/>
    <w:rsid w:val="002843F4"/>
    <w:rsid w:val="002C1219"/>
    <w:rsid w:val="002D702D"/>
    <w:rsid w:val="002E38C1"/>
    <w:rsid w:val="002F1E77"/>
    <w:rsid w:val="002F4D73"/>
    <w:rsid w:val="00301A38"/>
    <w:rsid w:val="00304854"/>
    <w:rsid w:val="00314363"/>
    <w:rsid w:val="00361561"/>
    <w:rsid w:val="00370F67"/>
    <w:rsid w:val="0038572E"/>
    <w:rsid w:val="003C2B2D"/>
    <w:rsid w:val="003D6954"/>
    <w:rsid w:val="00410E31"/>
    <w:rsid w:val="004234F2"/>
    <w:rsid w:val="00423EDB"/>
    <w:rsid w:val="004250DC"/>
    <w:rsid w:val="00450486"/>
    <w:rsid w:val="00477566"/>
    <w:rsid w:val="004938A4"/>
    <w:rsid w:val="004C2EBB"/>
    <w:rsid w:val="004C3AAF"/>
    <w:rsid w:val="004D0790"/>
    <w:rsid w:val="004E113C"/>
    <w:rsid w:val="005629AB"/>
    <w:rsid w:val="00570EBC"/>
    <w:rsid w:val="005840D2"/>
    <w:rsid w:val="005859BE"/>
    <w:rsid w:val="005A2627"/>
    <w:rsid w:val="005B2966"/>
    <w:rsid w:val="00614FC9"/>
    <w:rsid w:val="00634228"/>
    <w:rsid w:val="0067544D"/>
    <w:rsid w:val="00682EB6"/>
    <w:rsid w:val="006D41E5"/>
    <w:rsid w:val="006F3CAB"/>
    <w:rsid w:val="007226B3"/>
    <w:rsid w:val="0072270B"/>
    <w:rsid w:val="007241FB"/>
    <w:rsid w:val="00753DEB"/>
    <w:rsid w:val="00757635"/>
    <w:rsid w:val="0076282D"/>
    <w:rsid w:val="00783A4B"/>
    <w:rsid w:val="007928A8"/>
    <w:rsid w:val="007A29A7"/>
    <w:rsid w:val="007A4AA9"/>
    <w:rsid w:val="007A750D"/>
    <w:rsid w:val="008512FB"/>
    <w:rsid w:val="00855516"/>
    <w:rsid w:val="00870316"/>
    <w:rsid w:val="0088268B"/>
    <w:rsid w:val="008915E8"/>
    <w:rsid w:val="008C05EA"/>
    <w:rsid w:val="008D3217"/>
    <w:rsid w:val="008D4DDD"/>
    <w:rsid w:val="008E10AB"/>
    <w:rsid w:val="0090351E"/>
    <w:rsid w:val="00952A43"/>
    <w:rsid w:val="00972733"/>
    <w:rsid w:val="009933E6"/>
    <w:rsid w:val="009B29BA"/>
    <w:rsid w:val="00A02E15"/>
    <w:rsid w:val="00A50A47"/>
    <w:rsid w:val="00A65D01"/>
    <w:rsid w:val="00A7143A"/>
    <w:rsid w:val="00A75110"/>
    <w:rsid w:val="00A76377"/>
    <w:rsid w:val="00A81283"/>
    <w:rsid w:val="00AC162F"/>
    <w:rsid w:val="00AD4F62"/>
    <w:rsid w:val="00B23176"/>
    <w:rsid w:val="00B234F4"/>
    <w:rsid w:val="00B77BDD"/>
    <w:rsid w:val="00B877F9"/>
    <w:rsid w:val="00B95069"/>
    <w:rsid w:val="00BB1679"/>
    <w:rsid w:val="00BB7870"/>
    <w:rsid w:val="00BC59DE"/>
    <w:rsid w:val="00BD468B"/>
    <w:rsid w:val="00BF1284"/>
    <w:rsid w:val="00BF320B"/>
    <w:rsid w:val="00C21C64"/>
    <w:rsid w:val="00C22C94"/>
    <w:rsid w:val="00C22E20"/>
    <w:rsid w:val="00C2455F"/>
    <w:rsid w:val="00C40E4F"/>
    <w:rsid w:val="00C61F72"/>
    <w:rsid w:val="00C76B31"/>
    <w:rsid w:val="00C830CA"/>
    <w:rsid w:val="00C95545"/>
    <w:rsid w:val="00CA030D"/>
    <w:rsid w:val="00CA125C"/>
    <w:rsid w:val="00CB4C39"/>
    <w:rsid w:val="00CB72C3"/>
    <w:rsid w:val="00CF3438"/>
    <w:rsid w:val="00D40F8A"/>
    <w:rsid w:val="00D44D5E"/>
    <w:rsid w:val="00D61646"/>
    <w:rsid w:val="00D74612"/>
    <w:rsid w:val="00DB62A0"/>
    <w:rsid w:val="00DF049D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56B75"/>
    <w:rsid w:val="00F7393A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7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C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C9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C9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C9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7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C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C9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C9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C9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FCFE4-0C8D-4A8A-B9FA-F54FD71E0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398</properties:Words>
  <properties:Characters>2399</properties:Characters>
  <properties:Lines>83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2018-10-03T07:41:00Z</dcterms:created>
  <dc:creator>ADMINIBM</dc:creator>
  <cp:lastModifiedBy>Matea Bizjak</cp:lastModifiedBy>
  <cp:lastPrinted>2015-11-10T11:05:00Z</cp:lastPrinted>
  <dcterms:modified xmlns:xsi="http://www.w3.org/2001/XMLSchema-instance" xsi:type="dcterms:W3CDTF">2018-10-03T07:41:00Z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St-1958/2017-22 / Podnesak - Izvješće stečajnog upravitelja (Izvješće VIADUKT PROJEKT - 3 mjesečno br.1.docx)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