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b30f" w14:paraId="8c2b30f" w:rsidRDefault="002D50EA" w:rsidP="002D50EA" w:rsidR="002D50EA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2D50EA" w:rsidP="002D50EA" w:rsidR="002D50E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2D50EA" w:rsidP="002D50EA" w:rsidR="002D50E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2D50EA" w:rsidP="002D50EA" w:rsidR="002D50E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St-801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2D50EA" w:rsidP="002D50EA" w:rsidR="002D50EA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2D50EA" w:rsidP="002D50EA" w:rsidR="002D50EA" w:rsidRPr="000A3A0F">
      <w:pPr>
        <w:jc w:val="both"/>
        <w:rPr>
          <w:sz w:val="23"/>
          <w:szCs w:val="23"/>
        </w:rPr>
      </w:pPr>
    </w:p>
    <w:p w:rsidRDefault="002D50EA" w:rsidP="002D50EA" w:rsidR="002D50E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2D50EA" w:rsidP="002D50EA" w:rsidR="002D50EA" w:rsidRPr="000A3A0F">
      <w:pPr>
        <w:rPr>
          <w:sz w:val="23"/>
          <w:szCs w:val="23"/>
        </w:rPr>
      </w:pPr>
    </w:p>
    <w:p w:rsidRDefault="002D50EA" w:rsidP="002D50EA" w:rsidR="002D50E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2D50EA" w:rsidP="002D50EA" w:rsidR="002D50EA" w:rsidRPr="000A3A0F">
      <w:pPr>
        <w:rPr>
          <w:sz w:val="23"/>
          <w:szCs w:val="23"/>
        </w:rPr>
      </w:pPr>
    </w:p>
    <w:p w:rsidRDefault="002D50EA" w:rsidP="002D50EA" w:rsidR="002D50EA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>ISTRIANO j.d.o.o. Garbina,</w:t>
      </w:r>
      <w:r w:rsidR="007F0988">
        <w:rPr>
          <w:sz w:val="23"/>
          <w:szCs w:val="23"/>
        </w:rPr>
        <w:t xml:space="preserve"> Garbina 2a, OIB: 25880586907, 5</w:t>
      </w:r>
      <w:r>
        <w:rPr>
          <w:sz w:val="23"/>
          <w:szCs w:val="23"/>
        </w:rPr>
        <w:t>. srpnja</w:t>
      </w:r>
      <w:r w:rsidRPr="0042033B">
        <w:rPr>
          <w:sz w:val="23"/>
          <w:szCs w:val="23"/>
        </w:rPr>
        <w:t xml:space="preserve"> 2016. </w:t>
      </w:r>
    </w:p>
    <w:p w:rsidRDefault="002D50EA" w:rsidP="002D50EA" w:rsidR="002D50EA" w:rsidRPr="000A3A0F">
      <w:pPr>
        <w:jc w:val="both"/>
        <w:rPr>
          <w:sz w:val="23"/>
          <w:szCs w:val="23"/>
        </w:rPr>
      </w:pPr>
    </w:p>
    <w:p w:rsidRDefault="002D50EA" w:rsidP="002D50EA" w:rsidR="002D50E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2D50EA" w:rsidP="002D50EA" w:rsidR="002D50EA" w:rsidRPr="000A3A0F">
      <w:pPr>
        <w:jc w:val="both"/>
        <w:rPr>
          <w:sz w:val="23"/>
          <w:szCs w:val="23"/>
        </w:rPr>
      </w:pPr>
    </w:p>
    <w:p w:rsidRDefault="002D50EA" w:rsidP="002D50EA" w:rsidR="002D50EA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ISTRIANO j.d.o.o. Garbina, Garbina 2a, OIB: 25880586907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801-16</w:t>
      </w:r>
      <w:r w:rsidRPr="000A3A0F">
        <w:rPr>
          <w:bCs w:val="false"/>
          <w:sz w:val="23"/>
          <w:szCs w:val="23"/>
        </w:rPr>
        <w:t xml:space="preserve">.  </w:t>
      </w:r>
    </w:p>
    <w:p w:rsidRDefault="002D50EA" w:rsidP="002D50EA" w:rsidR="002D50EA" w:rsidRPr="000A3A0F">
      <w:pPr>
        <w:jc w:val="both"/>
        <w:rPr>
          <w:sz w:val="23"/>
          <w:szCs w:val="23"/>
        </w:rPr>
      </w:pPr>
    </w:p>
    <w:p w:rsidRDefault="002D50EA" w:rsidP="002D50EA" w:rsidR="002D50EA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D50EA" w:rsidP="002D50EA" w:rsidR="002D50EA" w:rsidRPr="000A3A0F">
      <w:pPr>
        <w:jc w:val="both"/>
        <w:rPr>
          <w:bCs w:val="false"/>
          <w:sz w:val="23"/>
          <w:szCs w:val="23"/>
        </w:rPr>
      </w:pPr>
    </w:p>
    <w:p w:rsidRDefault="002D50EA" w:rsidP="002D50EA" w:rsidR="002D50EA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2D50EA" w:rsidP="002D50EA" w:rsidR="002D50EA" w:rsidRPr="000A3A0F">
      <w:pPr>
        <w:jc w:val="both"/>
        <w:rPr>
          <w:sz w:val="23"/>
          <w:szCs w:val="23"/>
          <w:lang w:val="pl-PL"/>
        </w:rPr>
      </w:pPr>
    </w:p>
    <w:p w:rsidRDefault="002D50EA" w:rsidP="002D50EA" w:rsidR="002D50EA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2D50EA" w:rsidP="002D50EA" w:rsidR="002D50EA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D50EA" w:rsidP="002D50EA" w:rsidR="002D50EA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D50EA" w:rsidP="002D50EA" w:rsidR="002D50EA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2D50EA" w:rsidP="002D50EA" w:rsidR="002D50EA" w:rsidRPr="000A3A0F">
      <w:pPr>
        <w:rPr>
          <w:sz w:val="23"/>
          <w:szCs w:val="23"/>
        </w:rPr>
      </w:pPr>
    </w:p>
    <w:p w:rsidRDefault="002D50EA" w:rsidP="002D50EA" w:rsidR="002D50EA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="007F0988">
        <w:rPr>
          <w:sz w:val="23"/>
          <w:szCs w:val="23"/>
        </w:rPr>
        <w:t>5. srpnja</w:t>
      </w:r>
      <w:r w:rsidRPr="0042033B">
        <w:rPr>
          <w:sz w:val="23"/>
          <w:szCs w:val="23"/>
        </w:rPr>
        <w:t xml:space="preserve"> 2016</w:t>
      </w:r>
      <w:r w:rsidRPr="00210D67">
        <w:rPr>
          <w:sz w:val="23"/>
          <w:szCs w:val="23"/>
        </w:rPr>
        <w:t>.</w:t>
      </w:r>
    </w:p>
    <w:p w:rsidRDefault="002D50EA" w:rsidP="002D50EA" w:rsidR="002D50EA">
      <w:pPr>
        <w:ind w:firstLine="720" w:left="2880"/>
        <w:jc w:val="both"/>
        <w:rPr>
          <w:sz w:val="23"/>
          <w:szCs w:val="23"/>
        </w:rPr>
      </w:pPr>
    </w:p>
    <w:p w:rsidRDefault="002D50EA" w:rsidP="002D50EA" w:rsidR="002D50EA" w:rsidRPr="000A3A0F">
      <w:pPr>
        <w:ind w:firstLine="720" w:left="2880"/>
        <w:jc w:val="both"/>
        <w:rPr>
          <w:sz w:val="23"/>
          <w:szCs w:val="23"/>
        </w:rPr>
      </w:pPr>
    </w:p>
    <w:p w:rsidRDefault="002D50EA" w:rsidP="002D50EA" w:rsidR="002D50EA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2D50EA" w:rsidP="002D50EA" w:rsidR="002D50EA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2D50EA" w:rsidP="002D50EA" w:rsidR="002D50EA" w:rsidRPr="000A3A0F">
      <w:pPr>
        <w:jc w:val="both"/>
        <w:rPr>
          <w:sz w:val="23"/>
          <w:szCs w:val="23"/>
        </w:rPr>
      </w:pPr>
    </w:p>
    <w:p w:rsidRDefault="002D50EA" w:rsidP="002D50EA" w:rsidR="002D50EA">
      <w:pPr>
        <w:jc w:val="both"/>
        <w:rPr>
          <w:sz w:val="23"/>
          <w:szCs w:val="23"/>
        </w:rPr>
      </w:pPr>
    </w:p>
    <w:p w:rsidRDefault="002D50EA" w:rsidP="002D50EA" w:rsidR="002D50EA">
      <w:pPr>
        <w:jc w:val="both"/>
        <w:rPr>
          <w:sz w:val="23"/>
          <w:szCs w:val="23"/>
        </w:rPr>
      </w:pPr>
    </w:p>
    <w:p w:rsidRDefault="002D50EA" w:rsidP="002D50EA" w:rsidR="002D50EA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2D50EA" w:rsidP="002D50EA" w:rsidR="002D50EA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2D50EA" w:rsidP="002D50EA" w:rsidR="002D50EA" w:rsidRPr="00D95430"/>
    <w:p w:rsidRDefault="002D50EA" w:rsidP="002D50EA" w:rsidR="002D50EA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2D50EA" w:rsidP="002D50EA" w:rsidR="002D50EA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="007F0988">
        <w:rPr>
          <w:sz w:val="23"/>
          <w:szCs w:val="23"/>
        </w:rPr>
        <w:t>5</w:t>
      </w:r>
      <w:r w:rsidR="00ED055F">
        <w:rPr>
          <w:sz w:val="23"/>
          <w:szCs w:val="23"/>
        </w:rPr>
        <w:t>. srpnja</w:t>
      </w:r>
      <w:r w:rsidRPr="0042033B">
        <w:rPr>
          <w:sz w:val="23"/>
          <w:szCs w:val="23"/>
        </w:rPr>
        <w:t xml:space="preserve"> 2016. </w:t>
      </w:r>
      <w:r w:rsidRPr="00FC7B8B">
        <w:rPr>
          <w:sz w:val="23"/>
          <w:szCs w:val="23"/>
        </w:rPr>
        <w:t>(čl. 132. st. 3. SZ-a)</w:t>
      </w:r>
    </w:p>
    <w:p w:rsidRDefault="002D50EA" w:rsidP="002D50EA" w:rsidR="002D50EA">
      <w:pPr>
        <w:jc w:val="both"/>
      </w:pPr>
    </w:p>
    <w:p w:rsidRDefault="002D50EA" w:rsidP="002D50EA" w:rsidR="002D50EA" w:rsidRPr="00D95430">
      <w:pPr>
        <w:ind w:left="360"/>
        <w:jc w:val="both"/>
      </w:pPr>
    </w:p>
    <w:p w:rsidRDefault="002D50EA" w:rsidP="002D50EA" w:rsidR="002D50EA" w:rsidRPr="00D95430">
      <w:pPr>
        <w:jc w:val="both"/>
      </w:pPr>
    </w:p>
    <w:p w:rsidRDefault="002D50EA" w:rsidP="002D50EA" w:rsidR="002D50EA"/>
    <w:p w:rsidRDefault="002D50EA" w:rsidP="002D50EA" w:rsidR="002D50EA"/>
    <w:p w:rsidRDefault="002D50EA" w:rsidP="002D50EA" w:rsidR="002D50EA"/>
    <w:p w:rsidRDefault="002D50EA" w:rsidP="002D50EA" w:rsidR="002D50EA"/>
    <w:p w:rsidRDefault="002D50EA" w:rsidP="002D50EA" w:rsidR="002D50EA"/>
    <w:p w:rsidRDefault="002D50EA" w:rsidP="002D50EA" w:rsidR="002D50EA"/>
    <w:p w:rsidRDefault="002D50EA" w:rsidP="002D50EA" w:rsidR="002D50EA"/>
    <w:p w:rsidRDefault="002D50EA" w:rsidP="002D50EA" w:rsidR="002D50EA"/>
    <w:p w:rsidRDefault="002D50EA" w:rsidP="002D50EA" w:rsidR="002D50EA"/>
    <w:p w:rsidRDefault="00E8751E" w:rsidR="00E8751E"/>
    <w:sectPr w:rsidSect="00092984" w:rsidR="00E8751E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0EA" w:rsidP="002D50EA" w:rsidR="002D50EA">
      <w:r>
        <w:separator/>
      </w:r>
    </w:p>
  </w:endnote>
  <w:endnote w:id="0" w:type="continuationSeparator">
    <w:p w:rsidRDefault="002D50EA" w:rsidP="002D50EA" w:rsidR="002D5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0EA" w:rsidP="002D50EA" w:rsidR="002D50EA">
      <w:r>
        <w:separator/>
      </w:r>
    </w:p>
  </w:footnote>
  <w:footnote w:id="0" w:type="continuationSeparator">
    <w:p w:rsidRDefault="002D50EA" w:rsidP="002D50EA" w:rsidR="002D50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2D50EA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10761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St-801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A1076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50E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50EA"/>
    <w:rsid w:val="002D50EA"/>
    <w:rsid w:val="007F0988"/>
    <w:rsid w:val="00A10761"/>
    <w:rsid w:val="00E8751E"/>
    <w:rsid w:val="00ED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50E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50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50E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0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0E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50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50E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76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76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76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76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50E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50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50E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0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0E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50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50E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0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76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76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76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76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ISTRIANO j.d.o.o. GARBINA</izvorni_sadrzaj>
    <derivirana_varijabla naziv="DomainObject.Predmet.ProtustrankaFormated_1">  ISTRIANO j.d.o.o. GARBINA</derivirana_varijabla>
  </DomainObject.Predmet.ProtustrankaFormated>
  <DomainObject.Predmet.ProtustrankaFormatedOIB>
    <izvorni_sadrzaj>  ISTRIANO j.d.o.o. GARBINA, OIB 25880586907</izvorni_sadrzaj>
    <derivirana_varijabla naziv="DomainObject.Predmet.ProtustrankaFormatedOIB_1">  ISTRIANO j.d.o.o. GARBINA, OIB 25880586907</derivirana_varijabla>
  </DomainObject.Predmet.ProtustrankaFormatedOIB>
  <DomainObject.Predmet.ProtustrankaFormatedWithAdress>
    <izvorni_sadrzaj> ISTRIANO j.d.o.o. GARBINA, Garbina 2a, 52440 Garbina</izvorni_sadrzaj>
    <derivirana_varijabla naziv="DomainObject.Predmet.ProtustrankaFormatedWithAdress_1"> ISTRIANO j.d.o.o. GARBINA, Garbina 2a, 52440 Garbina</derivirana_varijabla>
  </DomainObject.Predmet.ProtustrankaFormatedWithAdress>
  <DomainObject.Predmet.ProtustrankaFormatedWithAdressOIB>
    <izvorni_sadrzaj> ISTRIANO j.d.o.o. GARBINA, OIB 25880586907, Garbina 2a, 52440 Garbina</izvorni_sadrzaj>
    <derivirana_varijabla naziv="DomainObject.Predmet.ProtustrankaFormatedWithAdressOIB_1"> ISTRIANO j.d.o.o. GARBINA, OIB 25880586907, Garbina 2a, 52440 Garbina</derivirana_varijabla>
  </DomainObject.Predmet.ProtustrankaFormatedWithAdressOIB>
  <DomainObject.Predmet.ProtustrankaWithAdress>
    <izvorni_sadrzaj>ISTRIANO j.d.o.o. GARBINA Garbina 2a, 52440 Garbina</izvorni_sadrzaj>
    <derivirana_varijabla naziv="DomainObject.Predmet.ProtustrankaWithAdress_1">ISTRIANO j.d.o.o. GARBINA Garbina 2a, 52440 Garbina</derivirana_varijabla>
  </DomainObject.Predmet.ProtustrankaWithAdress>
  <DomainObject.Predmet.ProtustrankaWithAdressOIB>
    <izvorni_sadrzaj>ISTRIANO j.d.o.o. GARBINA, OIB 25880586907, Garbina 2a, 52440 Garbina</izvorni_sadrzaj>
    <derivirana_varijabla naziv="DomainObject.Predmet.ProtustrankaWithAdressOIB_1">ISTRIANO j.d.o.o. GARBINA, OIB 25880586907, Garbina 2a, 52440 Garbina</derivirana_varijabla>
  </DomainObject.Predmet.ProtustrankaWithAdressOIB>
  <DomainObject.Predmet.ProtustrankaNazivFormated>
    <izvorni_sadrzaj>ISTRIANO j.d.o.o. GARBINA</izvorni_sadrzaj>
    <derivirana_varijabla naziv="DomainObject.Predmet.ProtustrankaNazivFormated_1">ISTRIANO j.d.o.o. GARBINA</derivirana_varijabla>
  </DomainObject.Predmet.ProtustrankaNazivFormated>
  <DomainObject.Predmet.ProtustrankaNazivFormatedOIB>
    <izvorni_sadrzaj>ISTRIANO j.d.o.o. GARBINA, OIB 25880586907</izvorni_sadrzaj>
    <derivirana_varijabla naziv="DomainObject.Predmet.ProtustrankaNazivFormatedOIB_1">ISTRIANO j.d.o.o. GARBINA, OIB 25880586907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86628.20</izvorni_sadrzaj>
    <derivirana_varijabla naziv="DomainObject.Predmet.TrenutnaVrijednost_1">86628.20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ISTRIANO j.d.o.o. GARBINA</item>
    </izvorni_sadrzaj>
    <derivirana_varijabla naziv="DomainObject.Predmet.ProtuStrankaListFormated_1">
      <item>ISTRIANO j.d.o.o. GARBINA</item>
    </derivirana_varijabla>
  </DomainObject.Predmet.ProtuStrankaListFormated>
  <DomainObject.Predmet.ProtuStrankaListFormatedOIB>
    <izvorni_sadrzaj>
      <item>ISTRIANO j.d.o.o. GARBINA, OIB 25880586907</item>
    </izvorni_sadrzaj>
    <derivirana_varijabla naziv="DomainObject.Predmet.ProtuStrankaListFormatedOIB_1">
      <item>ISTRIANO j.d.o.o. GARBINA, OIB 25880586907</item>
    </derivirana_varijabla>
  </DomainObject.Predmet.ProtuStrankaListFormatedOIB>
  <DomainObject.Predmet.ProtuStrankaListFormatedWithAdress>
    <izvorni_sadrzaj>
      <item>ISTRIANO j.d.o.o. GARBINA, Garbina 2a, 52440 Garbina</item>
    </izvorni_sadrzaj>
    <derivirana_varijabla naziv="DomainObject.Predmet.ProtuStrankaListFormatedWithAdress_1">
      <item>ISTRIANO j.d.o.o. GARBINA, Garbina 2a, 52440 Garbina</item>
    </derivirana_varijabla>
  </DomainObject.Predmet.ProtuStrankaListFormatedWithAdress>
  <DomainObject.Predmet.ProtuStrankaListFormatedWithAdressOIB>
    <izvorni_sadrzaj>
      <item>ISTRIANO j.d.o.o. GARBINA, OIB 25880586907, Garbina 2a, 52440 Garbina</item>
    </izvorni_sadrzaj>
    <derivirana_varijabla naziv="DomainObject.Predmet.ProtuStrankaListFormatedWithAdressOIB_1">
      <item>ISTRIANO j.d.o.o. GARBINA, OIB 25880586907, Garbina 2a, 52440 Garbina</item>
    </derivirana_varijabla>
  </DomainObject.Predmet.ProtuStrankaListFormatedWithAdressOIB>
  <DomainObject.Predmet.ProtuStrankaListNazivFormated>
    <izvorni_sadrzaj>
      <item>ISTRIANO j.d.o.o. GARBINA</item>
    </izvorni_sadrzaj>
    <derivirana_varijabla naziv="DomainObject.Predmet.ProtuStrankaListNazivFormated_1">
      <item>ISTRIANO j.d.o.o. GARBINA</item>
    </derivirana_varijabla>
  </DomainObject.Predmet.ProtuStrankaListNazivFormated>
  <DomainObject.Predmet.ProtuStrankaListNazivFormatedOIB>
    <izvorni_sadrzaj>
      <item>ISTRIANO j.d.o.o. GARBINA, OIB 25880586907</item>
    </izvorni_sadrzaj>
    <derivirana_varijabla naziv="DomainObject.Predmet.ProtuStrankaListNazivFormatedOIB_1">
      <item>ISTRIANO j.d.o.o. GARBINA, OIB 25880586907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ISTRIANO j.d.o.o. GARBINA</izvorni_sadrzaj>
    <derivirana_varijabla naziv="DomainObject.Predmet.ProtustrankaIDrugi_1">ISTRIANO j.d.o.o. GARBINA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ISTRIANO j.d.o.o. GARBINA, OIB 25880586907, Garbina 2a, 52440 Garbina</izvorni_sadrzaj>
    <derivirana_varijabla naziv="DomainObject.Predmet.ProtustrankaIDrugiAdressOIB_1">ISTRIANO j.d.o.o. GARBINA, OIB 25880586907, Garbina 2a, 52440 Garbina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ISTRIANO j.d.o.o. GARBINA</item>
    </izvorni_sadrzaj>
    <derivirana_varijabla naziv="DomainObject.Predmet.SudioniciListNaziv_1">
      <item>FINANCIJSKA AGENCIJA, RC RIJEKA, PODRUŽNICA PULA, PULA</item>
      <item>ISTRIANO j.d.o.o. GARBINA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ISTRIANO j.d.o.o. GARBINA, OIB 25880586907, Garbina 2a,52440 Garbina</item>
    </izvorni_sadrzaj>
    <derivirana_varijabla naziv="DomainObject.Predmet.SudioniciListAdressOIB_1">
      <item>FINANCIJSKA AGENCIJA, RC RIJEKA, PODRUŽNICA PULA, PULA, OIB 85821130368, Giardini 5,52100 Pula</item>
      <item>ISTRIANO j.d.o.o. GARBINA, OIB 25880586907, Garbina 2a,52440 Garbina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25880586907</item>
    </izvorni_sadrzaj>
    <derivirana_varijabla naziv="DomainObject.Predmet.SudioniciListNazivOIB_1">
      <item>, OIB 85821130368</item>
      <item>, OIB 25880586907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2232</properties:Characters>
  <properties:Lines>70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2016-07-04T06:10:00Z</dcterms:created>
  <dc:creator>Jasmina Matika</dc:creator>
  <cp:lastModifiedBy>Jasmina Matika</cp:lastModifiedBy>
  <dcterms:modified xmlns:xsi="http://www.w3.org/2001/XMLSchema-instance" xsi:type="dcterms:W3CDTF">2016-07-05T08:19:00Z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