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32b93" w14:paraId="6b32b93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B3014B">
        <w:rPr>
          <w:sz w:val="22"/>
          <w:szCs w:val="22"/>
        </w:rPr>
        <w:t xml:space="preserve">48/16-4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595ED5" w:rsidR="008C4A50" w:rsidRPr="00B3014B">
      <w:pPr>
        <w:jc w:val="both"/>
      </w:pPr>
      <w:r w:rsidRPr="002342CC">
        <w:t xml:space="preserve">               TRGOVAČKI SUD U OSIJEKU, po sucu Gordani Njari, u stečajnom predmetu povodom zahtjeva Financijske agencije Regionalni centar Osijek, Podružnica Osijek, L. </w:t>
      </w:r>
      <w:r w:rsidRPr="00B3014B">
        <w:t xml:space="preserve">Jagera 3, OIB 85821130368, za provedbom skraćenog stečajnog postupka nad dužnikom  </w:t>
      </w:r>
    </w:p>
    <w:p w:rsidRDefault="00B3014B" w:rsidP="00595ED5" w:rsidR="00B3014B" w:rsidRPr="00B3014B">
      <w:pPr>
        <w:jc w:val="both"/>
      </w:pPr>
      <w:r w:rsidRPr="00B3014B">
        <w:t>Poljoprivredna zadruga ANTUNOVAC-IVANOVAC, Duga 38,</w:t>
      </w:r>
      <w:r w:rsidR="00BD5C76">
        <w:t xml:space="preserve"> Ivanovac, M</w:t>
      </w:r>
      <w:r w:rsidRPr="00B3014B">
        <w:t xml:space="preserve">BS: 030076434, OIB 80412975081, dana 10. lipnja 2016. </w:t>
      </w:r>
    </w:p>
    <w:p w:rsidRDefault="00595ED5" w:rsidP="00595ED5" w:rsidR="00595ED5">
      <w:pPr>
        <w:jc w:val="both"/>
      </w:pPr>
    </w:p>
    <w:p w:rsidRDefault="008C4A50" w:rsidP="008C4A50" w:rsidR="008C4A50" w:rsidRPr="002342CC"/>
    <w:p w:rsidRDefault="008C4A50" w:rsidP="008C4A50" w:rsidR="008C4A50" w:rsidRPr="002342CC">
      <w:pPr>
        <w:jc w:val="center"/>
        <w:rPr>
          <w:bCs/>
        </w:rPr>
      </w:pPr>
      <w:r w:rsidRPr="002342CC">
        <w:rPr>
          <w:bCs/>
        </w:rPr>
        <w:t>r i j e š i o    j e</w:t>
      </w:r>
    </w:p>
    <w:p w:rsidRDefault="008C4A50" w:rsidP="008C4A50" w:rsidR="008C4A50" w:rsidRPr="002342CC">
      <w:pPr>
        <w:ind w:left="360"/>
        <w:jc w:val="both"/>
      </w:pPr>
      <w:r w:rsidRPr="002342CC">
        <w:t xml:space="preserve">                                                </w:t>
      </w:r>
    </w:p>
    <w:p w:rsidRDefault="008C4A50" w:rsidP="008C4A50" w:rsidR="008C4A50" w:rsidRPr="002342CC">
      <w:pPr>
        <w:ind w:left="360"/>
        <w:jc w:val="both"/>
      </w:pPr>
    </w:p>
    <w:p w:rsidRDefault="008C4A50" w:rsidP="009B409D" w:rsidR="008C4A50">
      <w:pPr>
        <w:pStyle w:val="Odlomakpopisa"/>
        <w:numPr>
          <w:ilvl w:val="0"/>
          <w:numId w:val="5"/>
        </w:numPr>
        <w:jc w:val="both"/>
      </w:pPr>
      <w:r w:rsidRPr="002342CC">
        <w:rPr>
          <w:bCs/>
        </w:rPr>
        <w:t xml:space="preserve"> OTVARA SE stečajni postupak nad dužnikom</w:t>
      </w:r>
      <w:r w:rsidRPr="002342CC">
        <w:t xml:space="preserve"> </w:t>
      </w:r>
      <w:r w:rsidR="00BD5C76">
        <w:t>Poljoprivredna zadruga ANTUNOVAC-IVANOVAC, Duga 38, Ivanovac, MBS: 030076434, OIB 80412975081</w:t>
      </w:r>
      <w:r w:rsidR="00C02BA6">
        <w:t>.</w:t>
      </w:r>
    </w:p>
    <w:p w:rsidRDefault="00C02BA6" w:rsidP="00C02BA6" w:rsidR="00C02BA6" w:rsidRPr="002342CC">
      <w:pPr>
        <w:pStyle w:val="Odlomakpopisa"/>
        <w:ind w:left="1500"/>
        <w:jc w:val="both"/>
      </w:pPr>
    </w:p>
    <w:p w:rsidRDefault="008C4A50" w:rsidP="008C4A50" w:rsidR="008C4A50" w:rsidRPr="002342CC">
      <w:pPr>
        <w:pStyle w:val="Odlomakpopisa"/>
        <w:numPr>
          <w:ilvl w:val="0"/>
          <w:numId w:val="5"/>
        </w:numPr>
        <w:ind w:left="1571"/>
        <w:jc w:val="both"/>
      </w:pPr>
      <w:r w:rsidRPr="002342CC">
        <w:t xml:space="preserve">Za stečajnog upravitelja imenuje se </w:t>
      </w:r>
      <w:r w:rsidRPr="00BD5C76">
        <w:t>odvjetni</w:t>
      </w:r>
      <w:r w:rsidR="00EB5CAB" w:rsidRPr="00BD5C76">
        <w:t xml:space="preserve">k Zorislav Novoselac </w:t>
      </w:r>
      <w:r w:rsidRPr="00BD5C76">
        <w:t>iz Osijeka,</w:t>
      </w:r>
      <w:r w:rsidR="00DF3709" w:rsidRPr="00BD5C76">
        <w:t xml:space="preserve"> Kapucinska 27/II, OIB </w:t>
      </w:r>
      <w:r w:rsidR="004330A2" w:rsidRPr="00BD5C76">
        <w:t>35178090537</w:t>
      </w:r>
      <w:r w:rsidR="00DF3709" w:rsidRPr="00BD5C76">
        <w:t>.</w:t>
      </w:r>
      <w:r w:rsidR="00DF0F5B">
        <w:t xml:space="preserve">              </w:t>
      </w:r>
    </w:p>
    <w:p w:rsidRDefault="008C4A50" w:rsidP="008C4A50" w:rsidR="008C4A50" w:rsidRPr="002342CC">
      <w:pPr>
        <w:ind w:left="851"/>
        <w:jc w:val="both"/>
      </w:pPr>
    </w:p>
    <w:p w:rsidRDefault="008C4A50" w:rsidP="008C4A50" w:rsidR="008C4A50" w:rsidRPr="00824D6D">
      <w:pPr>
        <w:pStyle w:val="Odlomakpopisa"/>
        <w:numPr>
          <w:ilvl w:val="0"/>
          <w:numId w:val="5"/>
        </w:numPr>
        <w:jc w:val="both"/>
        <w:rPr>
          <w:bCs/>
        </w:rPr>
      </w:pPr>
      <w:r w:rsidRPr="00824D6D">
        <w:rPr>
          <w:bCs/>
        </w:rPr>
        <w:t xml:space="preserve">ZAKLJUČUJE SE stečajni postupak nad dužnikom </w:t>
      </w:r>
      <w:r w:rsidR="00BD5C76">
        <w:t>Poljoprivredna zadruga ANTUNOVAC-IVANOVAC, Duga 38, Ivanovac, MBS: 030076434, OIB 80412975081</w:t>
      </w:r>
      <w:r w:rsidR="00824D6D">
        <w:t>.</w:t>
      </w:r>
    </w:p>
    <w:p w:rsidRDefault="00824D6D" w:rsidP="00824D6D" w:rsidR="00824D6D" w:rsidRPr="00824D6D">
      <w:pPr>
        <w:jc w:val="both"/>
        <w:rPr>
          <w:bCs/>
        </w:rPr>
      </w:pPr>
    </w:p>
    <w:p w:rsidRDefault="008C4A50" w:rsidP="008C4A50" w:rsidR="008C4A50" w:rsidRPr="002342CC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2342CC">
        <w:rPr>
          <w:bCs/>
        </w:rPr>
        <w:t>Ovo rješenje objavit će se na mrežnoj stranici e-</w:t>
      </w:r>
      <w:r w:rsidR="00BC3E82">
        <w:rPr>
          <w:bCs/>
        </w:rPr>
        <w:t>o</w:t>
      </w:r>
      <w:r w:rsidRPr="002342CC">
        <w:rPr>
          <w:bCs/>
        </w:rPr>
        <w:t>glasna ploča sudova i dostaviti  registru nadležnom za dužnika.</w:t>
      </w:r>
    </w:p>
    <w:p w:rsidRDefault="008C4A50" w:rsidP="008C4A50" w:rsidR="008C4A50" w:rsidRPr="002342CC">
      <w:pPr>
        <w:pStyle w:val="Tijeloteksta"/>
        <w:rPr>
          <w:b/>
          <w:bCs/>
        </w:rPr>
      </w:pPr>
    </w:p>
    <w:p w:rsidRDefault="008C4A50" w:rsidP="008C4A50" w:rsidR="008C4A50" w:rsidRPr="002342CC">
      <w:pPr>
        <w:pStyle w:val="Tijeloteksta"/>
        <w:rPr>
          <w:b/>
          <w:bCs/>
        </w:rPr>
      </w:pPr>
    </w:p>
    <w:p w:rsidRDefault="008C4A50" w:rsidP="008C4A50" w:rsidR="008C4A50" w:rsidRPr="002342CC">
      <w:pPr>
        <w:pStyle w:val="Tijeloteksta"/>
        <w:jc w:val="center"/>
        <w:rPr>
          <w:bCs/>
        </w:rPr>
      </w:pPr>
      <w:r w:rsidRPr="002342CC">
        <w:rPr>
          <w:bCs/>
        </w:rPr>
        <w:t>Obrazloženje</w:t>
      </w:r>
    </w:p>
    <w:p w:rsidRDefault="0023770D" w:rsidP="008C4A50" w:rsidR="0023770D" w:rsidRPr="002342CC">
      <w:pPr>
        <w:pStyle w:val="Tijeloteksta"/>
        <w:jc w:val="center"/>
        <w:rPr>
          <w:bCs/>
        </w:rPr>
      </w:pPr>
    </w:p>
    <w:p w:rsidRDefault="008C4A50" w:rsidP="008C4A50" w:rsidR="009B409D" w:rsidRPr="00344D0B">
      <w:pPr>
        <w:jc w:val="both"/>
        <w:rPr>
          <w:b/>
        </w:rPr>
      </w:pPr>
      <w:r w:rsidRPr="002342CC">
        <w:t xml:space="preserve">             Financijska agencija Regionalni centar Osijek, Podružnica Osijek podnijela je dana </w:t>
      </w:r>
      <w:r w:rsidR="00DF3709" w:rsidRPr="00824D6D">
        <w:t>07. siječnja 2016. zaprimljenog kod ovog suda 8. siječnja 2016</w:t>
      </w:r>
      <w:r w:rsidR="00DF3709" w:rsidRPr="00F35E40">
        <w:t>.</w:t>
      </w:r>
      <w:r w:rsidRPr="00F35E40">
        <w:t xml:space="preserve"> zahtjev za provedbu skraćenog </w:t>
      </w:r>
      <w:r w:rsidR="00926AFE" w:rsidRPr="00F35E40">
        <w:t>stečajnog postupka nad dužnikom</w:t>
      </w:r>
      <w:r w:rsidRPr="00F35E40">
        <w:t xml:space="preserve"> </w:t>
      </w:r>
      <w:r w:rsidR="00824D6D">
        <w:t>Poljoprivredna zadruga ANTUNOVAC-IVANOVAC, Duga 38, Ivanovac, MBS: 030076434, OIB 80412975081</w:t>
      </w:r>
      <w:r w:rsidR="009B409D" w:rsidRPr="00344D0B">
        <w:rPr>
          <w:b/>
        </w:rPr>
        <w:t>.</w:t>
      </w:r>
    </w:p>
    <w:p w:rsidRDefault="009B409D" w:rsidP="008C4A50" w:rsidR="008C4A50" w:rsidRPr="002342CC">
      <w:pPr>
        <w:jc w:val="both"/>
        <w:rPr>
          <w:bCs/>
        </w:rPr>
      </w:pPr>
      <w:r>
        <w:t xml:space="preserve"> </w:t>
      </w: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</w:t>
      </w:r>
      <w:r w:rsidRPr="002342CC">
        <w:rPr>
          <w:bCs/>
        </w:rPr>
        <w:lastRenderedPageBreak/>
        <w:t>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BC3E82" w:rsidRPr="00824D6D">
        <w:t>20. siječnja 2016.</w:t>
      </w:r>
      <w:r w:rsidRPr="00824D6D">
        <w:t xml:space="preserve"> objavio oglas na mrežnoj stranici e-</w:t>
      </w:r>
      <w:r w:rsidR="00E6345F" w:rsidRPr="00824D6D">
        <w:t>o</w:t>
      </w:r>
      <w:r w:rsidRPr="00824D6D">
        <w:t>glasna ploča sudova pod posl</w:t>
      </w:r>
      <w:r w:rsidR="00E6345F" w:rsidRPr="00824D6D">
        <w:t>ovnim</w:t>
      </w:r>
      <w:r w:rsidRPr="00824D6D">
        <w:t xml:space="preserve"> brojem St-</w:t>
      </w:r>
      <w:r w:rsidR="00824D6D" w:rsidRPr="00824D6D">
        <w:t>48</w:t>
      </w:r>
      <w:r w:rsidR="00E6345F" w:rsidRPr="00824D6D">
        <w:t>/16-3</w:t>
      </w:r>
      <w:r w:rsidRPr="00824D6D">
        <w:t xml:space="preserve"> sukladno</w:t>
      </w:r>
      <w:r w:rsidRPr="00F35E40">
        <w:t xml:space="preserve">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2342CC">
      <w:pPr>
        <w:pStyle w:val="Tijeloteksta"/>
        <w:ind w:firstLine="71"/>
      </w:pPr>
    </w:p>
    <w:p w:rsidRDefault="008C4A50" w:rsidP="008C4A50" w:rsidR="008C4A50" w:rsidRPr="00824D6D">
      <w:pPr>
        <w:pStyle w:val="Tijeloteksta"/>
        <w:jc w:val="center"/>
      </w:pPr>
      <w:r w:rsidRPr="00824D6D">
        <w:t xml:space="preserve">U Osijeku </w:t>
      </w:r>
      <w:r w:rsidR="00595ED5" w:rsidRPr="00824D6D">
        <w:t xml:space="preserve">10. lipnja  2016.                       </w:t>
      </w:r>
    </w:p>
    <w:p w:rsidRDefault="006628C0" w:rsidP="006628C0" w:rsidR="006628C0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628C0" w:rsidP="006628C0" w:rsidR="006628C0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6628C0" w:rsidP="006628C0" w:rsidR="006628C0">
      <w:pPr>
        <w:pStyle w:val="Tijeloteksta"/>
        <w:jc w:val="left"/>
      </w:pPr>
    </w:p>
    <w:p w:rsidRDefault="006628C0" w:rsidP="006628C0" w:rsidR="006628C0">
      <w:pPr>
        <w:pStyle w:val="Tijeloteksta"/>
        <w:jc w:val="left"/>
      </w:pPr>
    </w:p>
    <w:p w:rsidRDefault="006628C0" w:rsidP="006628C0" w:rsidR="006628C0">
      <w:pPr>
        <w:pStyle w:val="Tijeloteksta"/>
        <w:jc w:val="left"/>
      </w:pPr>
    </w:p>
    <w:p w:rsidRDefault="006628C0" w:rsidP="006628C0" w:rsidR="006628C0">
      <w:pPr>
        <w:pStyle w:val="Tijeloteksta"/>
        <w:jc w:val="left"/>
      </w:pPr>
      <w:r>
        <w:t>UPUTA O PRAVNOM LIJEKU:</w:t>
      </w:r>
    </w:p>
    <w:p w:rsidRDefault="006628C0" w:rsidP="006628C0" w:rsidR="006628C0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628C0" w:rsidP="006628C0" w:rsidR="006628C0">
      <w:pPr>
        <w:pStyle w:val="Tijeloteksta"/>
        <w:jc w:val="left"/>
      </w:pPr>
    </w:p>
    <w:p w:rsidRDefault="006628C0" w:rsidP="006628C0" w:rsidR="006628C0">
      <w:pPr>
        <w:pStyle w:val="Tijeloteksta"/>
        <w:jc w:val="left"/>
      </w:pPr>
    </w:p>
    <w:p w:rsidRDefault="006628C0" w:rsidP="006628C0" w:rsidR="006628C0">
      <w:pPr>
        <w:pStyle w:val="Tijeloteksta"/>
        <w:jc w:val="left"/>
      </w:pPr>
      <w:r>
        <w:t>DNA</w:t>
      </w:r>
    </w:p>
    <w:p w:rsidRDefault="006628C0" w:rsidP="006628C0" w:rsidR="006628C0">
      <w:pPr>
        <w:pStyle w:val="Tijeloteksta"/>
        <w:numPr>
          <w:ilvl w:val="0"/>
          <w:numId w:val="2"/>
        </w:numPr>
        <w:jc w:val="left"/>
      </w:pPr>
      <w:r>
        <w:t xml:space="preserve">Predlagatelj FINA RC Osijek, Podružnica Osijek </w:t>
      </w:r>
    </w:p>
    <w:p w:rsidRDefault="006628C0" w:rsidP="006628C0" w:rsidR="006628C0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6628C0" w:rsidP="006628C0" w:rsidR="006628C0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6628C0" w:rsidP="006628C0" w:rsidR="006628C0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6628C0" w:rsidP="006628C0" w:rsidR="006628C0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6628C0" w:rsidP="006628C0" w:rsidR="006628C0">
      <w:pPr>
        <w:pStyle w:val="Tijeloteksta"/>
        <w:numPr>
          <w:ilvl w:val="0"/>
          <w:numId w:val="2"/>
        </w:numPr>
        <w:jc w:val="left"/>
      </w:pPr>
      <w:r>
        <w:t>Riješeno istodobno otvaranjem i zaklj.</w:t>
      </w:r>
    </w:p>
    <w:p w:rsidRDefault="006628C0" w:rsidP="006628C0" w:rsidR="006628C0">
      <w:pPr>
        <w:pStyle w:val="Tijeloteksta"/>
        <w:numPr>
          <w:ilvl w:val="0"/>
          <w:numId w:val="2"/>
        </w:numPr>
        <w:jc w:val="left"/>
      </w:pPr>
      <w:r>
        <w:t>K 10.07.</w:t>
      </w:r>
    </w:p>
    <w:p w:rsidRDefault="008C4A50" w:rsidP="008C4A50" w:rsidR="008C4A50">
      <w:pPr>
        <w:pStyle w:val="Tijeloteksta"/>
        <w:jc w:val="center"/>
      </w:pPr>
    </w:p>
    <w:p w:rsidRDefault="006628C0" w:rsidP="008C4A50" w:rsidR="006628C0">
      <w:pPr>
        <w:pStyle w:val="Tijeloteksta"/>
        <w:jc w:val="center"/>
      </w:pPr>
    </w:p>
    <w:p w:rsidRDefault="006628C0" w:rsidP="008C4A50" w:rsidR="006628C0">
      <w:pPr>
        <w:pStyle w:val="Tijeloteksta"/>
        <w:jc w:val="center"/>
      </w:pPr>
    </w:p>
    <w:p w:rsidRDefault="006628C0" w:rsidP="008C4A50" w:rsidR="006628C0">
      <w:pPr>
        <w:pStyle w:val="Tijeloteksta"/>
        <w:jc w:val="center"/>
      </w:pPr>
    </w:p>
    <w:p w:rsidRDefault="00E6345F" w:rsidP="00A54001" w:rsidR="00E6345F"/>
    <w:p w:rsidRDefault="00E6345F" w:rsidP="00811407" w:rsidR="00E6345F">
      <w:pPr>
        <w:ind w:left="5580"/>
        <w:jc w:val="center"/>
      </w:pPr>
    </w:p>
    <w:p w:rsidRDefault="007305A3" w:rsidP="007305A3" w:rsidR="007305A3">
      <w:pPr>
        <w:pStyle w:val="Tijeloteksta"/>
        <w:jc w:val="center"/>
      </w:pPr>
    </w:p>
    <w:sectPr w:rsidSect="00CA7DA3" w:rsidR="007305A3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530E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6628C0">
    <w:pPr>
      <w:jc w:val="right"/>
    </w:pPr>
    <w:r w:rsidRPr="00344D0B">
      <w:rPr>
        <w:b/>
      </w:rPr>
      <w:t xml:space="preserve">           </w:t>
    </w:r>
    <w:r w:rsidR="00595ED5" w:rsidRPr="006628C0">
      <w:rPr>
        <w:sz w:val="22"/>
        <w:szCs w:val="22"/>
      </w:rPr>
      <w:t>3 St-</w:t>
    </w:r>
    <w:r w:rsidR="00824D6D" w:rsidRPr="006628C0">
      <w:rPr>
        <w:sz w:val="22"/>
        <w:szCs w:val="22"/>
      </w:rPr>
      <w:t>48/16-4</w:t>
    </w:r>
    <w:r w:rsidR="00595ED5" w:rsidRPr="006628C0">
      <w:rPr>
        <w:sz w:val="22"/>
        <w:szCs w:val="22"/>
      </w:rPr>
      <w:t xml:space="preserve"> </w:t>
    </w:r>
    <w:r w:rsidRPr="006628C0">
      <w:t xml:space="preserve">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134B5A"/>
    <w:rsid w:val="001643FC"/>
    <w:rsid w:val="00171061"/>
    <w:rsid w:val="00180465"/>
    <w:rsid w:val="00215DA9"/>
    <w:rsid w:val="002342CC"/>
    <w:rsid w:val="0023770D"/>
    <w:rsid w:val="0024241D"/>
    <w:rsid w:val="00277679"/>
    <w:rsid w:val="00320F3B"/>
    <w:rsid w:val="0033604D"/>
    <w:rsid w:val="00344D0B"/>
    <w:rsid w:val="003660B7"/>
    <w:rsid w:val="003B6C7C"/>
    <w:rsid w:val="003C7EC0"/>
    <w:rsid w:val="003D08B4"/>
    <w:rsid w:val="003F03B2"/>
    <w:rsid w:val="004330A2"/>
    <w:rsid w:val="0045383A"/>
    <w:rsid w:val="00456E18"/>
    <w:rsid w:val="00462C80"/>
    <w:rsid w:val="00480AD2"/>
    <w:rsid w:val="0048213A"/>
    <w:rsid w:val="00487157"/>
    <w:rsid w:val="004A619D"/>
    <w:rsid w:val="004F1ABF"/>
    <w:rsid w:val="004F3B9A"/>
    <w:rsid w:val="005064EA"/>
    <w:rsid w:val="00520DFA"/>
    <w:rsid w:val="00534927"/>
    <w:rsid w:val="005420F0"/>
    <w:rsid w:val="00554F01"/>
    <w:rsid w:val="00566CDF"/>
    <w:rsid w:val="00581BA4"/>
    <w:rsid w:val="00595ED5"/>
    <w:rsid w:val="00617B3C"/>
    <w:rsid w:val="00634A00"/>
    <w:rsid w:val="00642B53"/>
    <w:rsid w:val="006628C0"/>
    <w:rsid w:val="006D244D"/>
    <w:rsid w:val="0071192E"/>
    <w:rsid w:val="007305A3"/>
    <w:rsid w:val="00751321"/>
    <w:rsid w:val="00782E35"/>
    <w:rsid w:val="007A4B35"/>
    <w:rsid w:val="007B19D5"/>
    <w:rsid w:val="007C0B45"/>
    <w:rsid w:val="007E7F9D"/>
    <w:rsid w:val="007F179D"/>
    <w:rsid w:val="007F7404"/>
    <w:rsid w:val="00811407"/>
    <w:rsid w:val="008151B4"/>
    <w:rsid w:val="00824D6D"/>
    <w:rsid w:val="008C4A50"/>
    <w:rsid w:val="009202C9"/>
    <w:rsid w:val="00926AFE"/>
    <w:rsid w:val="009776BC"/>
    <w:rsid w:val="009865D2"/>
    <w:rsid w:val="009B409D"/>
    <w:rsid w:val="009D42F4"/>
    <w:rsid w:val="00A11D11"/>
    <w:rsid w:val="00A12C16"/>
    <w:rsid w:val="00A2530E"/>
    <w:rsid w:val="00A35140"/>
    <w:rsid w:val="00A353A4"/>
    <w:rsid w:val="00A54001"/>
    <w:rsid w:val="00A579DC"/>
    <w:rsid w:val="00A94EE7"/>
    <w:rsid w:val="00AD10D4"/>
    <w:rsid w:val="00B07BD9"/>
    <w:rsid w:val="00B3014B"/>
    <w:rsid w:val="00B417BA"/>
    <w:rsid w:val="00B46738"/>
    <w:rsid w:val="00BA73BF"/>
    <w:rsid w:val="00BC3E82"/>
    <w:rsid w:val="00BD2CFA"/>
    <w:rsid w:val="00BD5C76"/>
    <w:rsid w:val="00C02BA6"/>
    <w:rsid w:val="00C1066C"/>
    <w:rsid w:val="00C163C5"/>
    <w:rsid w:val="00C2455F"/>
    <w:rsid w:val="00C36B8C"/>
    <w:rsid w:val="00C76909"/>
    <w:rsid w:val="00CA7DA3"/>
    <w:rsid w:val="00CD017A"/>
    <w:rsid w:val="00D228E2"/>
    <w:rsid w:val="00DB052E"/>
    <w:rsid w:val="00DD35AD"/>
    <w:rsid w:val="00DE5440"/>
    <w:rsid w:val="00DF0F5B"/>
    <w:rsid w:val="00DF3709"/>
    <w:rsid w:val="00DF5259"/>
    <w:rsid w:val="00E13238"/>
    <w:rsid w:val="00E14515"/>
    <w:rsid w:val="00E512E8"/>
    <w:rsid w:val="00E6345F"/>
    <w:rsid w:val="00E72D3D"/>
    <w:rsid w:val="00EB5CAB"/>
    <w:rsid w:val="00EE665E"/>
    <w:rsid w:val="00EF7284"/>
    <w:rsid w:val="00EF770D"/>
    <w:rsid w:val="00F0353E"/>
    <w:rsid w:val="00F2091F"/>
    <w:rsid w:val="00F35E40"/>
    <w:rsid w:val="00F62AE9"/>
    <w:rsid w:val="00F758CB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253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3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3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3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3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253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3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3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3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3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698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St-48/2016</izvorni_sadrzaj>
    <derivirana_varijabla naziv="DomainObject.Predmet.OznakaBroj_1">St-48/2016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ANTUNOVAC-IVANOVAC</izvorni_sadrzaj>
    <derivirana_varijabla naziv="DomainObject.Predmet.ProtustrankaFormated_1">  Poljoprivredna zadruga ANTUNOVAC-IVANOVAC</derivirana_varijabla>
  </DomainObject.Predmet.ProtustrankaFormated>
  <DomainObject.Predmet.ProtustrankaFormatedOIB>
    <izvorni_sadrzaj>  Poljoprivredna zadruga ANTUNOVAC-IVANOVAC, OIB 80412975081</izvorni_sadrzaj>
    <derivirana_varijabla naziv="DomainObject.Predmet.ProtustrankaFormatedOIB_1">  Poljoprivredna zadruga ANTUNOVAC-IVANOVAC, OIB 80412975081</derivirana_varijabla>
  </DomainObject.Predmet.ProtustrankaFormatedOIB>
  <DomainObject.Predmet.ProtustrankaFormatedWithAdress>
    <izvorni_sadrzaj> Poljoprivredna zadruga ANTUNOVAC-IVANOVAC, Duga 38, 31216 Ivanovac</izvorni_sadrzaj>
    <derivirana_varijabla naziv="DomainObject.Predmet.ProtustrankaFormatedWithAdress_1"> Poljoprivredna zadruga ANTUNOVAC-IVANOVAC, Duga 38, 31216 Ivanovac</derivirana_varijabla>
  </DomainObject.Predmet.ProtustrankaFormatedWithAdress>
  <DomainObject.Predmet.ProtustrankaFormatedWithAdressOIB>
    <izvorni_sadrzaj> Poljoprivredna zadruga ANTUNOVAC-IVANOVAC, OIB 80412975081, Duga 38, 31216 Ivanovac</izvorni_sadrzaj>
    <derivirana_varijabla naziv="DomainObject.Predmet.ProtustrankaFormatedWithAdressOIB_1"> Poljoprivredna zadruga ANTUNOVAC-IVANOVAC, OIB 80412975081, Duga 38, 31216 Ivanovac</derivirana_varijabla>
  </DomainObject.Predmet.ProtustrankaFormatedWithAdressOIB>
  <DomainObject.Predmet.ProtustrankaWithAdress>
    <izvorni_sadrzaj>Poljoprivredna zadruga ANTUNOVAC-IVANOVAC Duga 38, 31216 Ivanovac</izvorni_sadrzaj>
    <derivirana_varijabla naziv="DomainObject.Predmet.ProtustrankaWithAdress_1">Poljoprivredna zadruga ANTUNOVAC-IVANOVAC Duga 38, 31216 Ivanovac</derivirana_varijabla>
  </DomainObject.Predmet.ProtustrankaWithAdress>
  <DomainObject.Predmet.ProtustrankaWithAdressOIB>
    <izvorni_sadrzaj>Poljoprivredna zadruga ANTUNOVAC-IVANOVAC, OIB 80412975081, Duga 38, 31216 Ivanovac</izvorni_sadrzaj>
    <derivirana_varijabla naziv="DomainObject.Predmet.ProtustrankaWithAdressOIB_1">Poljoprivredna zadruga ANTUNOVAC-IVANOVAC, OIB 80412975081, Duga 38, 31216 Ivanovac</derivirana_varijabla>
  </DomainObject.Predmet.ProtustrankaWithAdressOIB>
  <DomainObject.Predmet.ProtustrankaNazivFormated>
    <izvorni_sadrzaj>Poljoprivredna zadruga ANTUNOVAC-IVANOVAC</izvorni_sadrzaj>
    <derivirana_varijabla naziv="DomainObject.Predmet.ProtustrankaNazivFormated_1">Poljoprivredna zadruga ANTUNOVAC-IVANOVAC</derivirana_varijabla>
  </DomainObject.Predmet.ProtustrankaNazivFormated>
  <DomainObject.Predmet.ProtustrankaNazivFormatedOIB>
    <izvorni_sadrzaj>Poljoprivredna zadruga ANTUNOVAC-IVANOVAC, OIB 80412975081</izvorni_sadrzaj>
    <derivirana_varijabla naziv="DomainObject.Predmet.ProtustrankaNazivFormatedOIB_1">Poljoprivredna zadruga ANTUNOVAC-IVANOVAC, OIB 80412975081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Poljoprivredna zadruga ANTUNOVAC-IVANOVAC</item>
    </izvorni_sadrzaj>
    <derivirana_varijabla naziv="DomainObject.Predmet.ProtuStrankaListFormated_1">
      <item>Poljoprivredna zadruga ANTUNOVAC-IVANOVAC</item>
    </derivirana_varijabla>
  </DomainObject.Predmet.ProtuStrankaListFormated>
  <DomainObject.Predmet.ProtuStrankaListFormatedOIB>
    <izvorni_sadrzaj>
      <item>Poljoprivredna zadruga ANTUNOVAC-IVANOVAC, OIB 80412975081</item>
    </izvorni_sadrzaj>
    <derivirana_varijabla naziv="DomainObject.Predmet.ProtuStrankaListFormatedOIB_1">
      <item>Poljoprivredna zadruga ANTUNOVAC-IVANOVAC, OIB 80412975081</item>
    </derivirana_varijabla>
  </DomainObject.Predmet.ProtuStrankaListFormatedOIB>
  <DomainObject.Predmet.ProtuStrankaListFormatedWithAdress>
    <izvorni_sadrzaj>
      <item>Poljoprivredna zadruga ANTUNOVAC-IVANOVAC, Duga 38, 31216 Ivanovac</item>
    </izvorni_sadrzaj>
    <derivirana_varijabla naziv="DomainObject.Predmet.ProtuStrankaListFormatedWithAdress_1">
      <item>Poljoprivredna zadruga ANTUNOVAC-IVANOVAC, Duga 38, 31216 Ivanovac</item>
    </derivirana_varijabla>
  </DomainObject.Predmet.ProtuStrankaListFormatedWithAdress>
  <DomainObject.Predmet.ProtuStrankaListFormatedWithAdressOIB>
    <izvorni_sadrzaj>
      <item>Poljoprivredna zadruga ANTUNOVAC-IVANOVAC, OIB 80412975081, Duga 38, 31216 Ivanovac</item>
    </izvorni_sadrzaj>
    <derivirana_varijabla naziv="DomainObject.Predmet.ProtuStrankaListFormatedWithAdressOIB_1">
      <item>Poljoprivredna zadruga ANTUNOVAC-IVANOVAC, OIB 80412975081, Duga 38, 31216 Ivanovac</item>
    </derivirana_varijabla>
  </DomainObject.Predmet.ProtuStrankaListFormatedWithAdressOIB>
  <DomainObject.Predmet.ProtuStrankaListNazivFormated>
    <izvorni_sadrzaj>
      <item>Poljoprivredna zadruga ANTUNOVAC-IVANOVAC</item>
    </izvorni_sadrzaj>
    <derivirana_varijabla naziv="DomainObject.Predmet.ProtuStrankaListNazivFormated_1">
      <item>Poljoprivredna zadruga ANTUNOVAC-IVANOVAC</item>
    </derivirana_varijabla>
  </DomainObject.Predmet.ProtuStrankaListNazivFormated>
  <DomainObject.Predmet.ProtuStrankaListNazivFormatedOIB>
    <izvorni_sadrzaj>
      <item>Poljoprivredna zadruga ANTUNOVAC-IVANOVAC, OIB 80412975081</item>
    </izvorni_sadrzaj>
    <derivirana_varijabla naziv="DomainObject.Predmet.ProtuStrankaListNazivFormatedOIB_1">
      <item>Poljoprivredna zadruga ANTUNOVAC-IVANOVAC, OIB 80412975081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Poljoprivredna zadruga ANTUNOVAC-IVANOVAC</izvorni_sadrzaj>
    <derivirana_varijabla naziv="DomainObject.Predmet.ProtustrankaIDrugi_1">Poljoprivredna zadruga ANTUNOVAC-IVANOVAC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Poljoprivredna zadruga ANTUNOVAC-IVANOVAC, OIB 80412975081, Duga 38, 31216 Ivanovac</izvorni_sadrzaj>
    <derivirana_varijabla naziv="DomainObject.Predmet.ProtustrankaIDrugiAdressOIB_1">Poljoprivredna zadruga ANTUNOVAC-IVANOVAC, OIB 80412975081, Duga 38, 31216 Ivanovac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Poljoprivredna zadruga ANTUNOVAC-IVANOVAC</item>
    </izvorni_sadrzaj>
    <derivirana_varijabla naziv="DomainObject.Predmet.SudioniciListNaziv_1">
      <item>FINA RC OSIJEK</item>
      <item>Poljoprivredna zadruga ANTUNOVAC-IVANOVAC</item>
    </derivirana_varijabla>
  </DomainObject.Predmet.SudioniciListNaziv>
  <DomainObject.Predmet.SudioniciListAdressOIB>
    <izvorni_sadrzaj>
      <item>FINA RC OSIJEK, OIB 85821130368</item>
      <item>Poljoprivredna zadruga ANTUNOVAC-IVANOVAC, OIB 80412975081, Duga 38,31216 Ivanovac</item>
    </izvorni_sadrzaj>
    <derivirana_varijabla naziv="DomainObject.Predmet.SudioniciListAdressOIB_1">
      <item>FINA RC OSIJEK, OIB 85821130368</item>
      <item>Poljoprivredna zadruga ANTUNOVAC-IVANOVAC, OIB 80412975081, Duga 38,31216 Ivanovac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80412975081</item>
    </izvorni_sadrzaj>
    <derivirana_varijabla naziv="DomainObject.Predmet.SudioniciListNazivOIB_1">
      <item>, OIB 85821130368</item>
      <item>, OIB 80412975081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2E6C51-780A-4594-AEFF-C6046A9EFB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2672</properties:Characters>
  <properties:Lines>91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2016-06-10T07:40:00Z</dcterms:created>
  <dc:creator>wsadmin</dc:creator>
  <cp:lastModifiedBy>Sanja Ban</cp:lastModifiedBy>
  <cp:lastPrinted>2016-06-10T07:39:00Z</cp:lastPrinted>
  <dcterms:modified xmlns:xsi="http://www.w3.org/2001/XMLSchema-instance" xsi:type="dcterms:W3CDTF">2016-06-10T07:42:00Z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