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37ae" w14:paraId="19a37ae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E16FC6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06F" w:rsidP="004F0340" w:rsidR="0046606F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  <w:r w:rsidRPr="00514469">
        <w:rPr>
          <w:lang w:val="pl-PL"/>
        </w:rPr>
        <w:t>7 St-</w:t>
      </w:r>
      <w:r w:rsidR="00D928FF">
        <w:rPr>
          <w:lang w:val="pl-PL"/>
        </w:rPr>
        <w:t>264/05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D928FF" w:rsidR="00D928FF">
      <w:pPr>
        <w:jc w:val="both"/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 w:rsidR="00961A8B">
        <w:rPr>
          <w:lang w:val="pt-BR"/>
        </w:rPr>
        <w:t xml:space="preserve">nikom </w:t>
      </w:r>
      <w:r w:rsidR="00D928FF" w:rsidRPr="00A026D7">
        <w:rPr>
          <w:bCs/>
        </w:rPr>
        <w:t>STROJ d. o. o.</w:t>
      </w:r>
      <w:r w:rsidR="00D928FF" w:rsidRPr="00A026D7">
        <w:rPr>
          <w:b/>
          <w:bCs/>
        </w:rPr>
        <w:t xml:space="preserve"> </w:t>
      </w:r>
      <w:r w:rsidR="00D928FF" w:rsidRPr="00A026D7">
        <w:t>u stečaju, Zagreb, Ilica 116</w:t>
      </w:r>
      <w:r w:rsidR="00D928FF">
        <w:t>, OIB 01359836748, 17. ožujka 2016.</w:t>
      </w:r>
    </w:p>
    <w:p w:rsidRDefault="00D928FF" w:rsidP="00D928FF" w:rsidR="00D928FF">
      <w:pPr>
        <w:jc w:val="both"/>
      </w:pPr>
    </w:p>
    <w:p w:rsidRDefault="00B23738" w:rsidP="00D928FF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D928FF" w:rsidRPr="00A026D7">
        <w:rPr>
          <w:bCs/>
        </w:rPr>
        <w:t>STROJ d. o. o.</w:t>
      </w:r>
      <w:r w:rsidR="00D928FF" w:rsidRPr="00A026D7">
        <w:rPr>
          <w:b/>
          <w:bCs/>
        </w:rPr>
        <w:t xml:space="preserve"> </w:t>
      </w:r>
      <w:r w:rsidR="00D928FF" w:rsidRPr="00A026D7">
        <w:t>u stečaju, Zagreb, Ilica 116</w:t>
      </w:r>
      <w:r w:rsidR="00D928FF">
        <w:t>, OIB 01359836748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9D7D73" w:rsidR="00D00EE1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od </w:t>
      </w:r>
      <w:r w:rsidR="00D928FF">
        <w:t>9. veljače 2016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  <w:t xml:space="preserve">Oglas o održavanju Skupštine objavljen je </w:t>
      </w:r>
      <w:r w:rsidR="00D928FF">
        <w:t>na e-oglasnoj ploči suda 9. veljače 2016.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E71D69" w:rsidRPr="00514469">
        <w:t>ci Skupštine vjerovnika  nazočni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D928FF">
        <w:rPr>
          <w:rFonts w:hAnsi="Times New Roman" w:ascii="Times New Roman"/>
          <w:sz w:val="24"/>
          <w:szCs w:val="24"/>
        </w:rPr>
        <w:t>17. ožujak 2016.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0C4859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D928FF">
      <w:r w:rsidRPr="00D928FF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0C4859" w:rsidP="00AB7A2F" w:rsidR="000C485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C4859" w:rsidP="00995CE9" w:rsidR="000C485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8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St-969/12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94415"/>
    <w:rsid w:val="000C33CD"/>
    <w:rsid w:val="000C4859"/>
    <w:rsid w:val="000E3820"/>
    <w:rsid w:val="000E4225"/>
    <w:rsid w:val="000E63BB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928FF"/>
    <w:rsid w:val="00DA3B30"/>
    <w:rsid w:val="00DC5C9A"/>
    <w:rsid w:val="00DC75B2"/>
    <w:rsid w:val="00DD4B57"/>
    <w:rsid w:val="00DE4612"/>
    <w:rsid w:val="00DE7A1B"/>
    <w:rsid w:val="00E16FC6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E16F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6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8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E16F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6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8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2006.</izvorni_sadrzaj>
    <derivirana_varijabla naziv="DomainObject.Predmet.DatumOsnivanja_1">22. ožujka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2006-06-05 PREDMET podnesak od 02.06.2006. (prijava tražbine ŽDO) IN2 napomene: 2006-07-14 PREDMET Podnesak Petković Vlade od 13.07.06. IN2 napomene: 2006-07-18 PREDMET podnesak ODO u Zagrebu od 17.07.06. IN2 napomene: 2006-11-24 PREDMET podnesak (Partner banka d.d.) od 23.11.2006. IN2 napomene: 2007-06-15 PREDMET podnesak (ŽDO) od 14.06.2007. IN2 napomene: 2007-08-13 PREDMET ogl.ploča 13.08.07. 5x IN2 napomene: 2007-11-06 PREDMET podnesak (Ivica Ćutuk) od 05.11.2007. IN2 napomene: 2008-03-06 PREDMET podnesak (suvlasnici zgrade iz Zagreb) od 05.03.2008. IN2 napomene: 2008-09-03 PREDMET Prijedlog vjerovnika Vesna Baričević  i  dr.vjerovnika za sazivanje skupštine od 02.09.08. IN2 napomene: 2008-12-15 PREDMET ogl.ploča od 27.11.2008. IN2 napomene: 2009-01-30 PREDMET podnesak (Zagrebački holding ) od 29.01.2009. IN2 napomene: 2010-01-14 PREDMET Podnesak od OGS u ZG od 14.01.2010. IN2 napomene: 2011-01-24 PREDMET Podnesak (VESNA BARIČIĆ i dr. - njin 9) od 24.01.2011. Povijest stečajnih upravitelja: 22.03.2006.-25.07.2006. PERO HRKAČ; 25.07.2006.- Nikola Klaić;</izvorni_sadrzaj>
    <derivirana_varijabla naziv="DomainObject.Predmet.Opis_1">MIGRIRANO IZ IN2 IN2 napomene: 2006-06-05 PREDMET podnesak od 02.06.2006. (prijava tražbine ŽDO) IN2 napomene: 2006-07-14 PREDMET Podnesak Petković Vlade od 13.07.06. IN2 napomene: 2006-07-18 PREDMET podnesak ODO u Zagrebu od 17.07.06. IN2 napomene: 2006-11-24 PREDMET podnesak (Partner banka d.d.) od 23.11.2006. IN2 napomene: 2007-06-15 PREDMET podnesak (ŽDO) od 14.06.2007. IN2 napomene: 2007-08-13 PREDMET ogl.ploča 13.08.07. 5x IN2 napomene: 2007-11-06 PREDMET podnesak (Ivica Ćutuk) od 05.11.2007. IN2 napomene: 2008-03-06 PREDMET podnesak (suvlasnici zgrade iz Zagreb) od 05.03.2008. IN2 napomene: 2008-09-03 PREDMET Prijedlog vjerovnika Vesna Baričević  i  dr.vjerovnika za sazivanje skupštine od 02.09.08. IN2 napomene: 2008-12-15 PREDMET ogl.ploča od 27.11.2008. IN2 napomene: 2009-01-30 PREDMET podnesak (Zagrebački holding ) od 29.01.2009. IN2 napomene: 2010-01-14 PREDMET Podnesak od OGS u ZG od 14.01.2010. IN2 napomene: 2011-01-24 PREDMET Podnesak (VESNA BARIČIĆ i dr. - njin 9) od 24.01.2011. Povijest stečajnih upravitelja: 22.03.2006.-25.07.2006. PERO HRKAČ; 25.07.2006.- Nikola Klaić;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St-264/2005</izvorni_sadrzaj>
    <derivirana_varijabla naziv="DomainObject.Predmet.OznakaBroj_1">St-264/2005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 d.o.o. - u stečaju</izvorni_sadrzaj>
    <derivirana_varijabla naziv="DomainObject.Predmet.ProtustrankaFormated_1">  STROJ d.o.o. - u stečaju</derivirana_varijabla>
  </DomainObject.Predmet.ProtustrankaFormated>
  <DomainObject.Predmet.ProtustrankaFormatedOIB>
    <izvorni_sadrzaj>  STROJ d.o.o. - u stečaju, OIB 01359836748</izvorni_sadrzaj>
    <derivirana_varijabla naziv="DomainObject.Predmet.ProtustrankaFormatedOIB_1">  STROJ d.o.o. - u stečaju, OIB 01359836748</derivirana_varijabla>
  </DomainObject.Predmet.ProtustrankaFormatedOIB>
  <DomainObject.Predmet.ProtustrankaFormatedWithAdress>
    <izvorni_sadrzaj> STROJ d.o.o. - u stečaju, Ilica 116, 10000 Zagreb</izvorni_sadrzaj>
    <derivirana_varijabla naziv="DomainObject.Predmet.ProtustrankaFormatedWithAdress_1"> STROJ d.o.o. - u stečaju, Ilica 116, 10000 Zagreb</derivirana_varijabla>
  </DomainObject.Predmet.ProtustrankaFormatedWithAdress>
  <DomainObject.Predmet.ProtustrankaFormatedWithAdressOIB>
    <izvorni_sadrzaj> STROJ d.o.o. - u stečaju, OIB 01359836748, Ilica 116, 10000 Zagreb</izvorni_sadrzaj>
    <derivirana_varijabla naziv="DomainObject.Predmet.ProtustrankaFormatedWithAdressOIB_1"> STROJ d.o.o. - u stečaju, OIB 01359836748, Ilica 116, 10000 Zagreb</derivirana_varijabla>
  </DomainObject.Predmet.ProtustrankaFormatedWithAdressOIB>
  <DomainObject.Predmet.ProtustrankaWithAdress>
    <izvorni_sadrzaj>STROJ d.o.o. - u stečaju Ilica 116, 10000 Zagreb</izvorni_sadrzaj>
    <derivirana_varijabla naziv="DomainObject.Predmet.ProtustrankaWithAdress_1">STROJ d.o.o. - u stečaju Ilica 116, 10000 Zagreb</derivirana_varijabla>
  </DomainObject.Predmet.ProtustrankaWithAdress>
  <DomainObject.Predmet.ProtustrankaWithAdressOIB>
    <izvorni_sadrzaj>STROJ d.o.o. - u stečaju, OIB 01359836748, Ilica 116, 10000 Zagreb</izvorni_sadrzaj>
    <derivirana_varijabla naziv="DomainObject.Predmet.ProtustrankaWithAdressOIB_1">STROJ d.o.o. - u stečaju, OIB 01359836748, Ilica 116, 10000 Zagreb</derivirana_varijabla>
  </DomainObject.Predmet.ProtustrankaWithAdressOIB>
  <DomainObject.Predmet.ProtustrankaNazivFormated>
    <izvorni_sadrzaj>STROJ d.o.o. - u stečaju</izvorni_sadrzaj>
    <derivirana_varijabla naziv="DomainObject.Predmet.ProtustrankaNazivFormated_1">STROJ d.o.o. - u stečaju</derivirana_varijabla>
  </DomainObject.Predmet.ProtustrankaNazivFormated>
  <DomainObject.Predmet.ProtustrankaNazivFormatedOIB>
    <izvorni_sadrzaj>STROJ d.o.o. - u stečaju, OIB 01359836748</izvorni_sadrzaj>
    <derivirana_varijabla naziv="DomainObject.Predmet.ProtustrankaNazivFormatedOIB_1">STROJ d.o.o. - u stečaju, OIB 01359836748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Baričevič V.,Cindrić J.,Cvetnić F.,Čajko M.,Dolovčak D.,Digula Ž.,Jadrijević M.,Juričev T.,Trputec V.,Zuka N. / - Baričevič V.,Cindrić J.,Cvetnić F.,Čajko M.,Dolovčak D.,Di</izvorni_sadrzaj>
    <derivirana_varijabla naziv="DomainObject.Predmet.StrankaFormated_1">  Baričevič V.,Cindrić J.,Cvetnić F.,Čajko M.,Dolovčak D.,Digula Ž.,Jadrijević M.,Juričev T.,Trputec V.,Zuka N. / - Baričevič V.,Cindrić J.,Cvetnić F.,Čajko M.,Dolovčak D.,Di</derivirana_varijabla>
  </DomainObject.Predmet.StrankaFormated>
  <DomainObject.Predmet.StrankaFormatedOIB>
    <izvorni_sadrzaj>  Baričevič V.,Cindrić J.,Cvetnić F.,Čajko M.,Dolovčak D.,Digula Ž.,Jadrijević M.,Juričev T.,Trputec V.,Zuka N. / - Baričevič V.,Cindrić J.,Cvetnić F.,Čajko M.,Dolovčak D.,Di</izvorni_sadrzaj>
    <derivirana_varijabla naziv="DomainObject.Predmet.StrankaFormatedOIB_1">  Baričevič V.,Cindrić J.,Cvetnić F.,Čajko M.,Dolovčak D.,Digula Ž.,Jadrijević M.,Juričev T.,Trputec V.,Zuka N. / - Baričevič V.,Cindrić J.,Cvetnić F.,Čajko M.,Dolovčak D.,Di</derivirana_varijabla>
  </DomainObject.Predmet.StrankaFormatedOIB>
  <DomainObject.Predmet.StrankaFormatedWithAdress>
    <izvorni_sadrzaj> Baričevič V.,Cindrić J.,Cvetnić F.,Čajko M.,Dolovčak D.,Digula Ž.,Jadrijević M.,Juričev T.,Trputec V.,Zuka N. / - Baričevič V.,Cindrić J.,Cvetnić F.,Čajko M.,Dolovčak D.,Di</izvorni_sadrzaj>
    <derivirana_varijabla naziv="DomainObject.Predmet.StrankaFormatedWithAdress_1"> Baričevič V.,Cindrić J.,Cvetnić F.,Čajko M.,Dolovčak D.,Digula Ž.,Jadrijević M.,Juričev T.,Trputec V.,Zuka N. / - Baričevič V.,Cindrić J.,Cvetnić F.,Čajko M.,Dolovčak D.,Di</derivirana_varijabla>
  </DomainObject.Predmet.StrankaFormatedWithAdress>
  <DomainObject.Predmet.StrankaFormatedWithAdressOIB>
    <izvorni_sadrzaj> Baričevič V.,Cindrić J.,Cvetnić F.,Čajko M.,Dolovčak D.,Digula Ž.,Jadrijević M.,Juričev T.,Trputec V.,Zuka N. / - Baričevič V.,Cindrić J.,Cvetnić F.,Čajko M.,Dolovčak D.,Di</izvorni_sadrzaj>
    <derivirana_varijabla naziv="DomainObject.Predmet.StrankaFormatedWithAdressOIB_1"> Baričevič V.,Cindrić J.,Cvetnić F.,Čajko M.,Dolovčak D.,Digula Ž.,Jadrijević M.,Juričev T.,Trputec V.,Zuka N. / - Baričevič V.,Cindrić J.,Cvetnić F.,Čajko M.,Dolovčak D.,Di</derivirana_varijabla>
  </DomainObject.Predmet.StrankaFormatedWithAdressOIB>
  <DomainObject.Predmet.StrankaWithAdress>
    <izvorni_sadrzaj>Baričevič V.,Cindrić J.,Cvetnić F.,Čajko M.,Dolovčak D.,Digula Ž.,Jadrijević M.,Juričev T.,Trputec V.,Zuka N. / - Baričevič V.,Cindrić J.,Cvetnić F.,Čajko M.,Dolovčak D.,Di </izvorni_sadrzaj>
    <derivirana_varijabla naziv="DomainObject.Predmet.StrankaWithAdress_1">Baričevič V.,Cindrić J.,Cvetnić F.,Čajko M.,Dolovčak D.,Digula Ž.,Jadrijević M.,Juričev T.,Trputec V.,Zuka N. / - Baričevič V.,Cindrić J.,Cvetnić F.,Čajko M.,Dolovčak D.,Di </derivirana_varijabla>
  </DomainObject.Predmet.StrankaWithAdress>
  <DomainObject.Predmet.StrankaWithAdressOIB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WithAdressOIB_1">Baričevič V.,Cindrić J.,Cvetnić F.,Čajko M.,Dolovčak D.,Digula Ž.,Jadrijević M.,Juričev T.,Trputec V.,Zuka N. / - Baričevič V.,Cindrić J.,Cvetnić F.,Čajko M.,Dolovčak D.,Di</derivirana_varijabla>
  </DomainObject.Predmet.StrankaWithAdressOIB>
  <DomainObject.Predmet.StrankaNazivFormated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NazivFormated_1">Baričevič V.,Cindrić J.,Cvetnić F.,Čajko M.,Dolovčak D.,Digula Ž.,Jadrijević M.,Juričev T.,Trputec V.,Zuka N. / - Baričevič V.,Cindrić J.,Cvetnić F.,Čajko M.,Dolovčak D.,Di</derivirana_varijabla>
  </DomainObject.Predmet.StrankaNazivFormated>
  <DomainObject.Predmet.StrankaNazivFormatedOIB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NazivFormatedOIB_1">Baričevič V.,Cindrić J.,Cvetnić F.,Čajko M.,Dolovčak D.,Digula Ž.,Jadrijević M.,Juričev T.,Trputec V.,Zuka N. / - Baričevič V.,Cindrić J.,Cvetnić F.,Čajko M.,Dolovčak D.,Di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Formated_1">
      <item>Baričevič V.,Cindrić J.,Cvetnić F.,Čajko M.,Dolovčak D.,Digula Ž.,Jadrijević M.,Juričev T.,Trputec V.,Zuka N. / - Baričevič V.,Cindrić J.,Cvetnić F.,Čajko M.,Dolovčak D.,Di</item>
    </derivirana_varijabla>
  </DomainObject.Predmet.StrankaListFormated>
  <DomainObject.Predmet.StrankaListFormatedOIB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FormatedOIB_1">
      <item>Baričevič V.,Cindrić J.,Cvetnić F.,Čajko M.,Dolovčak D.,Digula Ž.,Jadrijević M.,Juričev T.,Trputec V.,Zuka N. / - Baričevič V.,Cindrić J.,Cvetnić F.,Čajko M.,Dolovčak D.,Di</item>
    </derivirana_varijabla>
  </DomainObject.Predmet.StrankaListFormatedOIB>
  <DomainObject.Predmet.StrankaListFormatedWithAdress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FormatedWithAdress_1">
      <item>Baričevič V.,Cindrić J.,Cvetnić F.,Čajko M.,Dolovčak D.,Digula Ž.,Jadrijević M.,Juričev T.,Trputec V.,Zuka N. / - Baričevič V.,Cindrić J.,Cvetnić F.,Čajko M.,Dolovčak D.,Di</item>
    </derivirana_varijabla>
  </DomainObject.Predmet.StrankaListFormatedWithAdress>
  <DomainObject.Predmet.StrankaListFormatedWithAdressOIB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FormatedWithAdressOIB_1">
      <item>Baričevič V.,Cindrić J.,Cvetnić F.,Čajko M.,Dolovčak D.,Digula Ž.,Jadrijević M.,Juričev T.,Trputec V.,Zuka N. / - Baričevič V.,Cindrić J.,Cvetnić F.,Čajko M.,Dolovčak D.,Di</item>
    </derivirana_varijabla>
  </DomainObject.Predmet.StrankaListFormatedWithAdressOIB>
  <DomainObject.Predmet.StrankaListNazivFormated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NazivFormated_1">
      <item>Baričevič V.,Cindrić J.,Cvetnić F.,Čajko M.,Dolovčak D.,Digula Ž.,Jadrijević M.,Juričev T.,Trputec V.,Zuka N. / - Baričevič V.,Cindrić J.,Cvetnić F.,Čajko M.,Dolovčak D.,Di</item>
    </derivirana_varijabla>
  </DomainObject.Predmet.StrankaListNazivFormated>
  <DomainObject.Predmet.StrankaListNazivFormatedOIB>
    <izvorni_sadrzaj>
      <item>Baričevič V.,Cindrić J.,Cvetnić F.,Čajko M.,Dolovčak D.,Digula Ž.,Jadrijević M.,Juričev T.,Trputec V.,Zuka N. / - Baričevič V.,Cindrić J.,Cvetnić F.,Čajko M.,Dolovčak D.,Di</item>
    </izvorni_sadrzaj>
    <derivirana_varijabla naziv="DomainObject.Predmet.StrankaListNazivFormatedOIB_1">
      <item>Baričevič V.,Cindrić J.,Cvetnić F.,Čajko M.,Dolovčak D.,Digula Ž.,Jadrijević M.,Juričev T.,Trputec V.,Zuka N. / - Baričevič V.,Cindrić J.,Cvetnić F.,Čajko M.,Dolovčak D.,Di</item>
    </derivirana_varijabla>
  </DomainObject.Predmet.StrankaListNazivFormatedOIB>
  <DomainObject.Predmet.ProtuStrankaListFormated>
    <izvorni_sadrzaj>
      <item>STROJ d.o.o. - u stečaju</item>
    </izvorni_sadrzaj>
    <derivirana_varijabla naziv="DomainObject.Predmet.ProtuStrankaListFormated_1">
      <item>STROJ d.o.o. - u stečaju</item>
    </derivirana_varijabla>
  </DomainObject.Predmet.ProtuStrankaListFormated>
  <DomainObject.Predmet.ProtuStrankaListFormatedOIB>
    <izvorni_sadrzaj>
      <item>STROJ d.o.o. - u stečaju, OIB 01359836748</item>
    </izvorni_sadrzaj>
    <derivirana_varijabla naziv="DomainObject.Predmet.ProtuStrankaListFormatedOIB_1">
      <item>STROJ d.o.o. - u stečaju, OIB 01359836748</item>
    </derivirana_varijabla>
  </DomainObject.Predmet.ProtuStrankaListFormatedOIB>
  <DomainObject.Predmet.ProtuStrankaListFormatedWithAdress>
    <izvorni_sadrzaj>
      <item>STROJ d.o.o. - u stečaju, Ilica 116, 10000 Zagreb</item>
    </izvorni_sadrzaj>
    <derivirana_varijabla naziv="DomainObject.Predmet.ProtuStrankaListFormatedWithAdress_1">
      <item>STROJ d.o.o. - u stečaju, Ilica 116, 10000 Zagreb</item>
    </derivirana_varijabla>
  </DomainObject.Predmet.ProtuStrankaListFormatedWithAdress>
  <DomainObject.Predmet.ProtuStrankaListFormatedWithAdressOIB>
    <izvorni_sadrzaj>
      <item>STROJ d.o.o. - u stečaju, OIB 01359836748, Ilica 116, 10000 Zagreb</item>
    </izvorni_sadrzaj>
    <derivirana_varijabla naziv="DomainObject.Predmet.ProtuStrankaListFormatedWithAdressOIB_1">
      <item>STROJ d.o.o. - u stečaju, OIB 01359836748, Ilica 116, 10000 Zagreb</item>
    </derivirana_varijabla>
  </DomainObject.Predmet.ProtuStrankaListFormatedWithAdressOIB>
  <DomainObject.Predmet.ProtuStrankaListNazivFormated>
    <izvorni_sadrzaj>
      <item>STROJ d.o.o. - u stečaju</item>
    </izvorni_sadrzaj>
    <derivirana_varijabla naziv="DomainObject.Predmet.ProtuStrankaListNazivFormated_1">
      <item>STROJ d.o.o. - u stečaju</item>
    </derivirana_varijabla>
  </DomainObject.Predmet.ProtuStrankaListNazivFormated>
  <DomainObject.Predmet.ProtuStrankaListNazivFormatedOIB>
    <izvorni_sadrzaj>
      <item>STROJ d.o.o. - u stečaju, OIB 01359836748</item>
    </izvorni_sadrzaj>
    <derivirana_varijabla naziv="DomainObject.Predmet.ProtuStrankaListNazivFormatedOIB_1">
      <item>STROJ d.o.o. - u stečaju, OIB 01359836748</item>
    </derivirana_varijabla>
  </DomainObject.Predmet.ProtuStrankaListNazivFormatedOIB>
  <DomainObject.Predmet.OstaliListFormated>
    <izvorni_sadrzaj>
      <item>Nikola Klaić</item>
    </izvorni_sadrzaj>
    <derivirana_varijabla naziv="DomainObject.Predmet.OstaliListFormated_1">
      <item>Nikola Klaić</item>
    </derivirana_varijabla>
  </DomainObject.Predmet.OstaliListFormated>
  <DomainObject.Predmet.OstaliListFormatedOIB>
    <izvorni_sadrzaj>
      <item>Nikola Klaić, OIB 48832374139</item>
    </izvorni_sadrzaj>
    <derivirana_varijabla naziv="DomainObject.Predmet.OstaliListFormatedOIB_1">
      <item>Nikola Klaić, OIB 48832374139</item>
    </derivirana_varijabla>
  </DomainObject.Predmet.OstaliListFormatedOIB>
  <DomainObject.Predmet.OstaliListFormatedWithAdress>
    <izvorni_sadrzaj>
      <item>Nikola Klaić, Boškovićeva 6, 10000 Zagreb</item>
    </izvorni_sadrzaj>
    <derivirana_varijabla naziv="DomainObject.Predmet.OstaliListFormatedWithAdress_1">
      <item>Nikola Klaić, Boškovićeva 6, 10000 Zagreb</item>
    </derivirana_varijabla>
  </DomainObject.Predmet.OstaliListFormatedWithAdress>
  <DomainObject.Predmet.OstaliListFormatedWithAdressOIB>
    <izvorni_sadrzaj>
      <item>Nikola Klaić, OIB 48832374139, Boškovićeva 6, 10000 Zagreb</item>
    </izvorni_sadrzaj>
    <derivirana_varijabla naziv="DomainObject.Predmet.OstaliListFormatedWithAdressOIB_1">
      <item>Nikola Klaić, OIB 48832374139, Boškovićeva 6, 10000 Zagreb</item>
    </derivirana_varijabla>
  </DomainObject.Predmet.OstaliListFormatedWithAdressOIB>
  <DomainObject.Predmet.OstaliListNazivFormated>
    <izvorni_sadrzaj>
      <item>Nikola Klaić</item>
    </izvorni_sadrzaj>
    <derivirana_varijabla naziv="DomainObject.Predmet.OstaliListNazivFormated_1">
      <item>Nikola Klaić</item>
    </derivirana_varijabla>
  </DomainObject.Predmet.OstaliListNazivFormated>
  <DomainObject.Predmet.OstaliListNazivFormatedOIB>
    <izvorni_sadrzaj>
      <item>Nikola Klaić, OIB 48832374139</item>
    </izvorni_sadrzaj>
    <derivirana_varijabla naziv="DomainObject.Predmet.OstaliListNazivFormatedOIB_1">
      <item>Nikola Klaić, OIB 48832374139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IDrugi_1">Baričevič V.,Cindrić J.,Cvetnić F.,Čajko M.,Dolovčak D.,Digula Ž.,Jadrijević M.,Juričev T.,Trputec V.,Zuka N. / - Baričevič V.,Cindrić J.,Cvetnić F.,Čajko M.,Dolovčak D.,Di</derivirana_varijabla>
  </DomainObject.Predmet.StrankaIDrugi>
  <DomainObject.Predmet.ProtustrankaIDrugi>
    <izvorni_sadrzaj>STROJ d.o.o. - u stečaju</izvorni_sadrzaj>
    <derivirana_varijabla naziv="DomainObject.Predmet.ProtustrankaIDrugi_1">STROJ d.o.o. - u stečaju</derivirana_varijabla>
  </DomainObject.Predmet.ProtustrankaIDrugi>
  <DomainObject.Predmet.StrankaIDrugiAdressOIB>
    <izvorni_sadrzaj>Baričevič V.,Cindrić J.,Cvetnić F.,Čajko M.,Dolovčak D.,Digula Ž.,Jadrijević M.,Juričev T.,Trputec V.,Zuka N. / - Baričevič V.,Cindrić J.,Cvetnić F.,Čajko M.,Dolovčak D.,Di</izvorni_sadrzaj>
    <derivirana_varijabla naziv="DomainObject.Predmet.StrankaIDrugiAdressOIB_1">Baričevič V.,Cindrić J.,Cvetnić F.,Čajko M.,Dolovčak D.,Digula Ž.,Jadrijević M.,Juričev T.,Trputec V.,Zuka N. / - Baričevič V.,Cindrić J.,Cvetnić F.,Čajko M.,Dolovčak D.,Di</derivirana_varijabla>
  </DomainObject.Predmet.StrankaIDrugiAdressOIB>
  <DomainObject.Predmet.ProtustrankaIDrugiAdressOIB>
    <izvorni_sadrzaj>STROJ d.o.o. - u stečaju, OIB 01359836748, Ilica 116, 10000 Zagreb</izvorni_sadrzaj>
    <derivirana_varijabla naziv="DomainObject.Predmet.ProtustrankaIDrugiAdressOIB_1">STROJ d.o.o. - u stečaju, OIB 01359836748, Ilica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Baričevič V.,Cindrić J.,Cvetnić F.,Čajko M.,Dolovčak D.,Digula Ž.,Jadrijević M.,Juričev T.,Trputec V.,Zuka N. / - Baričevič V.,Cindrić J.,Cvetnić F.,Čajko M.,Dolovčak D.,Di</item>
      <item>STROJ d.o.o. - u stečaju</item>
      <item>Nikola Klaić</item>
    </izvorni_sadrzaj>
    <derivirana_varijabla naziv="DomainObject.Predmet.SudioniciListNaziv_1">
      <item>Baričevič V.,Cindrić J.,Cvetnić F.,Čajko M.,Dolovčak D.,Digula Ž.,Jadrijević M.,Juričev T.,Trputec V.,Zuka N. / - Baričevič V.,Cindrić J.,Cvetnić F.,Čajko M.,Dolovčak D.,Di</item>
      <item>STROJ d.o.o. - u stečaju</item>
      <item>Nikola Klaić</item>
    </derivirana_varijabla>
  </DomainObject.Predmet.SudioniciListNaziv>
  <DomainObject.Predmet.SudioniciListAdressOIB>
    <izvorni_sadrzaj>
      <item>Baričevič V.,Cindrić J.,Cvetnić F.,Čajko M.,Dolovčak D.,Digula Ž.,Jadrijević M.,Juričev T.,Trputec V.,Zuka N. / - Baričevič V.,Cindrić J.,Cvetnić F.,Čajko M.,Dolovčak D.,Di</item>
      <item>STROJ d.o.o. - u stečaju, OIB 01359836748, Ilica 116,10000 Zagreb</item>
      <item>Nikola Klaić, OIB 48832374139, Boškovićeva 6,10000 Zagreb</item>
    </izvorni_sadrzaj>
    <derivirana_varijabla naziv="DomainObject.Predmet.SudioniciListAdressOIB_1">
      <item>Baričevič V.,Cindrić J.,Cvetnić F.,Čajko M.,Dolovčak D.,Digula Ž.,Jadrijević M.,Juričev T.,Trputec V.,Zuka N. / - Baričevič V.,Cindrić J.,Cvetnić F.,Čajko M.,Dolovčak D.,Di</item>
      <item>STROJ d.o.o. - u stečaju, OIB 01359836748, Ilica 116,10000 Zagreb</item>
      <item>Nikola Klaić, OIB 48832374139,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01359836748</item>
      <item>, OIB 48832374139</item>
    </izvorni_sadrzaj>
    <derivirana_varijabla naziv="DomainObject.Predmet.SudioniciListNazivOIB_1">
      <item>, OIB null</item>
      <item>, OIB 01359836748</item>
      <item>, OIB 48832374139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1558</properties:Characters>
  <properties:Lines>47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2016-03-17T14:12:00Z</dcterms:created>
  <dc:creator>Korisnik</dc:creator>
  <cp:lastModifiedBy>Kristina Švajger</cp:lastModifiedBy>
  <cp:lastPrinted>2016-03-17T14:20:00Z</cp:lastPrinted>
  <dcterms:modified xmlns:xsi="http://www.w3.org/2001/XMLSchema-instance" xsi:type="dcterms:W3CDTF">2016-03-17T14:20:00Z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