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abd5" w14:paraId="88babd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F3DCF">
        <w:t>417</w:t>
      </w:r>
      <w:r w:rsidR="00B7752F">
        <w:t>/2018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F3DCF">
        <w:t>MARSHAL j.</w:t>
      </w:r>
      <w:r w:rsidR="002F3DCF" w:rsidRPr="00A56DCC">
        <w:t>d.o.o.</w:t>
      </w:r>
      <w:r w:rsidR="002F3DCF">
        <w:t xml:space="preserve"> za pomorske agencijske poslove</w:t>
      </w:r>
      <w:r w:rsidR="002F3DCF" w:rsidRPr="00A56DCC">
        <w:t xml:space="preserve">, </w:t>
      </w:r>
      <w:r w:rsidR="002F3DCF">
        <w:t>Zadar</w:t>
      </w:r>
      <w:r w:rsidR="002F3DCF" w:rsidRPr="00A56DCC">
        <w:t xml:space="preserve">, </w:t>
      </w:r>
      <w:r w:rsidR="002F3DCF">
        <w:t>Ivana Lukačića 6</w:t>
      </w:r>
      <w:r w:rsidR="002F3DCF" w:rsidRPr="00A56DCC">
        <w:t xml:space="preserve">, OIB: </w:t>
      </w:r>
      <w:r w:rsidR="002F3DCF">
        <w:t>15734735754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2F3DCF">
        <w:t>Danici Žagar iz Ražanca</w:t>
      </w:r>
      <w:r>
        <w:t xml:space="preserve">,  </w:t>
      </w:r>
      <w:r w:rsidR="00F8368B">
        <w:t>14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="00A64093">
        <w:rPr>
          <w:b/>
        </w:rPr>
        <w:t>. u 10</w:t>
      </w:r>
      <w:r w:rsidRPr="00E5435F">
        <w:rPr>
          <w:b/>
        </w:rPr>
        <w:t>,</w:t>
      </w:r>
      <w:r w:rsidR="002F3DCF">
        <w:rPr>
          <w:b/>
        </w:rPr>
        <w:t>40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2F3DCF">
        <w:t>Danica Žagar iz Ražanca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2F3DCF">
        <w:t>MARSHAL j.</w:t>
      </w:r>
      <w:r w:rsidR="002F3DCF" w:rsidRPr="00A56DCC">
        <w:t>d.o.o.</w:t>
      </w:r>
      <w:r w:rsidR="002F3DCF">
        <w:t xml:space="preserve"> za pomorske agencijske poslove</w:t>
      </w:r>
      <w:r w:rsidR="002F3DCF" w:rsidRPr="00A56DCC">
        <w:t xml:space="preserve">, </w:t>
      </w:r>
      <w:r w:rsidR="002F3DCF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2F3DCF">
        <w:t>30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2F3DCF">
        <w:t>10</w:t>
      </w:r>
      <w:r w:rsidR="00C6393F">
        <w:t xml:space="preserve"> od </w:t>
      </w:r>
      <w:r w:rsidR="00E71B9F">
        <w:t>1</w:t>
      </w:r>
      <w:r w:rsidR="002F3DCF">
        <w:t>6</w:t>
      </w:r>
      <w:r w:rsidR="00C6393F">
        <w:t xml:space="preserve">. </w:t>
      </w:r>
      <w:r w:rsidR="002F3DCF">
        <w:t>studenog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F8368B">
        <w:t>14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6501CB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A64093">
        <w:t>Franku Paviću iz Sukošana</w:t>
      </w:r>
      <w:r w:rsidR="00A64093" w:rsidRPr="005D3532">
        <w:t xml:space="preserve">, </w:t>
      </w:r>
      <w:r w:rsidR="00A64093">
        <w:t>Hrvatskih branitelja 42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6501CB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2F3DCF">
      <w:t>417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3DCF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1CB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07F0"/>
    <w:rsid w:val="00A241EB"/>
    <w:rsid w:val="00A24FBC"/>
    <w:rsid w:val="00A416C6"/>
    <w:rsid w:val="00A42102"/>
    <w:rsid w:val="00A576FE"/>
    <w:rsid w:val="00A626D4"/>
    <w:rsid w:val="00A62A1F"/>
    <w:rsid w:val="00A64093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345A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91BF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68B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MARSHAL j.d.o.o. za pomorske agencijske poslove</izvorni_sadrzaj>
    <derivirana_varijabla naziv="DomainObject.Predmet.ProtustrankaFormated_1">  MARSHAL j.d.o.o. za pomorske agencijske poslove</derivirana_varijabla>
  </DomainObject.Predmet.ProtustrankaFormated>
  <DomainObject.Predmet.ProtustrankaFormatedOIB>
    <izvorni_sadrzaj>  MARSHAL j.d.o.o. za pomorske agencijske poslove, OIB 15734735754</izvorni_sadrzaj>
    <derivirana_varijabla naziv="DomainObject.Predmet.ProtustrankaFormatedOIB_1">  MARSHAL j.d.o.o. za pomorske agencijske poslove, OIB 15734735754</derivirana_varijabla>
  </DomainObject.Predmet.ProtustrankaFormatedOIB>
  <DomainObject.Predmet.ProtustrankaFormatedWithAdress>
    <izvorni_sadrzaj> MARSHAL j.d.o.o. za pomorske agencijske poslove, Ivana Lukačića 6, 23000 Zadar</izvorni_sadrzaj>
    <derivirana_varijabla naziv="DomainObject.Predmet.ProtustrankaFormatedWithAdress_1"> MARSHAL j.d.o.o. za pomorske agencijske poslove, Ivana Lukačića 6, 23000 Zadar</derivirana_varijabla>
  </DomainObject.Predmet.ProtustrankaFormatedWithAdress>
  <DomainObject.Predmet.ProtustrankaFormatedWithAdressOIB>
    <izvorni_sadrzaj> MARSHAL j.d.o.o. za pomorske agencijske poslove, OIB 15734735754, Ivana Lukačića 6, 23000 Zadar</izvorni_sadrzaj>
    <derivirana_varijabla naziv="DomainObject.Predmet.ProtustrankaFormatedWithAdressOIB_1"> MARSHAL j.d.o.o. za pomorske agencijske poslove, OIB 15734735754, Ivana Lukačića 6, 23000 Zadar</derivirana_varijabla>
  </DomainObject.Predmet.ProtustrankaFormatedWithAdressOIB>
  <DomainObject.Predmet.ProtustrankaWithAdress>
    <izvorni_sadrzaj>MARSHAL j.d.o.o. za pomorske agencijske poslove Ivana Lukačića 6, 23000 Zadar</izvorni_sadrzaj>
    <derivirana_varijabla naziv="DomainObject.Predmet.ProtustrankaWithAdress_1">MARSHAL j.d.o.o. za pomorske agencijske poslove Ivana Lukačića 6, 23000 Zadar</derivirana_varijabla>
  </DomainObject.Predmet.ProtustrankaWithAdress>
  <DomainObject.Predmet.ProtustrankaWithAdressOIB>
    <izvorni_sadrzaj>MARSHAL j.d.o.o. za pomorske agencijske poslove, OIB 15734735754, Ivana Lukačića 6, 23000 Zadar</izvorni_sadrzaj>
    <derivirana_varijabla naziv="DomainObject.Predmet.ProtustrankaWithAdressOIB_1">MARSHAL j.d.o.o. za pomorske agencijske poslove, OIB 15734735754, Ivana Lukačića 6, 23000 Zadar</derivirana_varijabla>
  </DomainObject.Predmet.ProtustrankaWithAdressOIB>
  <DomainObject.Predmet.ProtustrankaNazivFormated>
    <izvorni_sadrzaj>MARSHAL j.d.o.o. za pomorske agencijske poslove</izvorni_sadrzaj>
    <derivirana_varijabla naziv="DomainObject.Predmet.ProtustrankaNazivFormated_1">MARSHAL j.d.o.o. za pomorske agencijske poslove</derivirana_varijabla>
  </DomainObject.Predmet.ProtustrankaNazivFormated>
  <DomainObject.Predmet.ProtustrankaNazivFormatedOIB>
    <izvorni_sadrzaj>MARSHAL j.d.o.o. za pomorske agencijske poslove, OIB 15734735754</izvorni_sadrzaj>
    <derivirana_varijabla naziv="DomainObject.Predmet.ProtustrankaNazivFormatedOIB_1">MARSHAL j.d.o.o. za pomorske agencijske poslove, OIB 15734735754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MARSHAL j.d.o.o. za pomorske agencijske poslove</item>
    </izvorni_sadrzaj>
    <derivirana_varijabla naziv="DomainObject.Predmet.ProtuStrankaListFormated_1">
      <item>MARSHAL j.d.o.o. za pomorske agencijske poslove</item>
    </derivirana_varijabla>
  </DomainObject.Predmet.ProtuStrankaListFormated>
  <DomainObject.Predmet.ProtuStrankaListFormatedOIB>
    <izvorni_sadrzaj>
      <item>MARSHAL j.d.o.o. za pomorske agencijske poslove, OIB 15734735754</item>
    </izvorni_sadrzaj>
    <derivirana_varijabla naziv="DomainObject.Predmet.ProtuStrankaListFormatedOIB_1">
      <item>MARSHAL j.d.o.o. za pomorske agencijske poslove, OIB 15734735754</item>
    </derivirana_varijabla>
  </DomainObject.Predmet.ProtuStrankaListFormatedOIB>
  <DomainObject.Predmet.ProtuStrankaListFormatedWithAdress>
    <izvorni_sadrzaj>
      <item>MARSHAL j.d.o.o. za pomorske agencijske poslove, Ivana Lukačića 6, 23000 Zadar</item>
    </izvorni_sadrzaj>
    <derivirana_varijabla naziv="DomainObject.Predmet.ProtuStrankaListFormatedWithAdress_1">
      <item>MARSHAL j.d.o.o. za pomorske agencijske poslove, Ivana Lukačića 6, 23000 Zadar</item>
    </derivirana_varijabla>
  </DomainObject.Predmet.ProtuStrankaListFormatedWithAdress>
  <DomainObject.Predmet.ProtuStrankaListFormatedWithAdressOIB>
    <izvorni_sadrzaj>
      <item>MARSHAL j.d.o.o. za pomorske agencijske poslove, OIB 15734735754, Ivana Lukačića 6, 23000 Zadar</item>
    </izvorni_sadrzaj>
    <derivirana_varijabla naziv="DomainObject.Predmet.ProtuStrankaListFormatedWithAdressOIB_1">
      <item>MARSHAL j.d.o.o. za pomorske agencijske poslove, OIB 15734735754, Ivana Lukačića 6, 23000 Zadar</item>
    </derivirana_varijabla>
  </DomainObject.Predmet.ProtuStrankaListFormatedWithAdressOIB>
  <DomainObject.Predmet.ProtuStrankaListNazivFormated>
    <izvorni_sadrzaj>
      <item>MARSHAL j.d.o.o. za pomorske agencijske poslove</item>
    </izvorni_sadrzaj>
    <derivirana_varijabla naziv="DomainObject.Predmet.ProtuStrankaListNazivFormated_1">
      <item>MARSHAL j.d.o.o. za pomorske agencijske poslove</item>
    </derivirana_varijabla>
  </DomainObject.Predmet.ProtuStrankaListNazivFormated>
  <DomainObject.Predmet.ProtuStrankaListNazivFormatedOIB>
    <izvorni_sadrzaj>
      <item>MARSHAL j.d.o.o. za pomorske agencijske poslove, OIB 15734735754</item>
    </izvorni_sadrzaj>
    <derivirana_varijabla naziv="DomainObject.Predmet.ProtuStrankaListNazivFormatedOIB_1">
      <item>MARSHAL j.d.o.o. za pomorske agencijske poslove, OIB 15734735754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MARSHAL j.d.o.o. za pomorske agencijske poslove</izvorni_sadrzaj>
    <derivirana_varijabla naziv="DomainObject.Predmet.ProtustrankaIDrugi_1">MARSHAL j.d.o.o. za pomorske agencijske poslove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MARSHAL j.d.o.o. za pomorske agencijske poslove, OIB 15734735754, Ivana Lukačića 6, 23000 Zadar</izvorni_sadrzaj>
    <derivirana_varijabla naziv="DomainObject.Predmet.ProtustrankaIDrugiAdressOIB_1">MARSHAL j.d.o.o. za pomorske agencijske poslove, OIB 15734735754, Ivana Lukačića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MARSHAL j.d.o.o. za pomorske agencijske poslove</item>
      <item>Financijska agencija, Podružnica Zadar</item>
    </izvorni_sadrzaj>
    <derivirana_varijabla naziv="DomainObject.Predmet.SudioniciListNaziv_1">
      <item>MARSHAL j.d.o.o. za pomorske agencijske poslove</item>
      <item>Financijska agencija, Podružnica Zadar</item>
    </derivirana_varijabla>
  </DomainObject.Predmet.SudioniciListNaziv>
  <DomainObject.Predmet.SudioniciListAdressOIB>
    <izvorni_sadrzaj>
      <item>MARSHAL j.d.o.o. za pomorske agencijske poslove, OIB 15734735754, Ivana Lukačića 6,23000 Zadar</item>
      <item>Financijska agencija, Podružnica Zadar, OIB 85821130368</item>
    </izvorni_sadrzaj>
    <derivirana_varijabla naziv="DomainObject.Predmet.SudioniciListAdressOIB_1">
      <item>MARSHAL j.d.o.o. za pomorske agencijske poslove, OIB 15734735754, Ivana Lukačića 6,23000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15734735754</item>
      <item>, OIB 85821130368</item>
    </izvorni_sadrzaj>
    <derivirana_varijabla naziv="DomainObject.Predmet.SudioniciListNazivOIB_1">
      <item>, OIB 15734735754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E7D0D-222C-4FB5-95B6-3A757DA43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2603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2018-12-14T08:14:00Z</dcterms:created>
  <dc:creator>Administrator</dc:creator>
  <cp:lastModifiedBy>Ante Rubelj</cp:lastModifiedBy>
  <cp:lastPrinted>2018-12-17T12:19:00Z</cp:lastPrinted>
  <dcterms:modified xmlns:xsi="http://www.w3.org/2001/XMLSchema-instance" xsi:type="dcterms:W3CDTF">2018-12-17T12:19:00Z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(1St-417-18-2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