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2b72" w14:paraId="bf82b72" w:rsidRDefault="005F7909" w:rsidP="005F7909" w:rsidR="005F790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7909" w:rsidP="005F7909" w:rsidR="005F790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F7909" w:rsidP="005F7909" w:rsidR="005F790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F7909" w:rsidP="005F7909" w:rsidR="005F790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F7909" w:rsidP="005F7909" w:rsidR="005F790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F7909" w:rsidP="005F7909" w:rsidR="005F790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F7909" w:rsidP="005F7909" w:rsidR="005F7909" w:rsidRPr="005D578C">
      <w:pPr>
        <w:jc w:val="center"/>
        <w:rPr>
          <w:rFonts w:cs="Times New Roman" w:eastAsia="Times New Roman"/>
          <w:szCs w:val="24"/>
        </w:rPr>
      </w:pPr>
    </w:p>
    <w:p w:rsidRDefault="005F7909" w:rsidP="005F7909" w:rsidR="005F79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F7909" w:rsidP="005F7909" w:rsidR="005F7909" w:rsidRPr="005D578C">
      <w:pPr>
        <w:rPr>
          <w:rFonts w:cs="Times New Roman" w:eastAsia="Times New Roman"/>
          <w:szCs w:val="24"/>
        </w:rPr>
      </w:pPr>
    </w:p>
    <w:p w:rsidRDefault="005F7909" w:rsidP="005F7909" w:rsidR="005F790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L. P. LOGISTIKA d. o. o. Labin, Karla Kranjca 11/2, OIB </w:t>
      </w:r>
      <w:r w:rsidRPr="005F7909">
        <w:rPr>
          <w:rFonts w:cs="Times New Roman" w:eastAsia="Times New Roman"/>
          <w:szCs w:val="24"/>
        </w:rPr>
        <w:t>47178781986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F7909">
        <w:rPr>
          <w:rFonts w:cs="Times New Roman" w:eastAsia="Times New Roman"/>
          <w:szCs w:val="24"/>
        </w:rPr>
        <w:t>130045501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travnja 2016.</w:t>
      </w:r>
    </w:p>
    <w:p w:rsidRDefault="005F7909" w:rsidP="005F7909" w:rsidR="005F7909" w:rsidRPr="005D578C">
      <w:pPr>
        <w:rPr>
          <w:rFonts w:cs="Times New Roman" w:eastAsia="Times New Roman"/>
          <w:szCs w:val="24"/>
        </w:rPr>
      </w:pPr>
    </w:p>
    <w:p w:rsidRDefault="005F7909" w:rsidP="005F7909" w:rsidR="005F79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F7909" w:rsidP="005F7909" w:rsidR="005F7909" w:rsidRPr="005D578C">
      <w:pPr>
        <w:rPr>
          <w:rFonts w:cs="Times New Roman" w:eastAsia="Times New Roman"/>
          <w:szCs w:val="24"/>
        </w:rPr>
      </w:pPr>
    </w:p>
    <w:p w:rsidRDefault="005F7909" w:rsidP="005F7909" w:rsidR="005F790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L. P. LOGISTIKA d. o. o. Labin, Karla Kranjca 11/2, OIB </w:t>
      </w:r>
      <w:r w:rsidRPr="005F7909">
        <w:rPr>
          <w:rFonts w:cs="Times New Roman" w:eastAsia="Times New Roman"/>
          <w:szCs w:val="24"/>
        </w:rPr>
        <w:t>47178781986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F7909">
        <w:rPr>
          <w:rFonts w:cs="Times New Roman" w:eastAsia="Times New Roman"/>
          <w:szCs w:val="24"/>
        </w:rPr>
        <w:t>130045501</w:t>
      </w:r>
      <w:r>
        <w:rPr>
          <w:rFonts w:cs="Times New Roman" w:eastAsia="Times New Roman"/>
          <w:szCs w:val="24"/>
        </w:rPr>
        <w:t>.</w:t>
      </w:r>
    </w:p>
    <w:p w:rsidRDefault="005F7909" w:rsidP="005F7909" w:rsidR="005F7909" w:rsidRPr="005D578C">
      <w:pPr>
        <w:rPr>
          <w:rFonts w:cs="Times New Roman" w:eastAsia="Times New Roman"/>
          <w:szCs w:val="24"/>
        </w:rPr>
      </w:pPr>
    </w:p>
    <w:p w:rsidRDefault="005F7909" w:rsidP="005F7909" w:rsidR="005F790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5F7909" w:rsidP="005F7909" w:rsidR="005F7909">
      <w:pPr>
        <w:rPr>
          <w:rFonts w:cs="Times New Roman" w:eastAsia="Times New Roman"/>
          <w:szCs w:val="20"/>
        </w:rPr>
      </w:pPr>
    </w:p>
    <w:p w:rsidRDefault="005F7909" w:rsidP="005F7909" w:rsidR="005F790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L. P. LOGISTIKA d. o. o. Labin, Karla Kranjca 11/2, OIB </w:t>
      </w:r>
      <w:r w:rsidRPr="005F7909">
        <w:rPr>
          <w:rFonts w:cs="Times New Roman" w:eastAsia="Times New Roman"/>
          <w:szCs w:val="24"/>
        </w:rPr>
        <w:t>47178781986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F7909">
        <w:rPr>
          <w:rFonts w:cs="Times New Roman" w:eastAsia="Times New Roman"/>
          <w:szCs w:val="24"/>
        </w:rPr>
        <w:t>130045501</w:t>
      </w:r>
      <w:r>
        <w:rPr>
          <w:rFonts w:cs="Times New Roman" w:eastAsia="Times New Roman"/>
          <w:szCs w:val="24"/>
        </w:rPr>
        <w:t>.</w:t>
      </w:r>
    </w:p>
    <w:p w:rsidRDefault="005F7909" w:rsidP="005F7909" w:rsidR="005F7909">
      <w:pPr>
        <w:ind w:firstLine="709"/>
        <w:rPr>
          <w:rFonts w:cs="Times New Roman" w:eastAsia="Times New Roman"/>
          <w:szCs w:val="24"/>
        </w:rPr>
      </w:pPr>
    </w:p>
    <w:p w:rsidRDefault="005F7909" w:rsidP="005F7909" w:rsidR="005F790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L. P. LOGISTIKA d. o. o. Labin, Karla Kranjca 11/2, OIB </w:t>
      </w:r>
      <w:r w:rsidRPr="005F7909">
        <w:rPr>
          <w:rFonts w:cs="Times New Roman" w:eastAsia="Times New Roman"/>
          <w:szCs w:val="24"/>
        </w:rPr>
        <w:t>47178781986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F7909">
        <w:rPr>
          <w:rFonts w:cs="Times New Roman" w:eastAsia="Times New Roman"/>
          <w:szCs w:val="24"/>
        </w:rPr>
        <w:t>130045501</w:t>
      </w:r>
      <w:r>
        <w:rPr>
          <w:rFonts w:cs="Times New Roman" w:eastAsia="Times New Roman"/>
          <w:szCs w:val="24"/>
        </w:rPr>
        <w:t>.</w:t>
      </w:r>
    </w:p>
    <w:p w:rsidRDefault="005F7909" w:rsidP="005F7909" w:rsidR="005F7909">
      <w:pPr>
        <w:rPr>
          <w:rFonts w:cs="Times New Roman" w:eastAsia="Times New Roman"/>
          <w:szCs w:val="24"/>
        </w:rPr>
      </w:pPr>
    </w:p>
    <w:p w:rsidRDefault="005F7909" w:rsidP="005F7909" w:rsidR="005F7909" w:rsidRPr="005D578C">
      <w:pPr>
        <w:rPr>
          <w:rFonts w:cs="Times New Roman" w:eastAsia="Times New Roman"/>
          <w:szCs w:val="24"/>
        </w:rPr>
      </w:pPr>
    </w:p>
    <w:p w:rsidRDefault="005F7909" w:rsidP="005F7909" w:rsidR="005F790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F7909" w:rsidP="005F7909" w:rsidR="005F7909">
      <w:pPr>
        <w:ind w:firstLine="708"/>
        <w:rPr>
          <w:rFonts w:cs="Times New Roman" w:eastAsia="Times New Roman"/>
          <w:szCs w:val="24"/>
        </w:rPr>
      </w:pPr>
    </w:p>
    <w:p w:rsidRDefault="005F7909" w:rsidP="005F7909" w:rsidR="005F790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L. P. LOGISTIKA d. o. o. Labin. </w:t>
      </w:r>
      <w:r>
        <w:rPr>
          <w:rFonts w:eastAsiaTheme="minorHAnsi"/>
          <w:lang w:eastAsia="en-US"/>
        </w:rPr>
        <w:t>Kako su za to bile ispunjene pretpostavke predviđene čl. 428. Stečajnog zakona, sud je 12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St-270/2016-3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F7909" w:rsidP="005F7909" w:rsidR="005F790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F7909" w:rsidP="005F7909" w:rsidR="005F7909" w:rsidRPr="005D578C">
      <w:pPr>
        <w:rPr>
          <w:rFonts w:cs="Times New Roman" w:eastAsia="Times New Roman"/>
          <w:szCs w:val="24"/>
        </w:rPr>
      </w:pPr>
    </w:p>
    <w:p w:rsidRDefault="005F7909" w:rsidP="005F7909" w:rsidR="005F79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F7909" w:rsidP="005F7909" w:rsidR="005F7909">
      <w:pPr>
        <w:rPr>
          <w:rFonts w:cs="Times New Roman" w:eastAsia="Times New Roman"/>
          <w:szCs w:val="24"/>
        </w:rPr>
      </w:pPr>
    </w:p>
    <w:p w:rsidRDefault="005F7909" w:rsidP="005F7909" w:rsidR="005F790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5F7909" w:rsidP="005F7909" w:rsidR="005F790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C2317F">
        <w:rPr>
          <w:rFonts w:cs="Times New Roman" w:eastAsia="Times New Roman"/>
          <w:szCs w:val="24"/>
        </w:rPr>
        <w:t xml:space="preserve">, v. r. </w:t>
      </w:r>
    </w:p>
    <w:p w:rsidRDefault="005F7909" w:rsidP="005F7909" w:rsidR="005F7909">
      <w:pPr>
        <w:jc w:val="left"/>
        <w:rPr>
          <w:rFonts w:cs="Times New Roman" w:eastAsia="Times New Roman"/>
          <w:szCs w:val="24"/>
        </w:rPr>
      </w:pPr>
    </w:p>
    <w:p w:rsidRDefault="005F7909" w:rsidP="005F7909" w:rsidR="005F7909" w:rsidRPr="005D578C">
      <w:pPr>
        <w:jc w:val="left"/>
        <w:rPr>
          <w:rFonts w:cs="Times New Roman" w:eastAsia="Times New Roman"/>
          <w:szCs w:val="24"/>
        </w:rPr>
      </w:pPr>
    </w:p>
    <w:p w:rsidRDefault="005F7909" w:rsidP="005F7909" w:rsidR="005F790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D7FB9" w:rsidP="005F7909" w:rsidR="005F7909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="005F7909" w:rsidRPr="00D07818">
        <w:rPr>
          <w:rFonts w:cs="Times New Roman" w:eastAsia="Times New Roman"/>
          <w:szCs w:val="24"/>
        </w:rPr>
        <w:t>.</w:t>
      </w:r>
    </w:p>
    <w:p w:rsidRDefault="005F7909" w:rsidP="005F7909" w:rsidR="005F79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F7909" w:rsidP="005F7909" w:rsidR="005F7909">
      <w:pPr>
        <w:rPr>
          <w:rFonts w:cs="Times New Roman" w:eastAsia="Times New Roman"/>
          <w:szCs w:val="24"/>
        </w:rPr>
      </w:pPr>
    </w:p>
    <w:p w:rsidRDefault="005F7909" w:rsidP="005F7909" w:rsidR="005F7909" w:rsidRPr="005D578C">
      <w:pPr>
        <w:rPr>
          <w:rFonts w:cs="Times New Roman" w:eastAsia="Times New Roman"/>
          <w:szCs w:val="24"/>
        </w:rPr>
      </w:pPr>
    </w:p>
    <w:p w:rsidRDefault="005F7909" w:rsidP="005F7909" w:rsidR="005F790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F7909" w:rsidP="005F7909" w:rsidR="005F79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F7909" w:rsidP="005F7909" w:rsidR="005F79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L. P. LOGISTIKA d. o. o. Labin, Karla Kranjca 11/2,</w:t>
      </w:r>
    </w:p>
    <w:p w:rsidRDefault="005F7909" w:rsidP="005F7909" w:rsidR="005F790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F7909" w:rsidP="005F7909" w:rsidR="005F79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F7909" w:rsidP="005F7909" w:rsidR="005F790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5F7909" w:rsidP="005F7909" w:rsidR="005F790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5F7909" w:rsidP="005F7909" w:rsidR="005F79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5F7909" w:rsidP="005F7909" w:rsidR="005F79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5F7909" w:rsidP="005F7909" w:rsidR="005F7909"/>
    <w:p w:rsidRDefault="005F7909" w:rsidP="005F7909" w:rsidR="005F7909"/>
    <w:p w:rsidRDefault="005F7909" w:rsidP="005F7909" w:rsidR="005F7909"/>
    <w:p w:rsidRDefault="005F7909" w:rsidP="005F7909" w:rsidR="005F7909"/>
    <w:p w:rsidRDefault="00714028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909" w:rsidP="005F7909" w:rsidR="005F7909">
      <w:r>
        <w:separator/>
      </w:r>
    </w:p>
  </w:endnote>
  <w:endnote w:id="0" w:type="continuationSeparator">
    <w:p w:rsidRDefault="005F7909" w:rsidP="005F7909" w:rsidR="005F7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909" w:rsidP="005F7909" w:rsidR="005F7909">
      <w:r>
        <w:separator/>
      </w:r>
    </w:p>
  </w:footnote>
  <w:footnote w:id="0" w:type="continuationSeparator">
    <w:p w:rsidRDefault="005F7909" w:rsidP="005F7909" w:rsidR="005F79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909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1402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St-270/2016-5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909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St-270/2016-5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3C1"/>
    <w:rsid w:val="000F411F"/>
    <w:rsid w:val="005D7FB9"/>
    <w:rsid w:val="005F7909"/>
    <w:rsid w:val="00714028"/>
    <w:rsid w:val="0075528E"/>
    <w:rsid w:val="0079403F"/>
    <w:rsid w:val="007B23C1"/>
    <w:rsid w:val="00C2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790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790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F790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9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90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79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790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02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1402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140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140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790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790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F790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9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90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79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790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02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1402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140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140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L.P. LOGISTIKA d.o.o. LABIN</izvorni_sadrzaj>
    <derivirana_varijabla naziv="DomainObject.Predmet.ProtustrankaFormated_1">  L.P. LOGISTIKA d.o.o. LABIN</derivirana_varijabla>
  </DomainObject.Predmet.ProtustrankaFormated>
  <DomainObject.Predmet.ProtustrankaFormatedOIB>
    <izvorni_sadrzaj>  L.P. LOGISTIKA d.o.o. LABIN, OIB 47178781986</izvorni_sadrzaj>
    <derivirana_varijabla naziv="DomainObject.Predmet.ProtustrankaFormatedOIB_1">  L.P. LOGISTIKA d.o.o. LABIN, OIB 47178781986</derivirana_varijabla>
  </DomainObject.Predmet.ProtustrankaFormatedOIB>
  <DomainObject.Predmet.ProtustrankaFormatedWithAdress>
    <izvorni_sadrzaj> L.P. LOGISTIKA d.o.o. LABIN, Karla Kranjca 11/2, 52220 Labin</izvorni_sadrzaj>
    <derivirana_varijabla naziv="DomainObject.Predmet.ProtustrankaFormatedWithAdress_1"> L.P. LOGISTIKA d.o.o. LABIN, Karla Kranjca 11/2, 52220 Labin</derivirana_varijabla>
  </DomainObject.Predmet.ProtustrankaFormatedWithAdress>
  <DomainObject.Predmet.ProtustrankaFormatedWithAdressOIB>
    <izvorni_sadrzaj> L.P. LOGISTIKA d.o.o. LABIN, OIB 47178781986, Karla Kranjca 11/2, 52220 Labin</izvorni_sadrzaj>
    <derivirana_varijabla naziv="DomainObject.Predmet.ProtustrankaFormatedWithAdressOIB_1"> L.P. LOGISTIKA d.o.o. LABIN, OIB 47178781986, Karla Kranjca 11/2, 52220 Labin</derivirana_varijabla>
  </DomainObject.Predmet.ProtustrankaFormatedWithAdressOIB>
  <DomainObject.Predmet.ProtustrankaWithAdress>
    <izvorni_sadrzaj>L.P. LOGISTIKA d.o.o. LABIN Karla Kranjca 11/2, 52220 Labin</izvorni_sadrzaj>
    <derivirana_varijabla naziv="DomainObject.Predmet.ProtustrankaWithAdress_1">L.P. LOGISTIKA d.o.o. LABIN Karla Kranjca 11/2, 52220 Labin</derivirana_varijabla>
  </DomainObject.Predmet.ProtustrankaWithAdress>
  <DomainObject.Predmet.ProtustrankaWithAdressOIB>
    <izvorni_sadrzaj>L.P. LOGISTIKA d.o.o. LABIN, OIB 47178781986, Karla Kranjca 11/2, 52220 Labin</izvorni_sadrzaj>
    <derivirana_varijabla naziv="DomainObject.Predmet.ProtustrankaWithAdressOIB_1">L.P. LOGISTIKA d.o.o. LABIN, OIB 47178781986, Karla Kranjca 11/2, 52220 Labin</derivirana_varijabla>
  </DomainObject.Predmet.ProtustrankaWithAdressOIB>
  <DomainObject.Predmet.ProtustrankaNazivFormated>
    <izvorni_sadrzaj>L.P. LOGISTIKA d.o.o. LABIN</izvorni_sadrzaj>
    <derivirana_varijabla naziv="DomainObject.Predmet.ProtustrankaNazivFormated_1">L.P. LOGISTIKA d.o.o. LABIN</derivirana_varijabla>
  </DomainObject.Predmet.ProtustrankaNazivFormated>
  <DomainObject.Predmet.ProtustrankaNazivFormatedOIB>
    <izvorni_sadrzaj>L.P. LOGISTIKA d.o.o. LABIN, OIB 47178781986</izvorni_sadrzaj>
    <derivirana_varijabla naziv="DomainObject.Predmet.ProtustrankaNazivFormatedOIB_1">L.P. LOGISTIKA d.o.o. LABIN, OIB 47178781986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56123.79</izvorni_sadrzaj>
    <derivirana_varijabla naziv="DomainObject.Predmet.TrenutnaVrijednost_1">56123.79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L.P. LOGISTIKA d.o.o. LABIN</item>
    </izvorni_sadrzaj>
    <derivirana_varijabla naziv="DomainObject.Predmet.ProtuStrankaListFormated_1">
      <item>L.P. LOGISTIKA d.o.o. LABIN</item>
    </derivirana_varijabla>
  </DomainObject.Predmet.ProtuStrankaListFormated>
  <DomainObject.Predmet.ProtuStrankaListFormatedOIB>
    <izvorni_sadrzaj>
      <item>L.P. LOGISTIKA d.o.o. LABIN, OIB 47178781986</item>
    </izvorni_sadrzaj>
    <derivirana_varijabla naziv="DomainObject.Predmet.ProtuStrankaListFormatedOIB_1">
      <item>L.P. LOGISTIKA d.o.o. LABIN, OIB 47178781986</item>
    </derivirana_varijabla>
  </DomainObject.Predmet.ProtuStrankaListFormatedOIB>
  <DomainObject.Predmet.ProtuStrankaListFormatedWithAdress>
    <izvorni_sadrzaj>
      <item>L.P. LOGISTIKA d.o.o. LABIN, Karla Kranjca 11/2, 52220 Labin</item>
    </izvorni_sadrzaj>
    <derivirana_varijabla naziv="DomainObject.Predmet.ProtuStrankaListFormatedWithAdress_1">
      <item>L.P. LOGISTIKA d.o.o. LABIN, Karla Kranjca 11/2, 52220 Labin</item>
    </derivirana_varijabla>
  </DomainObject.Predmet.ProtuStrankaListFormatedWithAdress>
  <DomainObject.Predmet.ProtuStrankaListFormatedWithAdressOIB>
    <izvorni_sadrzaj>
      <item>L.P. LOGISTIKA d.o.o. LABIN, OIB 47178781986, Karla Kranjca 11/2, 52220 Labin</item>
    </izvorni_sadrzaj>
    <derivirana_varijabla naziv="DomainObject.Predmet.ProtuStrankaListFormatedWithAdressOIB_1">
      <item>L.P. LOGISTIKA d.o.o. LABIN, OIB 47178781986, Karla Kranjca 11/2, 52220 Labin</item>
    </derivirana_varijabla>
  </DomainObject.Predmet.ProtuStrankaListFormatedWithAdressOIB>
  <DomainObject.Predmet.ProtuStrankaListNazivFormated>
    <izvorni_sadrzaj>
      <item>L.P. LOGISTIKA d.o.o. LABIN</item>
    </izvorni_sadrzaj>
    <derivirana_varijabla naziv="DomainObject.Predmet.ProtuStrankaListNazivFormated_1">
      <item>L.P. LOGISTIKA d.o.o. LABIN</item>
    </derivirana_varijabla>
  </DomainObject.Predmet.ProtuStrankaListNazivFormated>
  <DomainObject.Predmet.ProtuStrankaListNazivFormatedOIB>
    <izvorni_sadrzaj>
      <item>L.P. LOGISTIKA d.o.o. LABIN, OIB 47178781986</item>
    </izvorni_sadrzaj>
    <derivirana_varijabla naziv="DomainObject.Predmet.ProtuStrankaListNazivFormatedOIB_1">
      <item>L.P. LOGISTIKA d.o.o. LABIN, OIB 47178781986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L.P. LOGISTIKA d.o.o. LABIN</izvorni_sadrzaj>
    <derivirana_varijabla naziv="DomainObject.Predmet.ProtustrankaIDrugi_1">L.P. LOGISTIKA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L.P. LOGISTIKA d.o.o. LABIN, OIB 47178781986, Karla Kranjca 11/2, 52220 Labin</izvorni_sadrzaj>
    <derivirana_varijabla naziv="DomainObject.Predmet.ProtustrankaIDrugiAdressOIB_1">L.P. LOGISTIKA d.o.o. LABIN, OIB 47178781986, Karla Kranjca 11/2,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L.P. LOGISTIKA d.o.o. LABIN</item>
    </izvorni_sadrzaj>
    <derivirana_varijabla naziv="DomainObject.Predmet.SudioniciListNaziv_1">
      <item>FINANCIJSKA AGENCIJA, RC RIJEKA, PODRUŽNICA PULA, PULA</item>
      <item>L.P. LOGISTIKA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L.P. LOGISTIKA d.o.o. LABIN, OIB 47178781986, Karla Kranjca 11/2,52220 Labin</item>
    </izvorni_sadrzaj>
    <derivirana_varijabla naziv="DomainObject.Predmet.SudioniciListAdressOIB_1">
      <item>FINANCIJSKA AGENCIJA, RC RIJEKA, PODRUŽNICA PULA, PULA, OIB 85821130368, Giardini 5,52100 Pula</item>
      <item>L.P. LOGISTIKA d.o.o. LABIN, OIB 47178781986, Karla Kranjca 11/2,52220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47178781986</item>
    </izvorni_sadrzaj>
    <derivirana_varijabla naziv="DomainObject.Predmet.SudioniciListNazivOIB_1">
      <item>, OIB 85821130368</item>
      <item>, OIB 47178781986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3175</properties:Characters>
  <properties:Lines>82</properties:Lines>
  <properties:Paragraphs>29</properties:Paragraphs>
  <properties:TotalTime>4</properties:TotalTime>
  <properties:ScaleCrop>false</properties:ScaleCrop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2016-04-18T06:39:00Z</dcterms:created>
  <dc:creator>Mihaela Kaligari</dc:creator>
  <dc:description/>
  <cp:keywords/>
  <cp:lastModifiedBy>Mihaela Kaligari</cp:lastModifiedBy>
  <cp:lastPrinted>2016-04-21T06:01:00Z</cp:lastPrinted>
  <dcterms:modified xmlns:xsi="http://www.w3.org/2001/XMLSchema-instance" xsi:type="dcterms:W3CDTF">2016-04-21T06:33:00Z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