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72df" w14:paraId="c0572d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552C84" w:rsidP="001B4ACB" w:rsidR="004A3CDD">
      <w:pPr>
        <w:ind w:left="5040"/>
        <w:jc w:val="right"/>
      </w:pPr>
      <w:r>
        <w:t>NENAD MIJAILOVIĆ</w:t>
      </w:r>
    </w:p>
    <w:p w:rsidRDefault="00552C84" w:rsidP="001B4ACB" w:rsidR="00552C84">
      <w:pPr>
        <w:ind w:left="5040"/>
        <w:jc w:val="right"/>
      </w:pPr>
      <w:r>
        <w:t>Ive Senjanina 10</w:t>
      </w:r>
    </w:p>
    <w:p w:rsidRDefault="00552C84" w:rsidP="001B4ACB" w:rsidR="00552C84">
      <w:pPr>
        <w:ind w:left="5040"/>
        <w:jc w:val="right"/>
      </w:pPr>
      <w:r>
        <w:t>ZADAR</w:t>
      </w:r>
    </w:p>
    <w:p w:rsidRDefault="004A3CDD" w:rsidP="001B4ACB" w:rsidR="004A3CDD">
      <w:pPr>
        <w:ind w:left="5040"/>
        <w:jc w:val="right"/>
      </w:pPr>
    </w:p>
    <w:p w:rsidRDefault="00926B3D" w:rsidP="004A3CDD" w:rsidR="00926B3D">
      <w:pPr>
        <w:ind w:left="5040"/>
        <w:jc w:val="center"/>
      </w:pPr>
    </w:p>
    <w:p w:rsidRDefault="00EE53D0" w:rsidP="001B4ACB" w:rsidR="00EE53D0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A3CDD">
        <w:t>824</w:t>
      </w:r>
      <w:r>
        <w:t>/16-</w:t>
      </w:r>
      <w:r w:rsidR="002B71C4">
        <w:t>4</w:t>
      </w:r>
      <w:r>
        <w:t xml:space="preserve"> od </w:t>
      </w:r>
      <w:r w:rsidR="004A3CDD">
        <w:t>02</w:t>
      </w:r>
      <w:r w:rsidR="00B82F91">
        <w:t>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4A3CDD">
        <w:t>FORPEX d.o.o., Zadar, Blajburških žrtava 17, OIB: 60496818618.</w:t>
      </w:r>
    </w:p>
    <w:p w:rsidRDefault="004A3CDD" w:rsidP="00A6683B" w:rsidR="004A3CDD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4A3CDD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4A3CDD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A3CDD">
        <w:t>02</w:t>
      </w:r>
      <w:r w:rsidR="00B82F91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0565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4A3CDD">
      <w:rPr>
        <w:b/>
        <w:bCs/>
        <w:sz w:val="28"/>
      </w:rPr>
      <w:t>824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3CDD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2C84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26B3D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33AF2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AF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AF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AF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AF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AF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AF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8D9AD-8C36-4436-8BB6-81A75D1D8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862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2016-06-02T08:45:00Z</dcterms:created>
  <dc:creator>Ardena Bajlo</dc:creator>
  <cp:lastModifiedBy>wsadmin</cp:lastModifiedBy>
  <cp:lastPrinted>2016-05-31T12:05:00Z</cp:lastPrinted>
  <dcterms:modified xmlns:xsi="http://www.w3.org/2001/XMLSchema-instance" xsi:type="dcterms:W3CDTF">2016-06-02T09:03:00Z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