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fa4e" w14:paraId="58ffa4e" w:rsidRDefault="003E4F28" w:rsidP="003E4F28" w:rsidR="003E4F28" w:rsidRPr="005F31E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F28" w:rsidP="003E4F28" w:rsidR="003E4F28" w:rsidRPr="005F31E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F31E8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E4F28" w:rsidP="003E4F28" w:rsidR="003E4F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F31E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E4F28" w:rsidP="003E4F28" w:rsidR="003E4F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4F28" w:rsidP="003E4F28" w:rsidR="003E4F28" w:rsidRPr="005F31E8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E4F28" w:rsidP="003E4F28" w:rsidR="003E4F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4F28" w:rsidP="003E4F28" w:rsidR="003E4F28" w:rsidRPr="005D578C">
      <w:pPr>
        <w:jc w:val="center"/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PASA GRAĐENJE d. o. o. Umag, Murinska 11 B, OIB 55642669466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080584412,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F31E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PASA GRAĐENJE d. o. o. Umag, Murinska 11 B, OIB 55642669466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080584412,</w:t>
      </w:r>
      <w:r w:rsidRPr="005D578C">
        <w:rPr>
          <w:rFonts w:cs="Times New Roman" w:eastAsia="Times New Roman"/>
          <w:szCs w:val="24"/>
        </w:rPr>
        <w:t xml:space="preserve"> s danom </w:t>
      </w:r>
      <w:r w:rsidR="005F31E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E4F28" w:rsidP="003E4F28" w:rsidR="003E4F28">
      <w:pPr>
        <w:rPr>
          <w:rFonts w:cs="Times New Roman" w:eastAsia="Times New Roman"/>
          <w:szCs w:val="20"/>
        </w:rPr>
      </w:pPr>
    </w:p>
    <w:p w:rsidRDefault="003E4F28" w:rsidP="003E4F28" w:rsidR="003E4F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PASA GRAĐENJE d. o. o. Umag, Murinska 11 B, OIB 55642669466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080584412.</w:t>
      </w:r>
    </w:p>
    <w:p w:rsidRDefault="003E4F28" w:rsidP="003E4F28" w:rsidR="003E4F28">
      <w:pPr>
        <w:ind w:firstLine="709"/>
        <w:rPr>
          <w:rFonts w:cs="Times New Roman" w:eastAsia="Times New Roman"/>
          <w:szCs w:val="24"/>
        </w:rPr>
      </w:pPr>
    </w:p>
    <w:p w:rsidRDefault="003E4F28" w:rsidP="003E4F28" w:rsidR="003E4F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PASA GRAĐENJE d. o. o. Umag, Murinska 11 B, OIB 55642669466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080584412.</w:t>
      </w:r>
    </w:p>
    <w:p w:rsidRDefault="003E4F28" w:rsidP="003E4F28" w:rsidR="003E4F28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4F28" w:rsidP="003E4F28" w:rsidR="003E4F28">
      <w:pPr>
        <w:ind w:firstLine="708"/>
        <w:rPr>
          <w:rFonts w:cs="Times New Roman" w:eastAsia="Times New Roman"/>
          <w:szCs w:val="24"/>
        </w:rPr>
      </w:pPr>
    </w:p>
    <w:p w:rsidRDefault="003E4F28" w:rsidP="003E4F28" w:rsidR="003E4F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PASA GRAĐENJE d. o. o. 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E4F28" w:rsidP="003E4F28" w:rsidR="003E4F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F31E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4F28" w:rsidP="003E4F28" w:rsidR="003E4F28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E4F28" w:rsidP="003E4F28" w:rsidR="003E4F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5B5E69">
        <w:rPr>
          <w:rFonts w:cs="Times New Roman" w:eastAsia="Times New Roman"/>
          <w:szCs w:val="24"/>
        </w:rPr>
        <w:t>, v. r.</w:t>
      </w:r>
    </w:p>
    <w:p w:rsidRDefault="003E4F28" w:rsidP="003E4F28" w:rsidR="003E4F28">
      <w:pPr>
        <w:jc w:val="left"/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left"/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4F28" w:rsidP="003E4F28" w:rsidR="003E4F2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E4F28" w:rsidP="003E4F28" w:rsidR="003E4F28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rPr>
          <w:rFonts w:cs="Times New Roman" w:eastAsia="Times New Roman"/>
          <w:szCs w:val="24"/>
        </w:rPr>
      </w:pPr>
    </w:p>
    <w:p w:rsidRDefault="003E4F28" w:rsidP="003E4F28" w:rsidR="003E4F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PASA GRAĐENJE d. o. o. Umag, Murinska 11 B,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Pavel Jazbec, R. Slovenija, Budna vas 15A,</w:t>
      </w:r>
    </w:p>
    <w:p w:rsidRDefault="003E4F28" w:rsidP="003E4F28" w:rsidR="003E4F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E4F28" w:rsidP="003E4F28" w:rsidR="003E4F2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E4F28" w:rsidP="003E4F28" w:rsidR="003E4F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E4F28" w:rsidP="003E4F28" w:rsidR="003E4F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E4F28" w:rsidP="003E4F28" w:rsidR="003E4F28"/>
    <w:p w:rsidRDefault="003E4F28" w:rsidP="003E4F28" w:rsidR="003E4F28"/>
    <w:p w:rsidRDefault="003E4F28" w:rsidP="003E4F28" w:rsidR="003E4F28"/>
    <w:p w:rsidRDefault="003E4F28" w:rsidP="003E4F28" w:rsidR="003E4F28"/>
    <w:p w:rsidRDefault="005B5E69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F28" w:rsidP="003E4F28" w:rsidR="003E4F28">
      <w:r>
        <w:separator/>
      </w:r>
    </w:p>
  </w:endnote>
  <w:endnote w:id="0" w:type="continuationSeparator">
    <w:p w:rsidRDefault="003E4F28" w:rsidP="003E4F28" w:rsidR="003E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F28" w:rsidP="003E4F28" w:rsidR="003E4F28">
      <w:r>
        <w:separator/>
      </w:r>
    </w:p>
  </w:footnote>
  <w:footnote w:id="0" w:type="continuationSeparator">
    <w:p w:rsidRDefault="003E4F28" w:rsidP="003E4F28" w:rsidR="003E4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F2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5E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F2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D68"/>
    <w:rsid w:val="0006466C"/>
    <w:rsid w:val="00261D68"/>
    <w:rsid w:val="003E4F28"/>
    <w:rsid w:val="005B5E69"/>
    <w:rsid w:val="005F31E8"/>
    <w:rsid w:val="0075528E"/>
    <w:rsid w:val="0079403F"/>
    <w:rsid w:val="00A125B2"/>
    <w:rsid w:val="00E6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F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F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4F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F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4F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E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5E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5E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5E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F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F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4F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F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4F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E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5E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5E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5E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 GRAĐENJE d.o.o. UMAG</izvorni_sadrzaj>
    <derivirana_varijabla naziv="DomainObject.Predmet.ProtustrankaFormated_1">  PASA GRAĐENJE d.o.o. UMAG</derivirana_varijabla>
  </DomainObject.Predmet.ProtustrankaFormated>
  <DomainObject.Predmet.ProtustrankaFormatedOIB>
    <izvorni_sadrzaj>  PASA GRAĐENJE d.o.o. UMAG, OIB 55642669466</izvorni_sadrzaj>
    <derivirana_varijabla naziv="DomainObject.Predmet.ProtustrankaFormatedOIB_1">  PASA GRAĐENJE d.o.o. UMAG, OIB 55642669466</derivirana_varijabla>
  </DomainObject.Predmet.ProtustrankaFormatedOIB>
  <DomainObject.Predmet.ProtustrankaFormatedWithAdress>
    <izvorni_sadrzaj> PASA GRAĐENJE d.o.o. UMAG, Murinska 11 B, 52470 Umag</izvorni_sadrzaj>
    <derivirana_varijabla naziv="DomainObject.Predmet.ProtustrankaFormatedWithAdress_1"> PASA GRAĐENJE d.o.o. UMAG, Murinska 11 B, 52470 Umag</derivirana_varijabla>
  </DomainObject.Predmet.ProtustrankaFormatedWithAdress>
  <DomainObject.Predmet.ProtustrankaFormatedWithAdressOIB>
    <izvorni_sadrzaj> PASA GRAĐENJE d.o.o. UMAG, OIB 55642669466, Murinska 11 B, 52470 Umag</izvorni_sadrzaj>
    <derivirana_varijabla naziv="DomainObject.Predmet.ProtustrankaFormatedWithAdressOIB_1"> PASA GRAĐENJE d.o.o. UMAG, OIB 55642669466, Murinska 11 B, 52470 Umag</derivirana_varijabla>
  </DomainObject.Predmet.ProtustrankaFormatedWithAdressOIB>
  <DomainObject.Predmet.ProtustrankaWithAdress>
    <izvorni_sadrzaj>PASA GRAĐENJE d.o.o. UMAG Murinska 11 B, 52470 Umag</izvorni_sadrzaj>
    <derivirana_varijabla naziv="DomainObject.Predmet.ProtustrankaWithAdress_1">PASA GRAĐENJE d.o.o. UMAG Murinska 11 B, 52470 Umag</derivirana_varijabla>
  </DomainObject.Predmet.ProtustrankaWithAdress>
  <DomainObject.Predmet.ProtustrankaWithAdressOIB>
    <izvorni_sadrzaj>PASA GRAĐENJE d.o.o. UMAG, OIB 55642669466, Murinska 11 B, 52470 Umag</izvorni_sadrzaj>
    <derivirana_varijabla naziv="DomainObject.Predmet.ProtustrankaWithAdressOIB_1">PASA GRAĐENJE d.o.o. UMAG, OIB 55642669466, Murinska 11 B, 52470 Umag</derivirana_varijabla>
  </DomainObject.Predmet.ProtustrankaWithAdressOIB>
  <DomainObject.Predmet.ProtustrankaNazivFormated>
    <izvorni_sadrzaj>PASA GRAĐENJE d.o.o. UMAG</izvorni_sadrzaj>
    <derivirana_varijabla naziv="DomainObject.Predmet.ProtustrankaNazivFormated_1">PASA GRAĐENJE d.o.o. UMAG</derivirana_varijabla>
  </DomainObject.Predmet.ProtustrankaNazivFormated>
  <DomainObject.Predmet.ProtustrankaNazivFormatedOIB>
    <izvorni_sadrzaj>PASA GRAĐENJE d.o.o. UMAG, OIB 55642669466</izvorni_sadrzaj>
    <derivirana_varijabla naziv="DomainObject.Predmet.ProtustrankaNazivFormatedOIB_1">PASA GRAĐENJE d.o.o. UMAG, OIB 55642669466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PASA GRAĐENJE d.o.o. UMAG</item>
    </izvorni_sadrzaj>
    <derivirana_varijabla naziv="DomainObject.Predmet.ProtuStrankaListFormated_1">
      <item>PASA GRAĐENJE d.o.o. UMAG</item>
    </derivirana_varijabla>
  </DomainObject.Predmet.ProtuStrankaListFormated>
  <DomainObject.Predmet.ProtuStrankaListFormatedOIB>
    <izvorni_sadrzaj>
      <item>PASA GRAĐENJE d.o.o. UMAG, OIB 55642669466</item>
    </izvorni_sadrzaj>
    <derivirana_varijabla naziv="DomainObject.Predmet.ProtuStrankaListFormatedOIB_1">
      <item>PASA GRAĐENJE d.o.o. UMAG, OIB 55642669466</item>
    </derivirana_varijabla>
  </DomainObject.Predmet.ProtuStrankaListFormatedOIB>
  <DomainObject.Predmet.ProtuStrankaListFormatedWithAdress>
    <izvorni_sadrzaj>
      <item>PASA GRAĐENJE d.o.o. UMAG, Murinska 11 B, 52470 Umag</item>
    </izvorni_sadrzaj>
    <derivirana_varijabla naziv="DomainObject.Predmet.ProtuStrankaListFormatedWithAdress_1">
      <item>PASA GRAĐENJE d.o.o. UMAG, Murinska 11 B, 52470 Umag</item>
    </derivirana_varijabla>
  </DomainObject.Predmet.ProtuStrankaListFormatedWithAdress>
  <DomainObject.Predmet.ProtuStrankaListFormatedWithAdressOIB>
    <izvorni_sadrzaj>
      <item>PASA GRAĐENJE d.o.o. UMAG, OIB 55642669466, Murinska 11 B, 52470 Umag</item>
    </izvorni_sadrzaj>
    <derivirana_varijabla naziv="DomainObject.Predmet.ProtuStrankaListFormatedWithAdressOIB_1">
      <item>PASA GRAĐENJE d.o.o. UMAG, OIB 55642669466, Murinska 11 B, 52470 Umag</item>
    </derivirana_varijabla>
  </DomainObject.Predmet.ProtuStrankaListFormatedWithAdressOIB>
  <DomainObject.Predmet.ProtuStrankaListNazivFormated>
    <izvorni_sadrzaj>
      <item>PASA GRAĐENJE d.o.o. UMAG</item>
    </izvorni_sadrzaj>
    <derivirana_varijabla naziv="DomainObject.Predmet.ProtuStrankaListNazivFormated_1">
      <item>PASA GRAĐENJE d.o.o. UMAG</item>
    </derivirana_varijabla>
  </DomainObject.Predmet.ProtuStrankaListNazivFormated>
  <DomainObject.Predmet.ProtuStrankaListNazivFormatedOIB>
    <izvorni_sadrzaj>
      <item>PASA GRAĐENJE d.o.o. UMAG, OIB 55642669466</item>
    </izvorni_sadrzaj>
    <derivirana_varijabla naziv="DomainObject.Predmet.ProtuStrankaListNazivFormatedOIB_1">
      <item>PASA GRAĐENJE d.o.o. UMAG, OIB 55642669466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PASA GRAĐENJE d.o.o. UMAG</izvorni_sadrzaj>
    <derivirana_varijabla naziv="DomainObject.Predmet.ProtustrankaIDrugi_1">PASA GRAĐENJE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PASA GRAĐENJE d.o.o. UMAG, OIB 55642669466, Murinska 11 B, 52470 Umag</izvorni_sadrzaj>
    <derivirana_varijabla naziv="DomainObject.Predmet.ProtustrankaIDrugiAdressOIB_1">PASA GRAĐENJE d.o.o. UMAG, OIB 55642669466,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PASA GRAĐENJE d.o.o. UMAG</item>
    </izvorni_sadrzaj>
    <derivirana_varijabla naziv="DomainObject.Predmet.SudioniciListNaziv_1">
      <item>FINANCIJSKA AGENCIJA, RC RIJEKA, PODRUŽNICA PULA, PULA</item>
      <item>PASA GRAĐENJE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PASA GRAĐENJE d.o.o. UMAG, OIB 55642669466, Murinska 11 B,52470 Umag</item>
    </izvorni_sadrzaj>
    <derivirana_varijabla naziv="DomainObject.Predmet.SudioniciListAdressOIB_1">
      <item>FINANCIJSKA AGENCIJA, RC RIJEKA, PODRUŽNICA PULA, PULA, OIB 85821130368, Ulica grada Vukovara 70,Zagreb</item>
      <item>PASA GRAĐENJE d.o.o. UMAG, OIB 55642669466, Murinska 11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55642669466</item>
    </izvorni_sadrzaj>
    <derivirana_varijabla naziv="DomainObject.Predmet.SudioniciListNazivOIB_1">
      <item>, OIB 85821130368</item>
      <item>, OIB 55642669466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3033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2016-03-18T08:48:00Z</dcterms:created>
  <dc:creator>Mihaela Kaligari</dc:creator>
  <dc:description/>
  <cp:keywords/>
  <cp:lastModifiedBy>Jasmina Matika</cp:lastModifiedBy>
  <cp:lastPrinted>2016-03-31T10:05:00Z</cp:lastPrinted>
  <dcterms:modified xmlns:xsi="http://www.w3.org/2001/XMLSchema-instance" xsi:type="dcterms:W3CDTF">2016-03-31T10:34:00Z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