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51f" w14:paraId="623851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915BF" w:rsidP="00A915BF" w:rsidR="00A915BF" w:rsidRPr="00A915B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915B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               6 St-679/2016-2.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O G L A S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MELMAX jednostavno društvo s ograničenom odgovornošću za proizvodnju, usluge i turistička agencija, Ogulin, Kučinić selo 45, MBS: 080921123, OIB: 13616297499, koji se vodi kod ovoga suda pod brojem St-679/2016, temeljem odredbe čl.430., 431. i 434. Stečajnog zakona (Narodne novine br. 71/15), objavljuje: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6.202,50 kn, u koji iznos je uračunata kamata i naknada Financijske agencije za provedbu ovrhe na novčanim sredstvima. 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II. Poziva se osoba ovlaštena za zastupanje dužnika – Maja Blašković, Ogulin, Kučinić selo 45, OIB: 43636915175, da u roku od 15 dana od objave ovog oglasa na mrežnoj stranici e-Oglasna ploča Trgovačkog suda u Bjelovaru podnese sudu javnobilježnički ovjerovljen popis imovine i obveza na propisanom obrascu.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U Bjelovaru 2. lipnja 2016.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915BF">
        <w:rPr>
          <w:rFonts w:cs="Times New Roman" w:eastAsia="Times New Roman"/>
          <w:szCs w:val="20"/>
          <w:lang w:eastAsia="hr-HR"/>
        </w:rPr>
        <w:t>Rj</w:t>
      </w:r>
      <w:proofErr w:type="spellEnd"/>
      <w:r w:rsidRPr="00A915BF">
        <w:rPr>
          <w:rFonts w:cs="Times New Roman" w:eastAsia="Times New Roman"/>
          <w:szCs w:val="20"/>
          <w:lang w:eastAsia="hr-HR"/>
        </w:rPr>
        <w:t>.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II. Kal. 45 dana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915BF">
        <w:rPr>
          <w:rFonts w:cs="Times New Roman" w:eastAsia="Times New Roman"/>
          <w:szCs w:val="20"/>
          <w:lang w:eastAsia="hr-HR"/>
        </w:rPr>
        <w:t>Bjelovar, 2.6.2016.</w:t>
      </w:r>
    </w:p>
    <w:p w:rsidRDefault="00A915BF" w:rsidP="00A915BF" w:rsidR="00A915BF" w:rsidRPr="00A915B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5BF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413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St-679/2016-2</izvorni_sadrzaj>
    <derivirana_varijabla naziv="DomainObject.Oznaka_1">St-679/2016-2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MELMAX j.d.o.o. zastupanog po punomoćniku Maja Blašković</izvorni_sadrzaj>
    <derivirana_varijabla naziv="DomainObject.Predmet.ProtustrankaFormated_1">  MELMAX j.d.o.o. zastupanog po punomoćniku Maja Blašković</derivirana_varijabla>
  </DomainObject.Predmet.ProtustrankaFormated>
  <DomainObject.Predmet.ProtustrankaFormatedOIB>
    <izvorni_sadrzaj>  MELMAX j.d.o.o., OIB 13616297499 zastupanog po punomoćniku Maja Blašković</izvorni_sadrzaj>
    <derivirana_varijabla naziv="DomainObject.Predmet.ProtustrankaFormatedOIB_1">  MELMAX j.d.o.o., OIB 13616297499 zastupanog po punomoćniku Maja Blašković</derivirana_varijabla>
  </DomainObject.Predmet.ProtustrankaFormatedOIB>
  <DomainObject.Predmet.ProtustrankaFormatedWithAdress>
    <izvorni_sadrzaj> MELMAX j.d.o.o., Kučinić selo 45, 47300 Ogulin zastupanog po punomoćniku Maja Blašković</izvorni_sadrzaj>
    <derivirana_varijabla naziv="DomainObject.Predmet.ProtustrankaFormatedWithAdress_1"> MELMAX j.d.o.o., Kučinić selo 45, 47300 Ogulin zastupanog po punomoćniku Maja Blašković</derivirana_varijabla>
  </DomainObject.Predmet.ProtustrankaFormatedWithAdress>
  <DomainObject.Predmet.ProtustrankaFormatedWithAdressOIB>
    <izvorni_sadrzaj> MELMAX j.d.o.o., OIB 13616297499, Kučinić selo 45, 47300 Ogulin zastupanog po punomoćniku Maja Blašković</izvorni_sadrzaj>
    <derivirana_varijabla naziv="DomainObject.Predmet.ProtustrankaFormatedWithAdressOIB_1"> MELMAX j.d.o.o., OIB 13616297499, Kučinić selo 45, 47300 Ogulin zastupanog po punomoćniku Maja Blašković</derivirana_varijabla>
  </DomainObject.Predmet.ProtustrankaFormatedWithAdressOIB>
  <DomainObject.Predmet.ProtustrankaWithAdress>
    <izvorni_sadrzaj>MELMAX j.d.o.o. Kučinić selo 45, 47300 Ogulin</izvorni_sadrzaj>
    <derivirana_varijabla naziv="DomainObject.Predmet.ProtustrankaWithAdress_1">MELMAX j.d.o.o. Kučinić selo 45, 47300 Ogulin</derivirana_varijabla>
  </DomainObject.Predmet.ProtustrankaWithAdress>
  <DomainObject.Predmet.ProtustrankaWithAdressOIB>
    <izvorni_sadrzaj>MELMAX j.d.o.o., OIB 13616297499, Kučinić selo 45, 47300 Ogulin</izvorni_sadrzaj>
    <derivirana_varijabla naziv="DomainObject.Predmet.ProtustrankaWithAdressOIB_1">MELMAX j.d.o.o., OIB 13616297499, Kučinić selo 45, 47300 Ogulin</derivirana_varijabla>
  </DomainObject.Predmet.ProtustrankaWithAdressOIB>
  <DomainObject.Predmet.ProtustrankaNazivFormated>
    <izvorni_sadrzaj>MELMAX j.d.o.o.</izvorni_sadrzaj>
    <derivirana_varijabla naziv="DomainObject.Predmet.ProtustrankaNazivFormated_1">MELMAX j.d.o.o.</derivirana_varijabla>
  </DomainObject.Predmet.ProtustrankaNazivFormated>
  <DomainObject.Predmet.ProtustrankaNazivFormatedOIB>
    <izvorni_sadrzaj>MELMAX j.d.o.o., OIB 13616297499</izvorni_sadrzaj>
    <derivirana_varijabla naziv="DomainObject.Predmet.ProtustrankaNazivFormatedOIB_1">MELMAX j.d.o.o., OIB 13616297499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MELMAX j.d.o.o. zastupanog po punomoćniku Maja Blašković</item>
    </izvorni_sadrzaj>
    <derivirana_varijabla naziv="DomainObject.Predmet.ProtuStrankaListFormated_1">
      <item>MELMAX j.d.o.o. zastupanog po punomoćniku Maja Blašković</item>
    </derivirana_varijabla>
  </DomainObject.Predmet.ProtuStrankaListFormated>
  <DomainObject.Predmet.ProtuStrankaListFormatedOIB>
    <izvorni_sadrzaj>
      <item>MELMAX j.d.o.o., OIB 13616297499 zastupanog po punomoćniku Maja Blašković</item>
    </izvorni_sadrzaj>
    <derivirana_varijabla naziv="DomainObject.Predmet.ProtuStrankaListFormatedOIB_1">
      <item>MELMAX j.d.o.o., OIB 13616297499 zastupanog po punomoćniku Maja Blašković</item>
    </derivirana_varijabla>
  </DomainObject.Predmet.ProtuStrankaListFormatedOIB>
  <DomainObject.Predmet.ProtuStrankaListFormatedWithAdress>
    <izvorni_sadrzaj>
      <item>MELMAX j.d.o.o., Kučinić selo 45, 47300 Ogulin zastupanog po punomoćniku Maja Blašković</item>
    </izvorni_sadrzaj>
    <derivirana_varijabla naziv="DomainObject.Predmet.ProtuStrankaListFormatedWithAdress_1">
      <item>MELMAX j.d.o.o., Kučinić selo 45, 47300 Ogulin zastupanog po punomoćniku Maja Blašković</item>
    </derivirana_varijabla>
  </DomainObject.Predmet.ProtuStrankaListFormatedWithAdress>
  <DomainObject.Predmet.ProtuStrankaListFormatedWithAdressOIB>
    <izvorni_sadrzaj>
      <item>MELMAX j.d.o.o., OIB 13616297499, Kučinić selo 45, 47300 Ogulin zastupanog po punomoćniku Maja Blašković</item>
    </izvorni_sadrzaj>
    <derivirana_varijabla naziv="DomainObject.Predmet.ProtuStrankaListFormatedWithAdressOIB_1">
      <item>MELMAX j.d.o.o., OIB 13616297499, Kučinić selo 45, 47300 Ogulin zastupanog po punomoćniku Maja Blašković</item>
    </derivirana_varijabla>
  </DomainObject.Predmet.ProtuStrankaListFormatedWithAdressOIB>
  <DomainObject.Predmet.ProtuStrankaListNazivFormated>
    <izvorni_sadrzaj>
      <item>MELMAX j.d.o.o.</item>
    </izvorni_sadrzaj>
    <derivirana_varijabla naziv="DomainObject.Predmet.ProtuStrankaListNazivFormated_1">
      <item>MELMAX j.d.o.o.</item>
    </derivirana_varijabla>
  </DomainObject.Predmet.ProtuStrankaListNazivFormated>
  <DomainObject.Predmet.ProtuStrankaListNazivFormatedOIB>
    <izvorni_sadrzaj>
      <item>MELMAX j.d.o.o., OIB 13616297499</item>
    </izvorni_sadrzaj>
    <derivirana_varijabla naziv="DomainObject.Predmet.ProtuStrankaListNazivFormatedOIB_1">
      <item>MELMAX j.d.o.o., OIB 13616297499</item>
    </derivirana_varijabla>
  </DomainObject.Predmet.ProtuStrankaListNazivFormatedOIB>
  <DomainObject.Predmet.OstaliListFormated>
    <izvorni_sadrzaj>
      <item>Maja Blašković punomoćnik sudionika u postupku MELMAX j.d.o.o.</item>
    </izvorni_sadrzaj>
    <derivirana_varijabla naziv="DomainObject.Predmet.OstaliListFormated_1">
      <item>Maja Blašković punomoćnik sudionika u postupku MELMAX j.d.o.o.</item>
    </derivirana_varijabla>
  </DomainObject.Predmet.OstaliListFormated>
  <DomainObject.Predmet.OstaliListFormatedOIB>
    <izvorni_sadrzaj>
      <item>Maja Blašković, OIB 43636915175 punomoćnik sudionika u postupku MELMAX j.d.o.o.</item>
    </izvorni_sadrzaj>
    <derivirana_varijabla naziv="DomainObject.Predmet.OstaliListFormatedOIB_1">
      <item>Maja Blašković, OIB 43636915175 punomoćnik sudionika u postupku MELMAX j.d.o.o.</item>
    </derivirana_varijabla>
  </DomainObject.Predmet.OstaliListFormatedOIB>
  <DomainObject.Predmet.OstaliListFormatedWithAdress>
    <izvorni_sadrzaj>
      <item>Maja Blašković, Kučinić Selo 45, 47300 Ogulin punomoćnik sudionika u postupku MELMAX j.d.o.o.</item>
    </izvorni_sadrzaj>
    <derivirana_varijabla naziv="DomainObject.Predmet.OstaliListFormatedWithAdress_1">
      <item>Maja Blašković, Kučinić Selo 45, 47300 Ogulin punomoćnik sudionika u postupku MELMAX j.d.o.o.</item>
    </derivirana_varijabla>
  </DomainObject.Predmet.OstaliListFormatedWithAdress>
  <DomainObject.Predmet.OstaliListFormatedWithAdressOIB>
    <izvorni_sadrzaj>
      <item>Maja Blašković, OIB 43636915175, Kučinić Selo 45, 47300 Ogulin punomoćnik sudionika u postupku MELMAX j.d.o.o.</item>
    </izvorni_sadrzaj>
    <derivirana_varijabla naziv="DomainObject.Predmet.OstaliListFormatedWithAdressOIB_1">
      <item>Maja Blašković, OIB 43636915175, Kučinić Selo 45, 47300 Ogulin punomoćnik sudionika u postupku MELMAX j.d.o.o.</item>
    </derivirana_varijabla>
  </DomainObject.Predmet.OstaliListFormatedWithAdressOIB>
  <DomainObject.Predmet.OstaliListNazivFormated>
    <izvorni_sadrzaj>
      <item>Maja Blašković</item>
    </izvorni_sadrzaj>
    <derivirana_varijabla naziv="DomainObject.Predmet.OstaliListNazivFormated_1">
      <item>Maja Blašković</item>
    </derivirana_varijabla>
  </DomainObject.Predmet.OstaliListNazivFormated>
  <DomainObject.Predmet.OstaliListNazivFormatedOIB>
    <izvorni_sadrzaj>
      <item>Maja Blašković, OIB 43636915175</item>
    </izvorni_sadrzaj>
    <derivirana_varijabla naziv="DomainObject.Predmet.OstaliListNazivFormatedOIB_1">
      <item>Maja Blašković, OIB 43636915175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St-679/2016-2</izvorni_sadrzaj>
    <derivirana_varijabla naziv="DomainObject.PoslovniBrojDokumenta_1">St-679/2016-2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MELMAX j.d.o.o.</izvorni_sadrzaj>
    <derivirana_varijabla naziv="DomainObject.Predmet.ProtustrankaIDrugi_1">MELMAX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MELMAX j.d.o.o., OIB 13616297499, Kučinić selo 45, 47300 Ogulin</izvorni_sadrzaj>
    <derivirana_varijabla naziv="DomainObject.Predmet.ProtustrankaIDrugiAdressOIB_1">MELMAX j.d.o.o., OIB 13616297499, Kučinić selo 45,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MELMAX j.d.o.o.</item>
      <item>Fina, regionalni centar Zagreb, podružnica Karlovac</item>
      <item>Maja Blašković</item>
    </izvorni_sadrzaj>
    <derivirana_varijabla naziv="DomainObject.Predmet.SudioniciListNaziv_1">
      <item>MELMAX j.d.o.o.</item>
      <item>Fina, regionalni centar Zagreb, podružnica Karlovac</item>
      <item>Maja Blašković</item>
    </derivirana_varijabla>
  </DomainObject.Predmet.SudioniciListNaziv>
  <DomainObject.Predmet.SudioniciListAdressOIB>
    <izvorni_sadrzaj>
      <item>MELMAX j.d.o.o., OIB 13616297499, Kučinić selo 45,47300 Ogulin</item>
      <item>Fina, regionalni centar Zagreb, podružnica Karlovac, OIB 85821130368, Vitezovićeva 1,47000 Karlovac</item>
      <item>Maja Blašković, OIB 43636915175, Kučinić Selo 45,47300 Ogulin</item>
    </izvorni_sadrzaj>
    <derivirana_varijabla naziv="DomainObject.Predmet.SudioniciListAdressOIB_1">
      <item>MELMAX j.d.o.o., OIB 13616297499, Kučinić selo 45,47300 Ogulin</item>
      <item>Fina, regionalni centar Zagreb, podružnica Karlovac, OIB 85821130368, Vitezovićeva 1,47000 Karlovac</item>
      <item>Maja Blašković, OIB 43636915175, Kučinić Selo 45,47300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3E1EA-D7A2-4323-9DCF-62D8B2C8B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1763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2016-06-02T11:17:00Z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