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4279" w14:paraId="5284279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737D0">
        <w:t>388</w:t>
      </w:r>
      <w:r w:rsidR="00946625">
        <w:t>/16-</w:t>
      </w:r>
      <w:r w:rsidR="000737D0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0737D0">
        <w:t>AGRO PAK d.o.o., Benkovac, Islam Grčki 216, Benkovac, OIB: 41199232176</w:t>
      </w:r>
      <w:r w:rsidRPr="00EF7C9A">
        <w:t xml:space="preserve">, dana </w:t>
      </w:r>
      <w:r w:rsidR="004C0A7A">
        <w:t>19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363316" w:rsidP="00A0371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6F6B67">
        <w:t>Ante Vukašina, Dr. Franje Tuđmana 46 C, Zadar, datum rođenja: 13. rujna 1960.  godine, mjesto rođenja: Zadar, broj osobne iskaznice: 105363651, izdana od strane: PU Zadarske, OIB: 65643961597,</w:t>
      </w:r>
      <w:r w:rsidR="00AD4A86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0737D0">
        <w:t>AGRO PAK d.o.o., Benkovac, Islam Grčki 216, Benkovac, OIB: 41199232176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0737D0">
        <w:t>AGRO PAK d.o.o., Benkovac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0A7A">
        <w:t>19</w:t>
      </w:r>
      <w:r w:rsidR="003C4494">
        <w:t>. travnja</w:t>
      </w:r>
      <w:r w:rsidR="00170940">
        <w:t xml:space="preserve"> 2016.</w:t>
      </w:r>
    </w:p>
    <w:p w:rsidRDefault="008F03DE" w:rsidP="004C0A7A" w:rsidR="008F03DE" w:rsidRPr="00EF7C9A">
      <w:pPr>
        <w:jc w:val="right"/>
      </w:pPr>
    </w:p>
    <w:p w:rsidRDefault="00864E93" w:rsidP="00864E93" w:rsidR="00864E93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864E93" w:rsidP="00864E93" w:rsidR="00864E93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864E93" w:rsidP="00864E93" w:rsidR="00864E93"/>
    <w:p w:rsidRDefault="00842CEB" w:rsidP="00AB08B3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9E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0737D0">
          <w:t>388/16-10</w:t>
        </w:r>
      </w:p>
      <w:p w:rsidRDefault="00E12FEA" w:rsidP="009C0FF2" w:rsidR="00E12FEA" w:rsidRPr="00EF7C9A">
        <w:pPr>
          <w:jc w:val="right"/>
        </w:pPr>
      </w:p>
      <w:p w:rsidRDefault="008F09E1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37D0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15999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63316"/>
    <w:rsid w:val="0038536A"/>
    <w:rsid w:val="003911EF"/>
    <w:rsid w:val="00394B33"/>
    <w:rsid w:val="003C4494"/>
    <w:rsid w:val="003C6DA5"/>
    <w:rsid w:val="00453E80"/>
    <w:rsid w:val="00472181"/>
    <w:rsid w:val="00474A81"/>
    <w:rsid w:val="004A1BFA"/>
    <w:rsid w:val="004B768C"/>
    <w:rsid w:val="004C0A7A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64E93"/>
    <w:rsid w:val="00881A15"/>
    <w:rsid w:val="008F03DE"/>
    <w:rsid w:val="008F09E1"/>
    <w:rsid w:val="008F3AD6"/>
    <w:rsid w:val="00932520"/>
    <w:rsid w:val="00946625"/>
    <w:rsid w:val="009B4456"/>
    <w:rsid w:val="009C0FF2"/>
    <w:rsid w:val="009F62F2"/>
    <w:rsid w:val="00A0371F"/>
    <w:rsid w:val="00A520DC"/>
    <w:rsid w:val="00A5292A"/>
    <w:rsid w:val="00AB08B3"/>
    <w:rsid w:val="00AD4A86"/>
    <w:rsid w:val="00B310F0"/>
    <w:rsid w:val="00BA7CDC"/>
    <w:rsid w:val="00BB4F73"/>
    <w:rsid w:val="00BE6E59"/>
    <w:rsid w:val="00C02FA1"/>
    <w:rsid w:val="00C317EE"/>
    <w:rsid w:val="00C34253"/>
    <w:rsid w:val="00C85781"/>
    <w:rsid w:val="00C9120F"/>
    <w:rsid w:val="00D51434"/>
    <w:rsid w:val="00E12FEA"/>
    <w:rsid w:val="00E40FBE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PAK d.o.o. za proizvodnju i preradu poljoprivrednih proizvoda</izvorni_sadrzaj>
    <derivirana_varijabla naziv="DomainObject.Predmet.ProtustrankaFormated_1">  AGRO PAK d.o.o. za proizvodnju i preradu poljoprivrednih proizvoda</derivirana_varijabla>
  </DomainObject.Predmet.ProtustrankaFormated>
  <DomainObject.Predmet.ProtustrankaFormatedOIB>
    <izvorni_sadrzaj>  AGRO PAK d.o.o. za proizvodnju i preradu poljoprivrednih proizvoda, OIB 41199232176</izvorni_sadrzaj>
    <derivirana_varijabla naziv="DomainObject.Predmet.ProtustrankaFormatedOIB_1">  AGRO PAK d.o.o. za proizvodnju i preradu poljoprivrednih proizvoda, OIB 41199232176</derivirana_varijabla>
  </DomainObject.Predmet.ProtustrankaFormatedOIB>
  <DomainObject.Predmet.ProtustrankaFormatedWithAdress>
    <izvorni_sadrzaj> AGRO PAK d.o.o. za proizvodnju i preradu poljoprivrednih proizvoda, Islam Grčki/216, 23420 Benkovac</izvorni_sadrzaj>
    <derivirana_varijabla naziv="DomainObject.Predmet.ProtustrankaFormatedWithAdress_1"> AGRO PAK d.o.o. za proizvodnju i preradu poljoprivrednih proizvoda, Islam Grčki/216, 23420 Benkovac</derivirana_varijabla>
  </DomainObject.Predmet.ProtustrankaFormatedWithAdress>
  <DomainObject.Predmet.ProtustrankaFormatedWithAdressOIB>
    <izvorni_sadrzaj> AGRO PAK d.o.o. za proizvodnju i preradu poljoprivrednih proizvoda, OIB 41199232176, Islam Grčki/216, 23420 Benkovac</izvorni_sadrzaj>
    <derivirana_varijabla naziv="DomainObject.Predmet.ProtustrankaFormatedWithAdressOIB_1"> AGRO PAK d.o.o. za proizvodnju i preradu poljoprivrednih proizvoda, OIB 41199232176, Islam Grčki/216, 23420 Benkovac</derivirana_varijabla>
  </DomainObject.Predmet.ProtustrankaFormatedWithAdressOIB>
  <DomainObject.Predmet.ProtustrankaWithAdress>
    <izvorni_sadrzaj>AGRO PAK d.o.o. za proizvodnju i preradu poljoprivrednih proizvoda Islam Grčki/216, 23420 Benkovac</izvorni_sadrzaj>
    <derivirana_varijabla naziv="DomainObject.Predmet.ProtustrankaWithAdress_1">AGRO PAK d.o.o. za proizvodnju i preradu poljoprivrednih proizvoda Islam Grčki/216, 23420 Benkovac</derivirana_varijabla>
  </DomainObject.Predmet.ProtustrankaWithAdress>
  <DomainObject.Predmet.ProtustrankaWithAdressOIB>
    <izvorni_sadrzaj>AGRO PAK d.o.o. za proizvodnju i preradu poljoprivrednih proizvoda, OIB 41199232176, Islam Grčki/216, 23420 Benkovac</izvorni_sadrzaj>
    <derivirana_varijabla naziv="DomainObject.Predmet.ProtustrankaWithAdressOIB_1">AGRO PAK d.o.o. za proizvodnju i preradu poljoprivrednih proizvoda, OIB 41199232176, Islam Grčki/216, 23420 Benkovac</derivirana_varijabla>
  </DomainObject.Predmet.ProtustrankaWithAdressOIB>
  <DomainObject.Predmet.ProtustrankaNazivFormated>
    <izvorni_sadrzaj>AGRO PAK d.o.o. za proizvodnju i preradu poljoprivrednih proizvoda</izvorni_sadrzaj>
    <derivirana_varijabla naziv="DomainObject.Predmet.ProtustrankaNazivFormated_1">AGRO PAK d.o.o. za proizvodnju i preradu poljoprivrednih proizvoda</derivirana_varijabla>
  </DomainObject.Predmet.ProtustrankaNazivFormated>
  <DomainObject.Predmet.ProtustrankaNazivFormatedOIB>
    <izvorni_sadrzaj>AGRO PAK d.o.o. za proizvodnju i preradu poljoprivrednih proizvoda, OIB 41199232176</izvorni_sadrzaj>
    <derivirana_varijabla naziv="DomainObject.Predmet.ProtustrankaNazivFormatedOIB_1">AGRO PAK d.o.o. za proizvodnju i preradu poljoprivrednih proizvoda, OIB 41199232176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718838.19</izvorni_sadrzaj>
    <derivirana_varijabla naziv="DomainObject.Predmet.TrenutnaVrijednost_1">718838.19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PAK d.o.o. za proizvodnju i preradu poljoprivrednih proizvoda</item>
    </izvorni_sadrzaj>
    <derivirana_varijabla naziv="DomainObject.Predmet.ProtuStrankaListFormated_1">
      <item>AGRO PAK d.o.o. za proizvodnju i preradu poljoprivrednih proizvoda</item>
    </derivirana_varijabla>
  </DomainObject.Predmet.ProtuStrankaListFormated>
  <DomainObject.Predmet.ProtuStrankaListFormatedOIB>
    <izvorni_sadrzaj>
      <item>AGRO PAK d.o.o. za proizvodnju i preradu poljoprivrednih proizvoda, OIB 41199232176</item>
    </izvorni_sadrzaj>
    <derivirana_varijabla naziv="DomainObject.Predmet.ProtuStrankaListFormatedOIB_1">
      <item>AGRO PAK d.o.o. za proizvodnju i preradu poljoprivrednih proizvoda, OIB 41199232176</item>
    </derivirana_varijabla>
  </DomainObject.Predmet.ProtuStrankaListFormatedOIB>
  <DomainObject.Predmet.ProtuStrankaListFormatedWithAdress>
    <izvorni_sadrzaj>
      <item>AGRO PAK d.o.o. za proizvodnju i preradu poljoprivrednih proizvoda, Islam Grčki/216, 23420 Benkovac</item>
    </izvorni_sadrzaj>
    <derivirana_varijabla naziv="DomainObject.Predmet.ProtuStrankaListFormatedWithAdress_1">
      <item>AGRO PAK d.o.o. za proizvodnju i preradu poljoprivrednih proizvoda, Islam Grčki/216, 23420 Benkovac</item>
    </derivirana_varijabla>
  </DomainObject.Predmet.ProtuStrankaListFormatedWithAdress>
  <DomainObject.Predmet.ProtuStrankaListFormatedWithAdressOIB>
    <izvorni_sadrzaj>
      <item>AGRO PAK d.o.o. za proizvodnju i preradu poljoprivrednih proizvoda, OIB 41199232176, Islam Grčki/216, 23420 Benkovac</item>
    </izvorni_sadrzaj>
    <derivirana_varijabla naziv="DomainObject.Predmet.ProtuStrankaListFormatedWithAdressOIB_1">
      <item>AGRO PAK d.o.o. za proizvodnju i preradu poljoprivrednih proizvoda, OIB 41199232176, Islam Grčki/216, 23420 Benkovac</item>
    </derivirana_varijabla>
  </DomainObject.Predmet.ProtuStrankaListFormatedWithAdressOIB>
  <DomainObject.Predmet.ProtuStrankaListNazivFormated>
    <izvorni_sadrzaj>
      <item>AGRO PAK d.o.o. za proizvodnju i preradu poljoprivrednih proizvoda</item>
    </izvorni_sadrzaj>
    <derivirana_varijabla naziv="DomainObject.Predmet.ProtuStrankaListNazivFormated_1">
      <item>AGRO PAK d.o.o. za proizvodnju i preradu poljoprivrednih proizvoda</item>
    </derivirana_varijabla>
  </DomainObject.Predmet.ProtuStrankaListNazivFormated>
  <DomainObject.Predmet.ProtuStrankaListNazivFormatedOIB>
    <izvorni_sadrzaj>
      <item>AGRO PAK d.o.o. za proizvodnju i preradu poljoprivrednih proizvoda, OIB 41199232176</item>
    </izvorni_sadrzaj>
    <derivirana_varijabla naziv="DomainObject.Predmet.ProtuStrankaListNazivFormatedOIB_1">
      <item>AGRO PAK d.o.o. za proizvodnju i preradu poljoprivrednih proizvoda, OIB 41199232176</item>
    </derivirana_varijabla>
  </DomainObject.Predmet.ProtuStrankaListNazivFormatedOIB>
  <DomainObject.Predmet.OstaliListFormated>
    <izvorni_sadrzaj>
      <item>Mirela Božić</item>
    </izvorni_sadrzaj>
    <derivirana_varijabla naziv="DomainObject.Predmet.OstaliListFormated_1">
      <item>Mirela Božić</item>
    </derivirana_varijabla>
  </DomainObject.Predmet.OstaliListFormated>
  <DomainObject.Predmet.OstaliListFormatedOIB>
    <izvorni_sadrzaj>
      <item>Mirela Božić, OIB 55575861844</item>
    </izvorni_sadrzaj>
    <derivirana_varijabla naziv="DomainObject.Predmet.OstaliListFormatedOIB_1">
      <item>Mirela Božić, OIB 55575861844</item>
    </derivirana_varijabla>
  </DomainObject.Predmet.OstaliListFormatedOIB>
  <DomainObject.Predmet.OstaliListFormatedWithAdress>
    <izvorni_sadrzaj>
      <item>Mirela Božić, Hrvatskog Državnog Sabora 38, 23223 Škabrnje</item>
    </izvorni_sadrzaj>
    <derivirana_varijabla naziv="DomainObject.Predmet.OstaliListFormatedWithAdress_1">
      <item>Mirela Božić, Hrvatskog Državnog Sabora 38, 23223 Škabrnje</item>
    </derivirana_varijabla>
  </DomainObject.Predmet.OstaliListFormatedWithAdress>
  <DomainObject.Predmet.OstaliListFormatedWithAdressOIB>
    <izvorni_sadrzaj>
      <item>Mirela Božić, OIB 55575861844, Hrvatskog Državnog Sabora 38, 23223 Škabrnje</item>
    </izvorni_sadrzaj>
    <derivirana_varijabla naziv="DomainObject.Predmet.OstaliListFormatedWithAdressOIB_1">
      <item>Mirela Božić, OIB 55575861844, Hrvatskog Državnog Sabora 38, 23223 Škabrnje</item>
    </derivirana_varijabla>
  </DomainObject.Predmet.OstaliListFormatedWithAdressOIB>
  <DomainObject.Predmet.OstaliListNazivFormated>
    <izvorni_sadrzaj>
      <item>Mirela Božić</item>
    </izvorni_sadrzaj>
    <derivirana_varijabla naziv="DomainObject.Predmet.OstaliListNazivFormated_1">
      <item>Mirela Božić</item>
    </derivirana_varijabla>
  </DomainObject.Predmet.OstaliListNazivFormated>
  <DomainObject.Predmet.OstaliListNazivFormatedOIB>
    <izvorni_sadrzaj>
      <item>Mirela Božić, OIB 55575861844</item>
    </izvorni_sadrzaj>
    <derivirana_varijabla naziv="DomainObject.Predmet.OstaliListNazivFormatedOIB_1">
      <item>Mirela Božić, OIB 55575861844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PAK d.o.o. za proizvodnju i preradu poljoprivrednih proizvoda</izvorni_sadrzaj>
    <derivirana_varijabla naziv="DomainObject.Predmet.ProtustrankaIDrugi_1">AGRO PAK d.o.o. za proizvodnju i preradu poljoprivrednih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PAK d.o.o. za proizvodnju i preradu poljoprivrednih proizvoda, OIB 41199232176, Islam Grčki/216, 23420 Benkovac</izvorni_sadrzaj>
    <derivirana_varijabla naziv="DomainObject.Predmet.ProtustrankaIDrugiAdressOIB_1">AGRO PAK d.o.o. za proizvodnju i preradu poljoprivrednih proizvoda, OIB 41199232176, Islam Grčki/216,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PAK d.o.o. za proizvodnju i preradu poljoprivrednih proizvoda</item>
      <item>Mirela Božić</item>
    </izvorni_sadrzaj>
    <derivirana_varijabla naziv="DomainObject.Predmet.SudioniciListNaziv_1">
      <item>FINA</item>
      <item>AGRO PAK d.o.o. za proizvodnju i preradu poljoprivrednih proizvoda</item>
      <item>Mirela Božić</item>
    </derivirana_varijabla>
  </DomainObject.Predmet.SudioniciListNaziv>
  <DomainObject.Predmet.SudioniciListAdressOIB>
    <izvorni_sadrzaj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izvorni_sadrzaj>
    <derivirana_varijabla naziv="DomainObject.Predmet.SudioniciListAdressOIB_1"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41199232176</item>
      <item>, OIB 55575861844</item>
    </izvorni_sadrzaj>
    <derivirana_varijabla naziv="DomainObject.Predmet.SudioniciListNazivOIB_1">
      <item>, OIB 85821130368</item>
      <item>, OIB 41199232176</item>
      <item>, OIB 55575861844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1874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2016-04-19T08:39:00Z</dcterms:created>
  <dc:creator>Ardena Bajlo</dc:creator>
  <cp:lastModifiedBy>wsadmin</cp:lastModifiedBy>
  <cp:lastPrinted>2016-04-20T13:43:00Z</cp:lastPrinted>
  <dcterms:modified xmlns:xsi="http://www.w3.org/2001/XMLSchema-instance" xsi:type="dcterms:W3CDTF">2016-04-21T09:44:00Z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