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8be7" w14:paraId="1e68be7" w:rsidRDefault="00E7486F" w:rsidP="00E7486F" w:rsidR="00E7486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86F" w:rsidP="00E7486F" w:rsidR="00E7486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486F" w:rsidP="00E7486F" w:rsidR="00E748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486F" w:rsidP="00E7486F" w:rsidR="00E748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7486F" w:rsidP="00E7486F" w:rsidR="00E7486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486F" w:rsidP="00E7486F" w:rsidR="00E7486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7486F" w:rsidP="00E7486F" w:rsidR="00E7486F" w:rsidRPr="005D578C">
      <w:pPr>
        <w:jc w:val="center"/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7486F" w:rsidP="00E7486F" w:rsidR="00E7486F" w:rsidRPr="005D578C">
      <w:pPr>
        <w:rPr>
          <w:rFonts w:cs="Times New Roman" w:eastAsia="Times New Roman"/>
          <w:szCs w:val="24"/>
        </w:rPr>
      </w:pPr>
    </w:p>
    <w:p w:rsidRDefault="00E7486F" w:rsidP="00E7486F" w:rsidR="00E7486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BILA GROTA d. o. o. Nova Vas, Antonci 4 B, OIB </w:t>
      </w:r>
      <w:r w:rsidRPr="00E7486F">
        <w:rPr>
          <w:rFonts w:cs="Times New Roman" w:eastAsia="Times New Roman"/>
        </w:rPr>
        <w:t>60305601832</w:t>
      </w:r>
      <w:r>
        <w:rPr>
          <w:rFonts w:cs="Times New Roman" w:eastAsia="Times New Roman"/>
        </w:rPr>
        <w:t xml:space="preserve">, MBS </w:t>
      </w:r>
      <w:r w:rsidRPr="00E7486F">
        <w:rPr>
          <w:rFonts w:cs="Times New Roman" w:eastAsia="Times New Roman"/>
        </w:rPr>
        <w:t>130006587</w:t>
      </w:r>
      <w:r>
        <w:rPr>
          <w:rFonts w:cs="Times New Roman" w:eastAsia="Times New Roman"/>
          <w:szCs w:val="24"/>
        </w:rPr>
        <w:t>, 19. lipnja 2017.</w:t>
      </w:r>
    </w:p>
    <w:p w:rsidRDefault="00E7486F" w:rsidP="00E7486F" w:rsidR="00E7486F" w:rsidRPr="005D578C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7486F" w:rsidP="00E7486F" w:rsidR="00E7486F" w:rsidRPr="005D578C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BILA GROTA d. o. o. Nova Vas, Antonci 4 B, OIB </w:t>
      </w:r>
      <w:r w:rsidRPr="00E7486F">
        <w:rPr>
          <w:rFonts w:cs="Times New Roman" w:eastAsia="Times New Roman"/>
        </w:rPr>
        <w:t>60305601832</w:t>
      </w:r>
      <w:r>
        <w:rPr>
          <w:rFonts w:cs="Times New Roman" w:eastAsia="Times New Roman"/>
        </w:rPr>
        <w:t xml:space="preserve">, MBS </w:t>
      </w:r>
      <w:r w:rsidRPr="00E7486F">
        <w:rPr>
          <w:rFonts w:cs="Times New Roman" w:eastAsia="Times New Roman"/>
        </w:rPr>
        <w:t>130006587</w:t>
      </w:r>
      <w:r>
        <w:rPr>
          <w:rFonts w:cs="Times New Roman" w:eastAsia="Times New Roman"/>
          <w:szCs w:val="24"/>
        </w:rPr>
        <w:t>.</w:t>
      </w:r>
    </w:p>
    <w:p w:rsidRDefault="00E7486F" w:rsidP="00E7486F" w:rsidR="00E7486F" w:rsidRPr="005D578C">
      <w:pPr>
        <w:rPr>
          <w:rFonts w:cs="Times New Roman" w:eastAsia="Times New Roman"/>
          <w:szCs w:val="24"/>
        </w:rPr>
      </w:pPr>
    </w:p>
    <w:p w:rsidRDefault="00E7486F" w:rsidP="00E7486F" w:rsidR="00E7486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E7486F" w:rsidP="00E7486F" w:rsidR="00E7486F">
      <w:pPr>
        <w:rPr>
          <w:rFonts w:cs="Times New Roman" w:eastAsia="Times New Roman"/>
          <w:szCs w:val="20"/>
        </w:rPr>
      </w:pPr>
    </w:p>
    <w:p w:rsidRDefault="00E7486F" w:rsidP="00E7486F" w:rsidR="00E748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BILA GROTA d. o. o. Nova Vas, Antonci 4 B, OIB </w:t>
      </w:r>
      <w:r w:rsidRPr="00E7486F">
        <w:rPr>
          <w:rFonts w:cs="Times New Roman" w:eastAsia="Times New Roman"/>
        </w:rPr>
        <w:t>60305601832</w:t>
      </w:r>
      <w:r>
        <w:rPr>
          <w:rFonts w:cs="Times New Roman" w:eastAsia="Times New Roman"/>
        </w:rPr>
        <w:t xml:space="preserve">, MBS </w:t>
      </w:r>
      <w:r w:rsidRPr="00E7486F">
        <w:rPr>
          <w:rFonts w:cs="Times New Roman" w:eastAsia="Times New Roman"/>
        </w:rPr>
        <w:t>130006587</w:t>
      </w:r>
      <w:r>
        <w:rPr>
          <w:rFonts w:cs="Times New Roman" w:eastAsia="Times New Roman"/>
          <w:szCs w:val="24"/>
        </w:rPr>
        <w:t>.</w:t>
      </w:r>
    </w:p>
    <w:p w:rsidRDefault="00E7486F" w:rsidP="00E7486F" w:rsidR="00E7486F">
      <w:pPr>
        <w:ind w:firstLine="709"/>
        <w:rPr>
          <w:rFonts w:cs="Times New Roman" w:eastAsia="Times New Roman"/>
          <w:szCs w:val="24"/>
        </w:rPr>
      </w:pPr>
    </w:p>
    <w:p w:rsidRDefault="00E7486F" w:rsidP="00E7486F" w:rsidR="00E748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BILA GROTA d. o. o. Nova Vas, Antonci 4 B, OIB </w:t>
      </w:r>
      <w:r w:rsidRPr="00E7486F">
        <w:rPr>
          <w:rFonts w:cs="Times New Roman" w:eastAsia="Times New Roman"/>
        </w:rPr>
        <w:t>60305601832</w:t>
      </w:r>
      <w:r>
        <w:rPr>
          <w:rFonts w:cs="Times New Roman" w:eastAsia="Times New Roman"/>
        </w:rPr>
        <w:t xml:space="preserve">, MBS </w:t>
      </w:r>
      <w:r w:rsidRPr="00E7486F">
        <w:rPr>
          <w:rFonts w:cs="Times New Roman" w:eastAsia="Times New Roman"/>
        </w:rPr>
        <w:t>130006587</w:t>
      </w:r>
      <w:r>
        <w:rPr>
          <w:rFonts w:cs="Times New Roman" w:eastAsia="Times New Roman"/>
          <w:szCs w:val="24"/>
        </w:rPr>
        <w:t>.</w:t>
      </w:r>
    </w:p>
    <w:p w:rsidRDefault="00E7486F" w:rsidP="00E7486F" w:rsidR="00E7486F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7486F" w:rsidP="00E7486F" w:rsidR="00E7486F">
      <w:pPr>
        <w:ind w:firstLine="708"/>
        <w:rPr>
          <w:rFonts w:cs="Times New Roman" w:eastAsia="Times New Roman"/>
          <w:szCs w:val="24"/>
        </w:rPr>
      </w:pPr>
    </w:p>
    <w:p w:rsidRDefault="00E7486F" w:rsidP="00E7486F" w:rsidR="00E748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5.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BILA GROTA d. o. o. Nova Vas</w:t>
      </w:r>
      <w:r>
        <w:rPr>
          <w:rFonts w:cs="Times New Roman" w:eastAsia="Times New Roman"/>
          <w:szCs w:val="24"/>
        </w:rPr>
        <w:t>.</w:t>
      </w:r>
    </w:p>
    <w:p w:rsidRDefault="00E7486F" w:rsidP="00E7486F" w:rsidR="00E7486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31. ožujka 2017. imao neizvršene osnove za plaćanje u neprekinutom razdoblju od 120 dana u ukupnom iznosu 1.070.257,18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St-202/2017-3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7486F" w:rsidP="00E7486F" w:rsidR="00E748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7486F" w:rsidP="00E7486F" w:rsidR="00E7486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7486F" w:rsidP="00E7486F" w:rsidR="00E7486F" w:rsidRPr="005D578C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7486F" w:rsidP="00E7486F" w:rsidR="00E7486F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7486F" w:rsidP="00E7486F" w:rsidR="00E748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C53E5A">
        <w:rPr>
          <w:rFonts w:cs="Times New Roman" w:eastAsia="Times New Roman"/>
          <w:szCs w:val="24"/>
        </w:rPr>
        <w:t>, v.r.</w:t>
      </w:r>
    </w:p>
    <w:p w:rsidRDefault="00E7486F" w:rsidP="00E7486F" w:rsidR="00E7486F">
      <w:pPr>
        <w:jc w:val="left"/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jc w:val="left"/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7486F" w:rsidP="00E7486F" w:rsidR="00E7486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7486F" w:rsidP="00E7486F" w:rsidR="00E748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7486F" w:rsidP="00E7486F" w:rsidR="00E7486F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rPr>
          <w:rFonts w:cs="Times New Roman" w:eastAsia="Times New Roman"/>
          <w:szCs w:val="24"/>
        </w:rPr>
      </w:pPr>
    </w:p>
    <w:p w:rsidRDefault="00E7486F" w:rsidP="00E7486F" w:rsidR="00E748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7486F" w:rsidP="00E7486F" w:rsidR="00E7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7486F" w:rsidP="00E7486F" w:rsidR="00E7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BILA GROTA d. o. o. Nova Vas, Antonci 4 B, </w:t>
      </w:r>
    </w:p>
    <w:p w:rsidRDefault="00E7486F" w:rsidP="00E7486F" w:rsidR="00E7486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7486F" w:rsidP="00E7486F" w:rsidR="00E7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7486F" w:rsidP="00E7486F" w:rsidR="00E7486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E7486F" w:rsidP="00E7486F" w:rsidR="00E7486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7486F" w:rsidP="00E7486F" w:rsidR="00E7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7486F" w:rsidP="00E7486F" w:rsidR="00E748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7486F" w:rsidP="00E7486F" w:rsidR="00E7486F"/>
    <w:p w:rsidRDefault="00E7486F" w:rsidP="00E7486F" w:rsidR="00E7486F"/>
    <w:p w:rsidRDefault="0053606F" w:rsidR="0053606F"/>
    <w:sectPr w:rsidSect="0049005B" w:rsidR="0053606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86F" w:rsidP="00E7486F" w:rsidR="00E7486F">
      <w:r>
        <w:separator/>
      </w:r>
    </w:p>
  </w:endnote>
  <w:endnote w:id="0" w:type="continuationSeparator">
    <w:p w:rsidRDefault="00E7486F" w:rsidP="00E7486F" w:rsidR="00E74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86F" w:rsidP="00E7486F" w:rsidR="00E7486F">
      <w:r>
        <w:separator/>
      </w:r>
    </w:p>
  </w:footnote>
  <w:footnote w:id="0" w:type="continuationSeparator">
    <w:p w:rsidRDefault="00E7486F" w:rsidP="00E7486F" w:rsidR="00E74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86F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3E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St-202/2017-4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86F" w:rsidP="0049005B" w:rsidR="0049005B" w:rsidRPr="00970AE0">
    <w:pPr>
      <w:pStyle w:val="Zaglavlje"/>
      <w:jc w:val="right"/>
    </w:pPr>
    <w:r>
      <w:rPr>
        <w:szCs w:val="24"/>
      </w:rPr>
      <w:t>1 St-202/2017-4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2E9"/>
    <w:rsid w:val="002322E9"/>
    <w:rsid w:val="0053606F"/>
    <w:rsid w:val="00C53E5A"/>
    <w:rsid w:val="00E7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86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48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748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86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48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486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E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3E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3E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3E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86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48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748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86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48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486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E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3E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3E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3E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BILA GROTA d.o.o. NOVA VAS</izvorni_sadrzaj>
    <derivirana_varijabla naziv="DomainObject.Predmet.ProtustrankaFormated_1">  BILA GROTA d.o.o. NOVA VAS</derivirana_varijabla>
  </DomainObject.Predmet.ProtustrankaFormated>
  <DomainObject.Predmet.ProtustrankaFormatedOIB>
    <izvorni_sadrzaj>  BILA GROTA d.o.o. NOVA VAS, OIB 60305601832</izvorni_sadrzaj>
    <derivirana_varijabla naziv="DomainObject.Predmet.ProtustrankaFormatedOIB_1">  BILA GROTA d.o.o. NOVA VAS, OIB 60305601832</derivirana_varijabla>
  </DomainObject.Predmet.ProtustrankaFormatedOIB>
  <DomainObject.Predmet.ProtustrankaFormatedWithAdress>
    <izvorni_sadrzaj> BILA GROTA d.o.o. NOVA VAS, Antonci 4 B, 52440 Poreč</izvorni_sadrzaj>
    <derivirana_varijabla naziv="DomainObject.Predmet.ProtustrankaFormatedWithAdress_1"> BILA GROTA d.o.o. NOVA VAS, Antonci 4 B, 52440 Poreč</derivirana_varijabla>
  </DomainObject.Predmet.ProtustrankaFormatedWithAdress>
  <DomainObject.Predmet.ProtustrankaFormatedWithAdressOIB>
    <izvorni_sadrzaj> BILA GROTA d.o.o. NOVA VAS, OIB 60305601832, Antonci 4 B, 52440 Poreč</izvorni_sadrzaj>
    <derivirana_varijabla naziv="DomainObject.Predmet.ProtustrankaFormatedWithAdressOIB_1"> BILA GROTA d.o.o. NOVA VAS, OIB 60305601832, Antonci 4 B, 52440 Poreč</derivirana_varijabla>
  </DomainObject.Predmet.ProtustrankaFormatedWithAdressOIB>
  <DomainObject.Predmet.ProtustrankaWithAdress>
    <izvorni_sadrzaj>BILA GROTA d.o.o. NOVA VAS Antonci 4 B, 52440 Poreč</izvorni_sadrzaj>
    <derivirana_varijabla naziv="DomainObject.Predmet.ProtustrankaWithAdress_1">BILA GROTA d.o.o. NOVA VAS Antonci 4 B, 52440 Poreč</derivirana_varijabla>
  </DomainObject.Predmet.ProtustrankaWithAdress>
  <DomainObject.Predmet.ProtustrankaWithAdressOIB>
    <izvorni_sadrzaj>BILA GROTA d.o.o. NOVA VAS, OIB 60305601832, Antonci 4 B, 52440 Poreč</izvorni_sadrzaj>
    <derivirana_varijabla naziv="DomainObject.Predmet.ProtustrankaWithAdressOIB_1">BILA GROTA d.o.o. NOVA VAS, OIB 60305601832, Antonci 4 B, 52440 Poreč</derivirana_varijabla>
  </DomainObject.Predmet.ProtustrankaWithAdressOIB>
  <DomainObject.Predmet.ProtustrankaNazivFormated>
    <izvorni_sadrzaj>BILA GROTA d.o.o. NOVA VAS</izvorni_sadrzaj>
    <derivirana_varijabla naziv="DomainObject.Predmet.ProtustrankaNazivFormated_1">BILA GROTA d.o.o. NOVA VAS</derivirana_varijabla>
  </DomainObject.Predmet.ProtustrankaNazivFormated>
  <DomainObject.Predmet.ProtustrankaNazivFormatedOIB>
    <izvorni_sadrzaj>BILA GROTA d.o.o. NOVA VAS, OIB 60305601832</izvorni_sadrzaj>
    <derivirana_varijabla naziv="DomainObject.Predmet.ProtustrankaNazivFormatedOIB_1">BILA GROTA d.o.o. NOVA VAS, OIB 60305601832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1070257.18</izvorni_sadrzaj>
    <derivirana_varijabla naziv="DomainObject.Predmet.TrenutnaVrijednost_1">1070257.18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BILA GROTA d.o.o. NOVA VAS</item>
    </izvorni_sadrzaj>
    <derivirana_varijabla naziv="DomainObject.Predmet.ProtuStrankaListFormated_1">
      <item>BILA GROTA d.o.o. NOVA VAS</item>
    </derivirana_varijabla>
  </DomainObject.Predmet.ProtuStrankaListFormated>
  <DomainObject.Predmet.ProtuStrankaListFormatedOIB>
    <izvorni_sadrzaj>
      <item>BILA GROTA d.o.o. NOVA VAS, OIB 60305601832</item>
    </izvorni_sadrzaj>
    <derivirana_varijabla naziv="DomainObject.Predmet.ProtuStrankaListFormatedOIB_1">
      <item>BILA GROTA d.o.o. NOVA VAS, OIB 60305601832</item>
    </derivirana_varijabla>
  </DomainObject.Predmet.ProtuStrankaListFormatedOIB>
  <DomainObject.Predmet.ProtuStrankaListFormatedWithAdress>
    <izvorni_sadrzaj>
      <item>BILA GROTA d.o.o. NOVA VAS, Antonci 4 B, 52440 Poreč</item>
    </izvorni_sadrzaj>
    <derivirana_varijabla naziv="DomainObject.Predmet.ProtuStrankaListFormatedWithAdress_1">
      <item>BILA GROTA d.o.o. NOVA VAS, Antonci 4 B, 52440 Poreč</item>
    </derivirana_varijabla>
  </DomainObject.Predmet.ProtuStrankaListFormatedWithAdress>
  <DomainObject.Predmet.ProtuStrankaListFormatedWithAdressOIB>
    <izvorni_sadrzaj>
      <item>BILA GROTA d.o.o. NOVA VAS, OIB 60305601832, Antonci 4 B, 52440 Poreč</item>
    </izvorni_sadrzaj>
    <derivirana_varijabla naziv="DomainObject.Predmet.ProtuStrankaListFormatedWithAdressOIB_1">
      <item>BILA GROTA d.o.o. NOVA VAS, OIB 60305601832, Antonci 4 B, 52440 Poreč</item>
    </derivirana_varijabla>
  </DomainObject.Predmet.ProtuStrankaListFormatedWithAdressOIB>
  <DomainObject.Predmet.ProtuStrankaListNazivFormated>
    <izvorni_sadrzaj>
      <item>BILA GROTA d.o.o. NOVA VAS</item>
    </izvorni_sadrzaj>
    <derivirana_varijabla naziv="DomainObject.Predmet.ProtuStrankaListNazivFormated_1">
      <item>BILA GROTA d.o.o. NOVA VAS</item>
    </derivirana_varijabla>
  </DomainObject.Predmet.ProtuStrankaListNazivFormated>
  <DomainObject.Predmet.ProtuStrankaListNazivFormatedOIB>
    <izvorni_sadrzaj>
      <item>BILA GROTA d.o.o. NOVA VAS, OIB 60305601832</item>
    </izvorni_sadrzaj>
    <derivirana_varijabla naziv="DomainObject.Predmet.ProtuStrankaListNazivFormatedOIB_1">
      <item>BILA GROTA d.o.o. NOVA VAS, OIB 60305601832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BILA GROTA d.o.o. NOVA VAS</izvorni_sadrzaj>
    <derivirana_varijabla naziv="DomainObject.Predmet.ProtustrankaIDrugi_1">BILA GROTA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BILA GROTA d.o.o. NOVA VAS, OIB 60305601832, Antonci 4 B, 52440 Poreč</izvorni_sadrzaj>
    <derivirana_varijabla naziv="DomainObject.Predmet.ProtustrankaIDrugiAdressOIB_1">BILA GROTA d.o.o. NOVA VAS, OIB 60305601832, Antonci 4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BILA GROTA d.o.o. NOVA VAS</item>
    </izvorni_sadrzaj>
    <derivirana_varijabla naziv="DomainObject.Predmet.SudioniciListNaziv_1">
      <item>FINANCIJSKA AGENCIJA, RC RIJEKA, PODRUŽNICA PULA, PULA</item>
      <item>BILA GROTA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BILA GROTA d.o.o. NOVA VAS, OIB 60305601832, Antonci 4 B,52440 Poreč</item>
    </izvorni_sadrzaj>
    <derivirana_varijabla naziv="DomainObject.Predmet.SudioniciListAdressOIB_1">
      <item>FINANCIJSKA AGENCIJA, RC RIJEKA, PODRUŽNICA PULA, PULA, OIB 85821130368, Giardini 5,52100 Pula</item>
      <item>BILA GROTA d.o.o. NOVA VAS, OIB 60305601832, Antonci 4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60305601832</item>
    </izvorni_sadrzaj>
    <derivirana_varijabla naziv="DomainObject.Predmet.SudioniciListNazivOIB_1">
      <item>, OIB 85821130368</item>
      <item>, OIB 60305601832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692</properties:Words>
  <properties:Characters>3565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2017-06-16T11:21:00Z</dcterms:created>
  <dc:creator>Morena Brajuha</dc:creator>
  <dc:description/>
  <cp:keywords/>
  <cp:lastModifiedBy>wsadmin</cp:lastModifiedBy>
  <cp:lastPrinted>2017-06-19T08:54:00Z</cp:lastPrinted>
  <dcterms:modified xmlns:xsi="http://www.w3.org/2001/XMLSchema-instance" xsi:type="dcterms:W3CDTF">2017-06-19T08:55:00Z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