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e1b3" w14:paraId="a4fe1b3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9B4E09" w:rsidP="009B4E09" w:rsidR="009B4E09" w:rsidRPr="009B4E09">
      <w:pPr>
        <w:ind w:firstLine="708"/>
        <w:rPr>
          <w:noProof/>
          <w:color w:val="0000FF"/>
        </w:rPr>
      </w:pPr>
      <w:r w:rsidRPr="009B4E09">
        <w:t>Republika Hrvatska</w:t>
      </w:r>
    </w:p>
    <w:p w:rsidRDefault="009B4E09" w:rsidP="009B4E09" w:rsidR="009B4E09" w:rsidRPr="009B4E09">
      <w:r w:rsidRPr="009B4E09">
        <w:t xml:space="preserve">         Trgovački sud u Zadru</w:t>
      </w:r>
    </w:p>
    <w:p w:rsidRDefault="009B4E09" w:rsidP="009B4E09" w:rsidR="009B4E09" w:rsidRPr="009B4E09">
      <w:r w:rsidRPr="009B4E09">
        <w:t xml:space="preserve">         Dr. Franje Tuđmana 35</w:t>
      </w:r>
    </w:p>
    <w:p w:rsidRDefault="009B4E09" w:rsidP="009B4E09" w:rsidR="009B4E09" w:rsidRPr="009B4E09">
      <w:pPr>
        <w:ind w:firstLine="708"/>
      </w:pPr>
      <w:r w:rsidRPr="009B4E09">
        <w:t xml:space="preserve">     23 000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9B4E09">
        <w:t>27</w:t>
      </w:r>
      <w:r w:rsidR="00C572D2">
        <w:t>.</w:t>
      </w:r>
      <w:r w:rsidR="0040117E">
        <w:t xml:space="preserve"> </w:t>
      </w:r>
      <w:r w:rsidR="009B4E09">
        <w:t>rujna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F7E89" w:rsidRPr="009F7E89">
        <w:t>BEST NAUTICA j.d.o.o., Zadar, Bana Josipa Jelačića 1 A, OIB: 28156482067</w:t>
      </w:r>
      <w:r w:rsidR="0039437A" w:rsidRPr="0039437A">
        <w:t>,</w:t>
      </w:r>
      <w:r w:rsidR="00EF3F9E">
        <w:t xml:space="preserve"> </w:t>
      </w:r>
      <w:r w:rsidR="009B4E09">
        <w:rPr>
          <w:color w:themeColor="text1" w:val="000000"/>
        </w:rPr>
        <w:t>5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F7E89" w:rsidRPr="009F7E89">
        <w:t>BEST NAUTICA j.d.o.o., Zadar, Bana Josipa Jelačića 1 A, OIB: 28156482067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B4E09">
        <w:rPr>
          <w:color w:themeColor="text1" w:val="000000"/>
        </w:rPr>
        <w:t>5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BB6DF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BB6DF4">
        <w:rPr>
          <w:color w:themeColor="text1" w:val="000000"/>
        </w:rPr>
        <w:t>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BB6DF4" w:rsidRPr="00BB6DF4">
        <w:rPr>
          <w:color w:themeColor="text1" w:val="000000"/>
        </w:rPr>
        <w:t>Željko Vrkić iz Zadra, Ante Starčevića 25 a, OIB: 11055072755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F7E89" w:rsidRPr="009F7E89">
        <w:t>BEST NAUTICA j.d.o.o., Zadar, Bana Josipa Jelačića 1 A, OIB: 28156482067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BB6DF4" w:rsidR="0034294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9F7E89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9B4E09">
        <w:t>27</w:t>
      </w:r>
      <w:r w:rsidR="0065063E">
        <w:t xml:space="preserve">. </w:t>
      </w:r>
      <w:r w:rsidR="009B4E09">
        <w:t>rujna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BB6DF4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9B4E09">
        <w:rPr>
          <w:color w:themeColor="text1" w:val="000000"/>
        </w:rPr>
        <w:t>22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rujna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9F7E89">
        <w:rPr>
          <w:color w:themeColor="text1" w:val="000000"/>
        </w:rPr>
        <w:t>5</w:t>
      </w:r>
      <w:r w:rsidR="00D93ED0" w:rsidRPr="00F22AC1">
        <w:rPr>
          <w:color w:themeColor="text1" w:val="000000"/>
        </w:rPr>
        <w:t>.</w:t>
      </w:r>
      <w:r w:rsidR="009F7E89">
        <w:rPr>
          <w:color w:themeColor="text1" w:val="000000"/>
        </w:rPr>
        <w:t>784</w:t>
      </w:r>
      <w:r w:rsidR="00854D5B" w:rsidRPr="00F22AC1">
        <w:rPr>
          <w:color w:themeColor="text1" w:val="000000"/>
        </w:rPr>
        <w:t>,</w:t>
      </w:r>
      <w:r w:rsidR="009F7E89">
        <w:rPr>
          <w:color w:themeColor="text1" w:val="000000"/>
        </w:rPr>
        <w:t>67</w:t>
      </w:r>
      <w:r w:rsidR="00193657" w:rsidRPr="00F22AC1">
        <w:rPr>
          <w:color w:themeColor="text1" w:val="000000"/>
        </w:rPr>
        <w:t xml:space="preserve"> kuna, da nema zaposlenih, </w:t>
      </w:r>
      <w:r w:rsidRPr="009F7E89">
        <w:rPr>
          <w:color w:themeColor="text1" w:val="000000"/>
        </w:rPr>
        <w:t xml:space="preserve">da </w:t>
      </w:r>
      <w:r w:rsidR="009F7E89" w:rsidRPr="009F7E89">
        <w:rPr>
          <w:color w:themeColor="text1" w:val="000000"/>
        </w:rPr>
        <w:t>ima</w:t>
      </w:r>
      <w:r w:rsidR="001518F5" w:rsidRPr="009F7E89">
        <w:rPr>
          <w:color w:themeColor="text1" w:val="000000"/>
        </w:rPr>
        <w:t xml:space="preserve"> </w:t>
      </w:r>
      <w:r w:rsidR="00AE4EC8" w:rsidRPr="009F7E89">
        <w:rPr>
          <w:color w:themeColor="text1" w:val="000000"/>
        </w:rPr>
        <w:t>otvoren</w:t>
      </w:r>
      <w:r w:rsidR="0040117E" w:rsidRPr="009F7E89">
        <w:rPr>
          <w:color w:themeColor="text1" w:val="000000"/>
        </w:rPr>
        <w:t xml:space="preserve"> </w:t>
      </w:r>
      <w:r w:rsidR="00BE620C" w:rsidRPr="009F7E89">
        <w:rPr>
          <w:color w:themeColor="text1" w:val="000000"/>
        </w:rPr>
        <w:t>račun</w:t>
      </w:r>
      <w:r w:rsidR="001518F5" w:rsidRPr="009F7E89">
        <w:rPr>
          <w:color w:themeColor="text1" w:val="000000"/>
        </w:rPr>
        <w:t xml:space="preserve"> </w:t>
      </w:r>
      <w:r w:rsidR="00BE620C" w:rsidRPr="009F7E89">
        <w:rPr>
          <w:color w:themeColor="text1" w:val="000000"/>
        </w:rPr>
        <w:t>u</w:t>
      </w:r>
      <w:r w:rsidR="0034475B" w:rsidRPr="009F7E89">
        <w:rPr>
          <w:color w:themeColor="text1" w:val="000000"/>
        </w:rPr>
        <w:t xml:space="preserve"> </w:t>
      </w:r>
      <w:r w:rsidR="009F7E89" w:rsidRPr="009F7E89">
        <w:rPr>
          <w:color w:themeColor="text1" w:val="000000"/>
        </w:rPr>
        <w:t>Raiffeisenbank Austria d.d.</w:t>
      </w:r>
      <w:r w:rsidR="00C57A5D" w:rsidRPr="009F7E89">
        <w:rPr>
          <w:color w:themeColor="text1" w:val="000000"/>
        </w:rPr>
        <w:t>,</w:t>
      </w:r>
      <w:r w:rsidR="00E76F3A" w:rsidRPr="009F7E89">
        <w:rPr>
          <w:color w:themeColor="text1" w:val="000000"/>
        </w:rPr>
        <w:t xml:space="preserve"> </w:t>
      </w:r>
      <w:r w:rsidR="00193657" w:rsidRPr="009F7E89">
        <w:rPr>
          <w:color w:themeColor="text1" w:val="000000"/>
        </w:rPr>
        <w:t xml:space="preserve">da </w:t>
      </w:r>
      <w:r w:rsidR="009F7E89" w:rsidRPr="009F7E89">
        <w:rPr>
          <w:color w:themeColor="text1" w:val="000000"/>
        </w:rPr>
        <w:t>nema</w:t>
      </w:r>
      <w:r w:rsidR="00FF7294" w:rsidRPr="009F7E89">
        <w:rPr>
          <w:color w:themeColor="text1" w:val="000000"/>
        </w:rPr>
        <w:t xml:space="preserve"> zaplijenjena</w:t>
      </w:r>
      <w:r w:rsidR="00193657" w:rsidRPr="009F7E89">
        <w:rPr>
          <w:color w:themeColor="text1" w:val="000000"/>
        </w:rPr>
        <w:t xml:space="preserve"> sredstava na ime predujma za namirenje troškova stečajnog postupka</w:t>
      </w:r>
      <w:r w:rsidR="009F7E89" w:rsidRPr="009F7E89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9B4E09">
        <w:rPr>
          <w:color w:themeColor="text1" w:val="000000"/>
        </w:rPr>
        <w:t>11</w:t>
      </w:r>
      <w:r w:rsidR="00131DF8" w:rsidRPr="00F22AC1">
        <w:rPr>
          <w:color w:themeColor="text1" w:val="000000"/>
        </w:rPr>
        <w:t xml:space="preserve">. </w:t>
      </w:r>
      <w:r w:rsidR="009B4E09">
        <w:rPr>
          <w:color w:themeColor="text1" w:val="000000"/>
        </w:rPr>
        <w:t>listopada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9B4E09">
        <w:rPr>
          <w:color w:themeColor="text1" w:val="000000"/>
        </w:rPr>
        <w:t>5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9F7E89">
        <w:rPr>
          <w:color w:themeColor="text1" w:val="000000"/>
        </w:rPr>
        <w:t>5</w:t>
      </w:r>
      <w:r w:rsidR="00D93ED0" w:rsidRPr="006963FB">
        <w:rPr>
          <w:color w:themeColor="text1" w:val="000000"/>
        </w:rPr>
        <w:t>.</w:t>
      </w:r>
      <w:r w:rsidR="009F7E89">
        <w:rPr>
          <w:color w:themeColor="text1" w:val="000000"/>
        </w:rPr>
        <w:t>788</w:t>
      </w:r>
      <w:r w:rsidR="00D93ED0" w:rsidRPr="006963FB">
        <w:rPr>
          <w:color w:themeColor="text1" w:val="000000"/>
        </w:rPr>
        <w:t>,</w:t>
      </w:r>
      <w:r w:rsidR="009F7E89">
        <w:rPr>
          <w:color w:themeColor="text1" w:val="000000"/>
        </w:rPr>
        <w:t>67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9F7E89">
        <w:rPr>
          <w:color w:themeColor="text1" w:val="000000"/>
        </w:rPr>
        <w:t>193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9B4E09">
        <w:rPr>
          <w:color w:themeColor="text1" w:val="000000"/>
        </w:rPr>
        <w:t>5</w:t>
      </w:r>
      <w:r w:rsidR="002E2C67">
        <w:t>.</w:t>
      </w:r>
      <w:r>
        <w:t xml:space="preserve"> </w:t>
      </w:r>
      <w:r w:rsidR="009B4E09">
        <w:t>prosinca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BB6DF4">
        <w:t>S</w:t>
      </w:r>
      <w:r w:rsidR="00233476">
        <w:t>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9F7E89" w:rsidP="000C43B3" w:rsidR="009F7E89">
      <w:pPr>
        <w:tabs>
          <w:tab w:pos="2375" w:val="left"/>
        </w:tabs>
        <w:jc w:val="both"/>
      </w:pPr>
    </w:p>
    <w:p w:rsidRDefault="00BB6DF4" w:rsidP="000C43B3" w:rsidR="00BB6DF4">
      <w:pPr>
        <w:tabs>
          <w:tab w:pos="2375" w:val="left"/>
        </w:tabs>
        <w:jc w:val="both"/>
      </w:pPr>
    </w:p>
    <w:p w:rsidRDefault="00FF7294" w:rsidP="000C43B3" w:rsidR="00C81F50" w:rsidRPr="00240F6B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C81F50" w:rsidP="00FF7294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AA5237" w:rsidP="00BB6DF4" w:rsidR="00AA5237">
      <w:pPr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16868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9F7E89">
      <w:t>424</w:t>
    </w:r>
    <w:r w:rsidR="00FF7294">
      <w:t>/</w:t>
    </w:r>
    <w:r w:rsidR="009B4E09">
      <w:t>20</w:t>
    </w:r>
    <w:r w:rsidR="00FF7294">
      <w:t>17-</w:t>
    </w:r>
    <w:r w:rsidR="009B4E09">
      <w:t>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9F7E89">
      <w:t>424</w:t>
    </w:r>
    <w:r w:rsidR="00DD380D">
      <w:t>/</w:t>
    </w:r>
    <w:r w:rsidR="009B4E09">
      <w:t>20</w:t>
    </w:r>
    <w:r w:rsidR="00DD380D">
      <w:t>1</w:t>
    </w:r>
    <w:r w:rsidR="00D65AF6">
      <w:t>7</w:t>
    </w:r>
    <w:r w:rsidR="00646146">
      <w:t>-</w:t>
    </w:r>
    <w:r w:rsidR="009B4E0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3317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16868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B4E09"/>
    <w:rsid w:val="009C0D3D"/>
    <w:rsid w:val="009C57F2"/>
    <w:rsid w:val="009D5D95"/>
    <w:rsid w:val="009E15C1"/>
    <w:rsid w:val="009F2EA4"/>
    <w:rsid w:val="009F7E89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B6DF4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1D4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NAUTICA j.d.o.o. za turizam i usluge,turistička agencija</izvorni_sadrzaj>
    <derivirana_varijabla naziv="DomainObject.Predmet.ProtustrankaFormated_1">  BEST NAUTICA j.d.o.o. za turizam i usluge,turistička agencija</derivirana_varijabla>
  </DomainObject.Predmet.ProtustrankaFormated>
  <DomainObject.Predmet.ProtustrankaFormatedOIB>
    <izvorni_sadrzaj>  BEST NAUTICA j.d.o.o. za turizam i usluge,turistička agencija, OIB 28156482067</izvorni_sadrzaj>
    <derivirana_varijabla naziv="DomainObject.Predmet.ProtustrankaFormatedOIB_1">  BEST NAUTICA j.d.o.o. za turizam i usluge,turistička agencija, OIB 28156482067</derivirana_varijabla>
  </DomainObject.Predmet.ProtustrankaFormatedOIB>
  <DomainObject.Predmet.ProtustrankaFormatedWithAdress>
    <izvorni_sadrzaj> BEST NAUTICA j.d.o.o. za turizam i usluge,turistička agencija, Bana Josipa Jelačića 1 A, 23000 Zadar</izvorni_sadrzaj>
    <derivirana_varijabla naziv="DomainObject.Predmet.ProtustrankaFormatedWithAdress_1"> BEST NAUTICA j.d.o.o. za turizam i usluge,turistička agencija, Bana Josipa Jelačića 1 A, 23000 Zadar</derivirana_varijabla>
  </DomainObject.Predmet.ProtustrankaFormatedWithAdress>
  <DomainObject.Predmet.ProtustrankaFormatedWithAdressOIB>
    <izvorni_sadrzaj> BEST NAUTICA j.d.o.o. za turizam i usluge,turistička agencija, OIB 28156482067, Bana Josipa Jelačića 1 A, 23000 Zadar</izvorni_sadrzaj>
    <derivirana_varijabla naziv="DomainObject.Predmet.ProtustrankaFormatedWithAdressOIB_1"> BEST NAUTICA j.d.o.o. za turizam i usluge,turistička agencija, OIB 28156482067, Bana Josipa Jelačića 1 A, 23000 Zadar</derivirana_varijabla>
  </DomainObject.Predmet.ProtustrankaFormatedWithAdressOIB>
  <DomainObject.Predmet.ProtustrankaWithAdress>
    <izvorni_sadrzaj>BEST NAUTICA j.d.o.o. za turizam i usluge,turistička agencija Bana Josipa Jelačića 1 A, 23000 Zadar</izvorni_sadrzaj>
    <derivirana_varijabla naziv="DomainObject.Predmet.ProtustrankaWithAdress_1">BEST NAUTICA j.d.o.o. za turizam i usluge,turistička agencija Bana Josipa Jelačića 1 A, 23000 Zadar</derivirana_varijabla>
  </DomainObject.Predmet.ProtustrankaWithAdress>
  <DomainObject.Predmet.ProtustrankaWithAdressOIB>
    <izvorni_sadrzaj>BEST NAUTICA j.d.o.o. za turizam i usluge,turistička agencija, OIB 28156482067, Bana Josipa Jelačića 1 A, 23000 Zadar</izvorni_sadrzaj>
    <derivirana_varijabla naziv="DomainObject.Predmet.ProtustrankaWithAdressOIB_1">BEST NAUTICA j.d.o.o. za turizam i usluge,turistička agencija, OIB 28156482067, Bana Josipa Jelačića 1 A, 23000 Zadar</derivirana_varijabla>
  </DomainObject.Predmet.ProtustrankaWithAdressOIB>
  <DomainObject.Predmet.ProtustrankaNazivFormated>
    <izvorni_sadrzaj>BEST NAUTICA j.d.o.o. za turizam i usluge,turistička agencija</izvorni_sadrzaj>
    <derivirana_varijabla naziv="DomainObject.Predmet.ProtustrankaNazivFormated_1">BEST NAUTICA j.d.o.o. za turizam i usluge,turistička agencija</derivirana_varijabla>
  </DomainObject.Predmet.ProtustrankaNazivFormated>
  <DomainObject.Predmet.ProtustrankaNazivFormatedOIB>
    <izvorni_sadrzaj>BEST NAUTICA j.d.o.o. za turizam i usluge,turistička agencija, OIB 28156482067</izvorni_sadrzaj>
    <derivirana_varijabla naziv="DomainObject.Predmet.ProtustrankaNazivFormatedOIB_1">BEST NAUTICA j.d.o.o. za turizam i usluge,turistička agencija, OIB 28156482067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BEST NAUTICA j.d.o.o. za turizam i usluge,turistička agencija</item>
    </izvorni_sadrzaj>
    <derivirana_varijabla naziv="DomainObject.Predmet.ProtuStrankaListFormated_1">
      <item>BEST NAUTICA j.d.o.o. za turizam i usluge,turistička agencija</item>
    </derivirana_varijabla>
  </DomainObject.Predmet.ProtuStrankaListFormated>
  <DomainObject.Predmet.ProtuStrankaListFormatedOIB>
    <izvorni_sadrzaj>
      <item>BEST NAUTICA j.d.o.o. za turizam i usluge,turistička agencija, OIB 28156482067</item>
    </izvorni_sadrzaj>
    <derivirana_varijabla naziv="DomainObject.Predmet.ProtuStrankaListFormatedOIB_1">
      <item>BEST NAUTICA j.d.o.o. za turizam i usluge,turistička agencija, OIB 28156482067</item>
    </derivirana_varijabla>
  </DomainObject.Predmet.ProtuStrankaListFormatedOIB>
  <DomainObject.Predmet.ProtuStrankaListFormatedWithAdress>
    <izvorni_sadrzaj>
      <item>BEST NAUTICA j.d.o.o. za turizam i usluge,turistička agencija, Bana Josipa Jelačića 1 A, 23000 Zadar</item>
    </izvorni_sadrzaj>
    <derivirana_varijabla naziv="DomainObject.Predmet.ProtuStrankaListFormatedWithAdress_1">
      <item>BEST NAUTICA j.d.o.o. za turizam i usluge,turistička agencija, Bana Josipa Jelačića 1 A, 23000 Zadar</item>
    </derivirana_varijabla>
  </DomainObject.Predmet.ProtuStrankaListFormatedWithAdress>
  <DomainObject.Predmet.ProtuStrankaListFormatedWithAdressOIB>
    <izvorni_sadrzaj>
      <item>BEST NAUTICA j.d.o.o. za turizam i usluge,turistička agencija, OIB 28156482067, Bana Josipa Jelačića 1 A, 23000 Zadar</item>
    </izvorni_sadrzaj>
    <derivirana_varijabla naziv="DomainObject.Predmet.ProtuStrankaListFormatedWithAdressOIB_1">
      <item>BEST NAUTICA j.d.o.o. za turizam i usluge,turistička agencija, OIB 28156482067, Bana Josipa Jelačića 1 A, 23000 Zadar</item>
    </derivirana_varijabla>
  </DomainObject.Predmet.ProtuStrankaListFormatedWithAdressOIB>
  <DomainObject.Predmet.ProtuStrankaListNazivFormated>
    <izvorni_sadrzaj>
      <item>BEST NAUTICA j.d.o.o. za turizam i usluge,turistička agencija</item>
    </izvorni_sadrzaj>
    <derivirana_varijabla naziv="DomainObject.Predmet.ProtuStrankaListNazivFormated_1">
      <item>BEST NAUTICA j.d.o.o. za turizam i usluge,turistička agencija</item>
    </derivirana_varijabla>
  </DomainObject.Predmet.ProtuStrankaListNazivFormated>
  <DomainObject.Predmet.ProtuStrankaListNazivFormatedOIB>
    <izvorni_sadrzaj>
      <item>BEST NAUTICA j.d.o.o. za turizam i usluge,turistička agencija, OIB 28156482067</item>
    </izvorni_sadrzaj>
    <derivirana_varijabla naziv="DomainObject.Predmet.ProtuStrankaListNazivFormatedOIB_1">
      <item>BEST NAUTICA j.d.o.o. za turizam i usluge,turistička agencija, OIB 28156482067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BEST NAUTICA j.d.o.o. za turizam i usluge,turistička agencija</izvorni_sadrzaj>
    <derivirana_varijabla naziv="DomainObject.Predmet.ProtustrankaIDrugi_1">BEST NAUTICA j.d.o.o. za turizam i usluge,turistička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BEST NAUTICA j.d.o.o. za turizam i usluge,turistička agencija, OIB 28156482067, Bana Josipa Jelačića 1 A, 23000 Zadar</izvorni_sadrzaj>
    <derivirana_varijabla naziv="DomainObject.Predmet.ProtustrankaIDrugiAdressOIB_1">BEST NAUTICA j.d.o.o. za turizam i usluge,turistička agencija, OIB 28156482067, Bana Josipa Jelačića 1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BEST NAUTICA j.d.o.o. za turizam i usluge,turistička agencija</item>
    </izvorni_sadrzaj>
    <derivirana_varijabla naziv="DomainObject.Predmet.SudioniciListNaziv_1">
      <item>FINA</item>
      <item>BEST NAUTICA j.d.o.o. za turizam i usluge,turistička agencija</item>
    </derivirana_varijabla>
  </DomainObject.Predmet.SudioniciListNaziv>
  <DomainObject.Predmet.SudioniciListAdressOIB>
    <izvorni_sadrzaj>
      <item>FINA, OIB 85821130368</item>
      <item>BEST NAUTICA j.d.o.o. za turizam i usluge,turistička agencija, OIB 28156482067, Bana Josipa Jelačića 1 A,23000 Zadar</item>
    </izvorni_sadrzaj>
    <derivirana_varijabla naziv="DomainObject.Predmet.SudioniciListAdressOIB_1">
      <item>FINA, OIB 85821130368</item>
      <item>BEST NAUTICA j.d.o.o. za turizam i usluge,turistička agencija, OIB 28156482067, Bana Josipa Jelačića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28156482067</item>
    </izvorni_sadrzaj>
    <derivirana_varijabla naziv="DomainObject.Predmet.SudioniciListNazivOIB_1">
      <item>, OIB 85821130368</item>
      <item>, OIB 28156482067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BDC80-8EE9-4BFB-90C2-A1927A986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5424</properties:Characters>
  <properties:Lines>150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2017-12-05T11:52:00Z</dcterms:created>
  <dc:creator>Administrator</dc:creator>
  <cp:lastModifiedBy>Anamarija Kovačić Milković</cp:lastModifiedBy>
  <cp:lastPrinted>2017-11-08T13:48:00Z</cp:lastPrinted>
  <dcterms:modified xmlns:xsi="http://www.w3.org/2001/XMLSchema-instance" xsi:type="dcterms:W3CDTF">2017-12-05T13:28:00Z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