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AD4364" w:rsidTr="00AD4364">
        <w:tc>
          <w:tcPr>
            <w:tcW w:w="2985" w:type="dxa"/>
            <w:hideMark/>
          </w:tcPr>
          <w:p w:rsidR="00AD4364" w:rsidRDefault="00AD4364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4364" w:rsidRDefault="00AD4364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AD4364" w:rsidRDefault="00AD4364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AD4364" w:rsidRDefault="00AD4364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AD4364" w:rsidP="00AD4364" w:rsidRDefault="00AD4364" w14:paraId="8175e48" w14:textId="8175e4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AD4364" w:rsidTr="00AD4364">
        <w:trPr>
          <w:jc w:val="right"/>
        </w:trPr>
        <w:tc>
          <w:tcPr>
            <w:tcW w:w="4320" w:type="dxa"/>
            <w:hideMark/>
          </w:tcPr>
          <w:p w:rsidR="00AD4364" w:rsidP="00AD4364" w:rsidRDefault="00AD4364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</w:t>
            </w:r>
            <w:r>
              <w:rPr>
                <w:lang w:val="en-US" w:eastAsia="en-US"/>
              </w:rPr>
              <w:t xml:space="preserve">     </w:t>
            </w:r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>:  6 St-</w:t>
            </w:r>
            <w:r>
              <w:rPr>
                <w:lang w:val="en-US" w:eastAsia="en-US"/>
              </w:rPr>
              <w:t>268/2019-3</w:t>
            </w:r>
            <w:r>
              <w:rPr>
                <w:lang w:val="en-US" w:eastAsia="en-US"/>
              </w:rPr>
              <w:t xml:space="preserve"> </w:t>
            </w:r>
          </w:p>
        </w:tc>
      </w:tr>
    </w:tbl>
    <w:p w:rsidR="00AD4364" w:rsidP="00AD4364" w:rsidRDefault="00AD4364">
      <w:pPr>
        <w:spacing w:after="0"/>
        <w:jc w:val="both"/>
      </w:pPr>
    </w:p>
    <w:p w:rsidR="00AD4364" w:rsidP="00AD4364" w:rsidRDefault="00AD4364">
      <w:pPr>
        <w:pStyle w:val="NormaleSPIS"/>
        <w:ind w:firstLine="0"/>
      </w:pPr>
    </w:p>
    <w:p w:rsidR="00AD4364" w:rsidP="00AD4364" w:rsidRDefault="00AD4364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</w:t>
      </w:r>
      <w:r w:rsidR="007D40A0">
        <w:t>SMARTPARK-V j.d.o.o. za trgovinu i usluge</w:t>
      </w:r>
      <w:r>
        <w:t xml:space="preserve">, OIB: </w:t>
      </w:r>
      <w:r w:rsidR="007D40A0">
        <w:t>52654945212</w:t>
      </w:r>
      <w:r>
        <w:t xml:space="preserve">, sa sjedištem u </w:t>
      </w:r>
      <w:proofErr w:type="spellStart"/>
      <w:r w:rsidR="007D40A0">
        <w:t>Mihovljan</w:t>
      </w:r>
      <w:proofErr w:type="spellEnd"/>
      <w:r w:rsidR="007D40A0">
        <w:t>, Prvomajska ulica 3, 40000 Čakovec, izvan ročišta 24. rujna</w:t>
      </w:r>
      <w:r>
        <w:t xml:space="preserve"> 2019. temeljem odredbe čl. 430. Stečajnog zakona (Narodne novine br. 71/15. i 104/17., dalje : SZ-a) objavljuje slijedeći</w:t>
      </w:r>
    </w:p>
    <w:p w:rsidR="00AD4364" w:rsidP="00AD4364" w:rsidRDefault="00AD4364">
      <w:pPr>
        <w:spacing w:after="0"/>
        <w:jc w:val="both"/>
      </w:pPr>
    </w:p>
    <w:p w:rsidRPr="000255B8" w:rsidR="00AD4364" w:rsidP="00AD4364" w:rsidRDefault="00AD4364">
      <w:pPr>
        <w:spacing w:after="0"/>
        <w:jc w:val="center"/>
        <w:rPr>
          <w:sz w:val="28"/>
          <w:szCs w:val="28"/>
        </w:rPr>
      </w:pPr>
      <w:r w:rsidRPr="000255B8">
        <w:rPr>
          <w:sz w:val="28"/>
          <w:szCs w:val="28"/>
        </w:rPr>
        <w:t xml:space="preserve">O G L A S </w:t>
      </w:r>
    </w:p>
    <w:p w:rsidR="00AD4364" w:rsidP="00AD4364" w:rsidRDefault="00AD4364">
      <w:pPr>
        <w:spacing w:after="0"/>
        <w:rPr>
          <w:sz w:val="28"/>
          <w:szCs w:val="28"/>
        </w:rPr>
      </w:pPr>
    </w:p>
    <w:p w:rsidR="00AD4364" w:rsidP="00AD4364" w:rsidRDefault="00AD4364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D81B69">
        <w:t xml:space="preserve">SMARTPARK-V j.d.o.o. za trgovinu i usluge, OIB: 52654945212, sa sjedištem u </w:t>
      </w:r>
      <w:proofErr w:type="spellStart"/>
      <w:r w:rsidR="00D81B69">
        <w:t>Mihovljan</w:t>
      </w:r>
      <w:proofErr w:type="spellEnd"/>
      <w:r w:rsidR="00D81B69">
        <w:t xml:space="preserve">, Prvomajska ulica 3, 40000 Čakovec </w:t>
      </w:r>
      <w:r w:rsidR="00D81B69">
        <w:t>iznosi 13.791,82</w:t>
      </w:r>
      <w:r>
        <w:t xml:space="preserve"> kuna.</w:t>
      </w:r>
    </w:p>
    <w:p w:rsidR="00AD4364" w:rsidP="00AD4364" w:rsidRDefault="00AD4364">
      <w:pPr>
        <w:spacing w:after="0"/>
        <w:jc w:val="both"/>
      </w:pPr>
    </w:p>
    <w:p w:rsidR="00AD4364" w:rsidP="00AD4364" w:rsidRDefault="00AD4364">
      <w:pPr>
        <w:spacing w:after="0"/>
        <w:jc w:val="both"/>
      </w:pPr>
      <w:r>
        <w:tab/>
        <w:t xml:space="preserve"> 2) Poziva se direktor dužnika</w:t>
      </w:r>
      <w:r w:rsidR="00D81B69">
        <w:t xml:space="preserve"> Kristijan </w:t>
      </w:r>
      <w:proofErr w:type="spellStart"/>
      <w:r w:rsidR="00D81B69">
        <w:t>Varšić</w:t>
      </w:r>
      <w:proofErr w:type="spellEnd"/>
      <w:r w:rsidR="00D81B69">
        <w:t xml:space="preserve">, iz </w:t>
      </w:r>
      <w:proofErr w:type="spellStart"/>
      <w:r w:rsidR="00D81B69">
        <w:t>Mihovljana</w:t>
      </w:r>
      <w:proofErr w:type="spellEnd"/>
      <w:r w:rsidR="00D81B69">
        <w:t>, Prvomajska ulica 3, OIB: 35155403440</w:t>
      </w:r>
      <w:r>
        <w:t xml:space="preserve">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AD4364" w:rsidP="00AD4364" w:rsidRDefault="00AD4364">
      <w:pPr>
        <w:spacing w:after="0"/>
        <w:jc w:val="both"/>
      </w:pPr>
    </w:p>
    <w:p w:rsidR="00AD4364" w:rsidP="00AD4364" w:rsidRDefault="00AD4364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AD4364" w:rsidP="00AD4364" w:rsidRDefault="00AD4364">
      <w:pPr>
        <w:spacing w:after="0"/>
        <w:jc w:val="both"/>
      </w:pPr>
    </w:p>
    <w:p w:rsidR="00AD4364" w:rsidP="00AD4364" w:rsidRDefault="00AD4364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1A4312">
        <w:t>d.d., pozivom na broj spisa St-268-19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="00AD4364" w:rsidP="00AD4364" w:rsidRDefault="00AD4364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="00AD4364" w:rsidP="00AD4364" w:rsidRDefault="00AD4364">
      <w:pPr>
        <w:spacing w:after="0"/>
        <w:ind w:firstLine="720"/>
        <w:jc w:val="both"/>
      </w:pPr>
    </w:p>
    <w:p w:rsidR="00AD4364" w:rsidP="00AD4364" w:rsidRDefault="00AD4364">
      <w:pPr>
        <w:spacing w:after="0"/>
        <w:ind w:firstLine="720"/>
        <w:jc w:val="both"/>
      </w:pPr>
    </w:p>
    <w:p w:rsidR="00AD4364" w:rsidP="00AD4364" w:rsidRDefault="00AD4364">
      <w:pPr>
        <w:spacing w:after="0"/>
        <w:jc w:val="center"/>
        <w:outlineLvl w:val="0"/>
      </w:pPr>
      <w:r>
        <w:t>Obrazloženje</w:t>
      </w:r>
    </w:p>
    <w:p w:rsidR="00AD4364" w:rsidP="00AD4364" w:rsidRDefault="00AD4364">
      <w:pPr>
        <w:spacing w:after="0"/>
        <w:jc w:val="center"/>
        <w:outlineLvl w:val="0"/>
      </w:pPr>
    </w:p>
    <w:p w:rsidR="00AD4364" w:rsidP="00AD4364" w:rsidRDefault="00AD4364">
      <w:pPr>
        <w:spacing w:after="0"/>
        <w:jc w:val="center"/>
        <w:outlineLvl w:val="0"/>
      </w:pPr>
    </w:p>
    <w:p w:rsidR="00AD4364" w:rsidP="00AD4364" w:rsidRDefault="00AD4364">
      <w:pPr>
        <w:spacing w:after="0"/>
        <w:outlineLvl w:val="0"/>
      </w:pPr>
    </w:p>
    <w:p w:rsidR="00AD4364" w:rsidP="00AD4364" w:rsidRDefault="00AE0E36">
      <w:pPr>
        <w:spacing w:after="0"/>
        <w:jc w:val="both"/>
        <w:outlineLvl w:val="0"/>
      </w:pPr>
      <w:r>
        <w:tab/>
        <w:t>11. rujna 2019</w:t>
      </w:r>
      <w:r w:rsidR="00AD4364">
        <w:t>., predlagatelj Financijska agencija, Regionalni centar Zagreb, Podružnica Varaždin podnio je zahtjev za provedbu skraćenoga stečajnog postupka nad dužnikom</w:t>
      </w:r>
      <w:r>
        <w:t xml:space="preserve"> </w:t>
      </w:r>
      <w:r>
        <w:t xml:space="preserve">SMARTPARK-V j.d.o.o. za trgovinu i usluge, OIB: 52654945212, sa sjedištem u </w:t>
      </w:r>
      <w:proofErr w:type="spellStart"/>
      <w:r>
        <w:t>Mihovljan</w:t>
      </w:r>
      <w:proofErr w:type="spellEnd"/>
      <w:r>
        <w:t>, Prvomajska ulica 3, 4</w:t>
      </w:r>
      <w:r>
        <w:t>0000 Čakovec</w:t>
      </w:r>
      <w:r w:rsidR="00AD4364">
        <w:t>, navodeći da duž</w:t>
      </w:r>
      <w:r>
        <w:t>nik</w:t>
      </w:r>
      <w:r w:rsidR="00AD4364">
        <w:t xml:space="preserve"> na dan </w:t>
      </w:r>
      <w:r>
        <w:t>10. rujna 2019</w:t>
      </w:r>
      <w:r w:rsidR="00AD4364">
        <w:t>. u Očevidniku redoslijeda osnova za plaćanje ima evidentirane neizvršene osnove za plaćan</w:t>
      </w:r>
      <w:r>
        <w:t>je u ukupnom iznosu od 13.791,82</w:t>
      </w:r>
      <w:r w:rsidR="00AD4364">
        <w:t xml:space="preserve"> kuna, te da dužnik nema zaposlenih.</w:t>
      </w:r>
    </w:p>
    <w:p w:rsidR="00AD4364" w:rsidP="00AD4364" w:rsidRDefault="00AD4364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AD4364" w:rsidP="00AD4364" w:rsidRDefault="00AD4364">
      <w:pPr>
        <w:spacing w:after="0"/>
        <w:jc w:val="both"/>
        <w:outlineLvl w:val="0"/>
      </w:pPr>
    </w:p>
    <w:p w:rsidR="00AD4364" w:rsidP="00AD4364" w:rsidRDefault="00AD4364">
      <w:pPr>
        <w:spacing w:after="0"/>
        <w:jc w:val="center"/>
        <w:outlineLvl w:val="0"/>
      </w:pPr>
    </w:p>
    <w:p w:rsidR="00AD4364" w:rsidP="00AD4364" w:rsidRDefault="0065550F">
      <w:pPr>
        <w:spacing w:after="0"/>
        <w:jc w:val="center"/>
        <w:outlineLvl w:val="0"/>
      </w:pPr>
      <w:r>
        <w:t>U Varaždinu 24. rujna</w:t>
      </w:r>
      <w:r w:rsidR="00AD4364">
        <w:t xml:space="preserve"> 2019. </w:t>
      </w:r>
    </w:p>
    <w:p w:rsidR="00AD4364" w:rsidP="00AD4364" w:rsidRDefault="00AD4364">
      <w:pPr>
        <w:spacing w:after="0"/>
        <w:jc w:val="center"/>
        <w:outlineLvl w:val="0"/>
      </w:pPr>
    </w:p>
    <w:p w:rsidR="00AD4364" w:rsidP="00AD4364" w:rsidRDefault="00AD436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D4364" w:rsidP="00AD4364" w:rsidRDefault="00AD4364">
      <w:pPr>
        <w:spacing w:after="0"/>
        <w:jc w:val="center"/>
        <w:outlineLvl w:val="0"/>
      </w:pPr>
    </w:p>
    <w:p w:rsidR="00AD4364" w:rsidP="00AD4364" w:rsidRDefault="00AD4364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="00AD4364" w:rsidP="00AD4364" w:rsidRDefault="00AD4364">
      <w:pPr>
        <w:spacing w:after="0"/>
        <w:ind w:left="3600" w:firstLine="720"/>
        <w:outlineLvl w:val="0"/>
      </w:pPr>
    </w:p>
    <w:p w:rsidR="00AD4364" w:rsidP="00AD4364" w:rsidRDefault="00AD4364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AD4364" w:rsidP="00AD4364" w:rsidRDefault="00AD4364">
      <w:pPr>
        <w:spacing w:after="0"/>
        <w:outlineLvl w:val="0"/>
      </w:pPr>
    </w:p>
    <w:p w:rsidR="00AD4364" w:rsidP="00AD4364" w:rsidRDefault="00AD4364">
      <w:pPr>
        <w:spacing w:after="0"/>
        <w:outlineLvl w:val="0"/>
      </w:pPr>
    </w:p>
    <w:p w:rsidR="00AD4364" w:rsidP="00AD4364" w:rsidRDefault="00AD4364">
      <w:pPr>
        <w:spacing w:after="0"/>
        <w:outlineLvl w:val="0"/>
      </w:pPr>
    </w:p>
    <w:p w:rsidR="00AD4364" w:rsidP="00AD4364" w:rsidRDefault="00AD4364">
      <w:pPr>
        <w:spacing w:after="0"/>
        <w:outlineLvl w:val="0"/>
      </w:pPr>
      <w:r>
        <w:t>DNA:</w:t>
      </w:r>
    </w:p>
    <w:p w:rsidR="00AD4364" w:rsidP="00AD4364" w:rsidRDefault="00AD4364">
      <w:pPr>
        <w:spacing w:after="0"/>
        <w:outlineLvl w:val="0"/>
      </w:pPr>
    </w:p>
    <w:p w:rsidR="00AD4364" w:rsidP="00AD4364" w:rsidRDefault="00AD4364">
      <w:pPr>
        <w:spacing w:after="0"/>
        <w:outlineLvl w:val="0"/>
      </w:pPr>
      <w:r>
        <w:t xml:space="preserve"> e-Oglasna ploča ovoga suda.</w:t>
      </w:r>
    </w:p>
    <w:p w:rsidR="00AD4364" w:rsidP="00AD4364" w:rsidRDefault="00AD4364">
      <w:pPr>
        <w:spacing w:after="0"/>
        <w:rPr>
          <w:lang w:val="en-US"/>
        </w:rPr>
      </w:pPr>
    </w:p>
    <w:p w:rsidR="00AD4364" w:rsidP="00AD4364" w:rsidRDefault="00AD4364">
      <w:pPr>
        <w:spacing w:after="0"/>
      </w:pPr>
    </w:p>
    <w:p w:rsidR="00AD4364" w:rsidP="00AD4364" w:rsidRDefault="00AD4364">
      <w:pPr>
        <w:spacing w:after="0"/>
      </w:pPr>
    </w:p>
    <w:p w:rsidR="00AD4364" w:rsidP="00AD4364" w:rsidRDefault="00AD4364">
      <w:pPr>
        <w:pStyle w:val="ZapisniarPotpis"/>
      </w:pPr>
      <w:bookmarkStart w:name="_GoBack" w:id="0"/>
      <w:bookmarkEnd w:id="0"/>
    </w:p>
    <w:p w:rsidR="00AD4364" w:rsidP="00AD4364" w:rsidRDefault="00AD4364">
      <w:pPr>
        <w:pStyle w:val="NormaleSPIS"/>
      </w:pPr>
    </w:p>
    <w:p w:rsidR="00AD4364" w:rsidP="00AD4364" w:rsidRDefault="00AD4364">
      <w:pPr>
        <w:pStyle w:val="NormaleSPIS"/>
      </w:pPr>
      <w:r>
        <w:rPr>
          <w:noProof/>
        </w:rPr>
        <w:drawing>
          <wp:anchor distT="0" distB="0" distL="114300" distR="114300" simplePos="false" relativeHeight="251660288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4364" w:rsidP="00AD4364" w:rsidRDefault="00AD4364">
      <w:pPr>
        <w:pStyle w:val="NormaleSPIS"/>
      </w:pPr>
    </w:p>
    <w:p w:rsidR="00AD4364" w:rsidP="00AD4364" w:rsidRDefault="00AD4364">
      <w:pPr>
        <w:pStyle w:val="ZapisniarPotpis"/>
      </w:pPr>
    </w:p>
    <w:p w:rsidRPr="00B76F3C" w:rsidR="00AE649C" w:rsidP="004F27AE" w:rsidRDefault="00AE649C">
      <w:pPr>
        <w:pStyle w:val="NormaleSPIS"/>
      </w:pPr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B76F3C" w:rsidR="00AE649C" w:rsidP="004F27AE" w:rsidRDefault="00AE649C">
      <w:pPr>
        <w:pStyle w:val="NormaleSPIS"/>
      </w:pPr>
    </w:p>
    <w:sectPr w:rsidRPr="00B76F3C" w:rsidR="00AE649C" w:rsidSect="00AD4364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4C22" w:rsidP="00537B78" w:rsidRDefault="00714C22">
      <w:r>
        <w:separator/>
      </w:r>
    </w:p>
  </w:endnote>
  <w:endnote w:type="continuationSeparator" w:id="0">
    <w:p w:rsidR="00714C22" w:rsidP="00537B78" w:rsidRDefault="00714C2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6696630"/>
      <w:docPartObj>
        <w:docPartGallery w:val="Page Numbers (Bottom of Page)"/>
        <w:docPartUnique/>
      </w:docPartObj>
    </w:sdtPr>
    <w:sdtContent>
      <w:p w:rsidR="00AD4364" w:rsidRDefault="00AD436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319">
          <w:t>2</w:t>
        </w:r>
        <w:r>
          <w:fldChar w:fldCharType="end"/>
        </w:r>
      </w:p>
    </w:sdtContent>
  </w:sdt>
  <w:p w:rsidR="00AD4364" w:rsidRDefault="00AD436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4C22" w:rsidP="00537B78" w:rsidRDefault="00714C22">
      <w:r>
        <w:separator/>
      </w:r>
    </w:p>
  </w:footnote>
  <w:footnote w:type="continuationSeparator" w:id="0">
    <w:p w:rsidR="00714C22" w:rsidP="00537B78" w:rsidRDefault="00714C2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AD4364">
    <w:pPr>
      <w:pStyle w:val="Zaglavlje"/>
    </w:pPr>
    <w:r>
      <w:rPr>
        <w:rStyle w:val="PozadinaSvijetloCrvena"/>
        <w:shd w:val="clear" w:color="auto" w:fill="auto"/>
      </w:rPr>
      <w:t>Poslovni broj : 6 St-268/2019-3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5B8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312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50F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C22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0A0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364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E36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B69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319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AD4364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D436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73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St-268/2019-3</izvorni_sadrzaj>
    <derivirana_varijabla naziv="DomainObject.Oznaka_1">St-268/2019-3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St-268/2019</izvorni_sadrzaj>
    <derivirana_varijabla naziv="DomainObject.Predmet.OznakaBroj_1">St-268/2019</derivirana_varijabla>
  </DomainObject.Predmet.OznakaBroj>
  <DomainObject.Predmet.OznakaBrojOptuznogAkta>
    <izvorni_sadrzaj>04-06-19-3920</izvorni_sadrzaj>
    <derivirana_varijabla naziv="DomainObject.Predmet.OznakaBrojOptuznogAkta_1">04-06-19-3920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SMARTPARK-V jednostavno društvo s ograničenom odgovornošću za trgovinu i usluge zastupanog po punomoćniku Kristijan Varšić</izvorni_sadrzaj>
    <derivirana_varijabla naziv="DomainObject.Predmet.ProtustrankaFormated_1">  SMARTPARK-V jednostavno društvo s ograničenom odgovornošću za trgovinu i usluge zastupanog po punomoćniku Kristijan Varšić</derivirana_varijabla>
  </DomainObject.Predmet.ProtustrankaFormated>
  <DomainObject.Predmet.ProtustrankaFormatedOIB>
    <izvorni_sadrzaj>  SMARTPARK-V jednostavno društvo s ograničenom odgovornošću za trgovinu i usluge, OIB 52654945212 zastupanog po punomoćniku Kristijan Varšić</izvorni_sadrzaj>
    <derivirana_varijabla naziv="DomainObject.Predmet.ProtustrankaFormatedOIB_1">  SMARTPARK-V jednostavno društvo s ograničenom odgovornošću za trgovinu i usluge, OIB 52654945212 zastupanog po punomoćniku Kristijan Varšić</derivirana_varijabla>
  </DomainObject.Predmet.ProtustrankaFormatedOIB>
  <DomainObject.Predmet.ProtustrankaFormatedWithAdress>
    <izvorni_sadrzaj> SMARTPARK-V jednostavno društvo s ograničenom odgovornošću za trgovinu i usluge, Prvomajska ulica 3, 40000 Mihovljan zastupanog po punomoćniku Kristijan Varšić</izvorni_sadrzaj>
    <derivirana_varijabla naziv="DomainObject.Predmet.ProtustrankaFormatedWithAdress_1"> SMARTPARK-V jednostavno društvo s ograničenom odgovornošću za trgovinu i usluge, Prvomajska ulica 3, 40000 Mihovljan zastupanog po punomoćniku Kristijan Varšić</derivirana_varijabla>
  </DomainObject.Predmet.ProtustrankaFormatedWithAdress>
  <DomainObject.Predmet.ProtustrankaFormatedWithAdressOIB>
    <izvorni_sadrzaj> SMARTPARK-V jednostavno društvo s ograničenom odgovornošću za trgovinu i usluge, OIB 52654945212, Prvomajska ulica 3, 40000 Mihovljan zastupanog po punomoćniku Kristijan Varšić</izvorni_sadrzaj>
    <derivirana_varijabla naziv="DomainObject.Predmet.ProtustrankaFormatedWithAdressOIB_1"> SMARTPARK-V jednostavno društvo s ograničenom odgovornošću za trgovinu i usluge, OIB 52654945212, Prvomajska ulica 3, 40000 Mihovljan zastupanog po punomoćniku Kristijan Varšić</derivirana_varijabla>
  </DomainObject.Predmet.ProtustrankaFormatedWithAdressOIB>
  <DomainObject.Predmet.ProtustrankaWithAdress>
    <izvorni_sadrzaj>SMARTPARK-V jednostavno društvo s ograničenom odgovornošću za trgovinu i usluge Prvomajska ulica 3, 40000 Mihovljan</izvorni_sadrzaj>
    <derivirana_varijabla naziv="DomainObject.Predmet.ProtustrankaWithAdress_1">SMARTPARK-V jednostavno društvo s ograničenom odgovornošću za trgovinu i usluge Prvomajska ulica 3, 40000 Mihovljan</derivirana_varijabla>
  </DomainObject.Predmet.ProtustrankaWithAdress>
  <DomainObject.Predmet.ProtustrankaWithAdressOIB>
    <izvorni_sadrzaj>SMARTPARK-V jednostavno društvo s ograničenom odgovornošću za trgovinu i usluge, OIB 52654945212, Prvomajska ulica 3, 40000 Mihovljan</izvorni_sadrzaj>
    <derivirana_varijabla naziv="DomainObject.Predmet.ProtustrankaWithAdressOIB_1">SMARTPARK-V jednostavno društvo s ograničenom odgovornošću za trgovinu i usluge, OIB 52654945212, Prvomajska ulica 3, 40000 Mihovljan</derivirana_varijabla>
  </DomainObject.Predmet.ProtustrankaWithAdressOIB>
  <DomainObject.Predmet.ProtustrankaNazivFormated>
    <izvorni_sadrzaj>SMARTPARK-V jednostavno društvo s ograničenom odgovornošću za trgovinu i usluge</izvorni_sadrzaj>
    <derivirana_varijabla naziv="DomainObject.Predmet.ProtustrankaNazivFormated_1">SMARTPARK-V jednostavno društvo s ograničenom odgovornošću za trgovinu i usluge</derivirana_varijabla>
  </DomainObject.Predmet.ProtustrankaNazivFormated>
  <DomainObject.Predmet.ProtustrankaNazivFormatedOIB>
    <izvorni_sadrzaj>SMARTPARK-V jednostavno društvo s ograničenom odgovornošću za trgovinu i usluge, OIB 52654945212</izvorni_sadrzaj>
    <derivirana_varijabla naziv="DomainObject.Predmet.ProtustrankaNazivFormatedOIB_1">SMARTPARK-V jednostavno društvo s ograničenom odgovornošću za trgovinu i usluge, OIB 52654945212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13791.82</izvorni_sadrzaj>
    <derivirana_varijabla naziv="DomainObject.Predmet.TrenutnaVrijednost_1">13791.82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SMARTPARK-V jednostavno društvo s ograničenom odgovornošću za trgovinu i usluge zastupanog po punomoćniku Kristijan Varšić</item>
    </izvorni_sadrzaj>
    <derivirana_varijabla naziv="DomainObject.Predmet.ProtuStrankaListFormated_1">
      <item>SMARTPARK-V jednostavno društvo s ograničenom odgovornošću za trgovinu i usluge zastupanog po punomoćniku Kristijan Varšić</item>
    </derivirana_varijabla>
  </DomainObject.Predmet.ProtuStrankaListFormated>
  <DomainObject.Predmet.ProtuStrankaListFormatedOIB>
    <izvorni_sadrzaj>
      <item>SMARTPARK-V jednostavno društvo s ograničenom odgovornošću za trgovinu i usluge, OIB 52654945212 zastupanog po punomoćniku Kristijan Varšić</item>
    </izvorni_sadrzaj>
    <derivirana_varijabla naziv="DomainObject.Predmet.ProtuStrankaListFormatedOIB_1">
      <item>SMARTPARK-V jednostavno društvo s ograničenom odgovornošću za trgovinu i usluge, OIB 52654945212 zastupanog po punomoćniku Kristijan Varšić</item>
    </derivirana_varijabla>
  </DomainObject.Predmet.ProtuStrankaListFormatedOIB>
  <DomainObject.Predmet.ProtuStrankaListFormatedWithAdress>
    <izvorni_sadrzaj>
      <item>SMARTPARK-V jednostavno društvo s ograničenom odgovornošću za trgovinu i usluge, Prvomajska ulica 3, 40000 Mihovljan zastupanog po punomoćniku Kristijan Varšić</item>
    </izvorni_sadrzaj>
    <derivirana_varijabla naziv="DomainObject.Predmet.ProtuStrankaListFormatedWithAdress_1">
      <item>SMARTPARK-V jednostavno društvo s ograničenom odgovornošću za trgovinu i usluge, Prvomajska ulica 3, 40000 Mihovljan zastupanog po punomoćniku Kristijan Varšić</item>
    </derivirana_varijabla>
  </DomainObject.Predmet.ProtuStrankaListFormatedWithAdress>
  <DomainObject.Predmet.ProtuStrankaListFormatedWithAdressOIB>
    <izvorni_sadrzaj>
      <item>SMARTPARK-V jednostavno društvo s ograničenom odgovornošću za trgovinu i usluge, OIB 52654945212, Prvomajska ulica 3, 40000 Mihovljan zastupanog po punomoćniku Kristijan Varšić</item>
    </izvorni_sadrzaj>
    <derivirana_varijabla naziv="DomainObject.Predmet.ProtuStrankaListFormatedWithAdressOIB_1">
      <item>SMARTPARK-V jednostavno društvo s ograničenom odgovornošću za trgovinu i usluge, OIB 52654945212, Prvomajska ulica 3, 40000 Mihovljan zastupanog po punomoćniku Kristijan Varšić</item>
    </derivirana_varijabla>
  </DomainObject.Predmet.ProtuStrankaListFormatedWithAdressOIB>
  <DomainObject.Predmet.ProtuStrankaListNazivFormated>
    <izvorni_sadrzaj>
      <item>SMARTPARK-V jednostavno društvo s ograničenom odgovornošću za trgovinu i usluge</item>
    </izvorni_sadrzaj>
    <derivirana_varijabla naziv="DomainObject.Predmet.ProtuStrankaListNazivFormated_1">
      <item>SMARTPARK-V jednostavno društvo s ograničenom odgovornošću za trgovinu i usluge</item>
    </derivirana_varijabla>
  </DomainObject.Predmet.ProtuStrankaListNazivFormated>
  <DomainObject.Predmet.ProtuStrankaListNazivFormatedOIB>
    <izvorni_sadrzaj>
      <item>SMARTPARK-V jednostavno društvo s ograničenom odgovornošću za trgovinu i usluge, OIB 52654945212</item>
    </izvorni_sadrzaj>
    <derivirana_varijabla naziv="DomainObject.Predmet.ProtuStrankaListNazivFormatedOIB_1">
      <item>SMARTPARK-V jednostavno društvo s ograničenom odgovornošću za trgovinu i usluge, OIB 52654945212</item>
    </derivirana_varijabla>
  </DomainObject.Predmet.ProtuStrankaListNazivFormatedOIB>
  <DomainObject.Predmet.OstaliListFormated>
    <izvorni_sadrzaj>
      <item>Sudski registar Trgovačkog suda u Varaždinu</item>
      <item>Kristijan Varšić punomoćnik sudionika u postupku SMARTPARK-V jednostavno društvo s ograničenom odgovornošću za trgovinu i usluge</item>
    </izvorni_sadrzaj>
    <derivirana_varijabla naziv="DomainObject.Predmet.OstaliListFormated_1">
      <item>Sudski registar Trgovačkog suda u Varaždinu</item>
      <item>Kristijan Varšić punomoćnik sudionika u postupku SMARTPARK-V jednostavno društvo s ograničenom odgovornošću za trgovinu i usluge</item>
    </derivirana_varijabla>
  </DomainObject.Predmet.OstaliListFormated>
  <DomainObject.Predmet.OstaliListFormatedOIB>
    <izvorni_sadrzaj>
      <item>Sudski registar Trgovačkog suda u Varaždinu</item>
      <item>Kristijan Varšić, OIB 35155403440 punomoćnik sudionika u postupku SMARTPARK-V jednostavno društvo s ograničenom odgovornošću za trgovinu i usluge</item>
    </izvorni_sadrzaj>
    <derivirana_varijabla naziv="DomainObject.Predmet.OstaliListFormatedOIB_1">
      <item>Sudski registar Trgovačkog suda u Varaždinu</item>
      <item>Kristijan Varšić, OIB 35155403440 punomoćnik sudionika u postupku SMARTPARK-V jednostavno društvo s ograničenom odgovornošću za trgovinu i usluge</item>
    </derivirana_varijabla>
  </DomainObject.Predmet.OstaliListFormatedOIB>
  <DomainObject.Predmet.OstaliListFormatedWithAdress>
    <izvorni_sadrzaj>
      <item>Sudski registar Trgovačkog suda u Varaždinu, B.Radića 2, 42000 Varaždin</item>
      <item>Kristijan Varšić, Prvomajska Ulica 3, 40000 Mihovljan punomoćnik sudionika u postupku SMARTPARK-V jednostavno društvo s ograničenom odgovornošću za trgovinu i usluge</item>
    </izvorni_sadrzaj>
    <derivirana_varijabla naziv="DomainObject.Predmet.OstaliListFormatedWithAdress_1">
      <item>Sudski registar Trgovačkog suda u Varaždinu, B.Radića 2, 42000 Varaždin</item>
      <item>Kristijan Varšić, Prvomajska Ulica 3, 40000 Mihovljan punomoćnik sudionika u postupku SMARTPARK-V jednostavno društvo s ograničenom odgovornošću za trgovinu i usluge</item>
    </derivirana_varijabla>
  </DomainObject.Predmet.OstaliListFormatedWithAdress>
  <DomainObject.Predmet.OstaliListFormatedWithAdressOIB>
    <izvorni_sadrzaj>
      <item>Sudski registar Trgovačkog suda u Varaždinu, B.Radića 2, 42000 Varaždin</item>
      <item>Kristijan Varšić, OIB 35155403440, Prvomajska Ulica 3, 40000 Mihovljan punomoćnik sudionika u postupku SMARTPARK-V jednostavno društvo s ograničenom odgovornošću za trgovinu i usluge</item>
    </izvorni_sadrzaj>
    <derivirana_varijabla naziv="DomainObject.Predmet.OstaliListFormatedWithAdressOIB_1">
      <item>Sudski registar Trgovačkog suda u Varaždinu, B.Radića 2, 42000 Varaždin</item>
      <item>Kristijan Varšić, OIB 35155403440, Prvomajska Ulica 3, 40000 Mihovljan punomoćnik sudionika u postupku SMARTPARK-V jednostavno društvo s ograničenom odgovornošću za trgovinu i usluge</item>
    </derivirana_varijabla>
  </DomainObject.Predmet.OstaliListFormatedWithAdressOIB>
  <DomainObject.Predmet.OstaliListNazivFormated>
    <izvorni_sadrzaj>
      <item>Sudski registar Trgovačkog suda u Varaždinu</item>
      <item>Kristijan Varšić</item>
    </izvorni_sadrzaj>
    <derivirana_varijabla naziv="DomainObject.Predmet.OstaliListNazivFormated_1">
      <item>Sudski registar Trgovačkog suda u Varaždinu</item>
      <item>Kristijan Varšić</item>
    </derivirana_varijabla>
  </DomainObject.Predmet.OstaliListNazivFormated>
  <DomainObject.Predmet.OstaliListNazivFormatedOIB>
    <izvorni_sadrzaj>
      <item>Sudski registar Trgovačkog suda u Varaždinu</item>
      <item>Kristijan Varšić, OIB 35155403440</item>
    </izvorni_sadrzaj>
    <derivirana_varijabla naziv="DomainObject.Predmet.OstaliListNazivFormatedOIB_1">
      <item>Sudski registar Trgovačkog suda u Varaždinu</item>
      <item>Kristijan Varšić, OIB 35155403440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2019.</izvorni_sadrzaj>
    <derivirana_varijabla naziv="DomainObject.Datum_1">24. rujna 2019.</derivirana_varijabla>
  </DomainObject.Datum>
  <DomainObject.PoslovniBrojDokumenta>
    <izvorni_sadrzaj>St-268/2019-3</izvorni_sadrzaj>
    <derivirana_varijabla naziv="DomainObject.PoslovniBrojDokumenta_1">St-268/2019-3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SMARTPARK-V jednostavno društvo s ograničenom odgovornošću za trgovinu i usluge</izvorni_sadrzaj>
    <derivirana_varijabla naziv="DomainObject.Predmet.ProtustrankaIDrugi_1">SMARTPARK-V jednostavno društvo s ograničenom odgovornošću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SMARTPARK-V jednostavno društvo s ograničenom odgovornošću za trgovinu i usluge, OIB 52654945212, Prvomajska ulica 3, 40000 Mihovljan</izvorni_sadrzaj>
    <derivirana_varijabla naziv="DomainObject.Predmet.ProtustrankaIDrugiAdressOIB_1">SMARTPARK-V jednostavno društvo s ograničenom odgovornošću za trgovinu i usluge, OIB 52654945212, Prvomajska ulica 3,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SMARTPARK-V jednostavno društvo s ograničenom odgovornošću za trgovinu i usluge</item>
      <item>Financijska agencija</item>
      <item>Sudski registar Trgovačkog suda u Varaždinu</item>
      <item>Kristijan Varšić</item>
    </izvorni_sadrzaj>
    <derivirana_varijabla naziv="DomainObject.Predmet.SudioniciListNaziv_1">
      <item>SMARTPARK-V jednostavno društvo s ograničenom odgovornošću za trgovinu i usluge</item>
      <item>Financijska agencija</item>
      <item>Sudski registar Trgovačkog suda u Varaždinu</item>
      <item>Kristijan Varšić</item>
    </derivirana_varijabla>
  </DomainObject.Predmet.SudioniciListNaziv>
  <DomainObject.Predmet.SudioniciListAdressOIB>
    <izvorni_sadrzaj>
      <item>SMARTPARK-V jednostavno društvo s ograničenom odgovornošću za trgovinu i usluge, OIB 52654945212, Prvomajska ulica 3,40000 Mihovljan</item>
      <item>Financijska agencija, OIB 85821130368, A.CESARCA 2,42000 Varaždin</item>
      <item>Sudski registar Trgovačkog suda u Varaždinu, B.Radića 2,42000 Varaždin</item>
      <item>Kristijan Varšić, OIB 35155403440, Prvomajska Ulica 3,40000 Mihovljan</item>
    </izvorni_sadrzaj>
    <derivirana_varijabla naziv="DomainObject.Predmet.SudioniciListAdressOIB_1">
      <item>SMARTPARK-V jednostavno društvo s ograničenom odgovornošću za trgovinu i usluge, OIB 52654945212, Prvomajska ulica 3,40000 Mihovljan</item>
      <item>Financijska agencija, OIB 85821130368, A.CESARCA 2,42000 Varaždin</item>
      <item>Sudski registar Trgovačkog suda u Varaždinu, B.Radića 2,42000 Varaždin</item>
      <item>Kristijan Varšić, OIB 35155403440, Prvomajska Ulica 3,40000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525A2-BDBD-4A78-A55C-49E2B81DC45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521</properties:Words>
  <properties:Characters>2809</properties:Characters>
  <properties:Lines>85</properties:Lines>
  <properties:Paragraphs>19</properties:Paragraphs>
  <properties:TotalTime>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2019-09-24T06:47:00Z</cp:lastPrinted>
  <dcterms:modified xmlns:xsi="http://www.w3.org/2001/XMLSchema-instance" xsi:type="dcterms:W3CDTF">2019-09-24T06:57:00Z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St-268/2019-3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