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ae79" w14:paraId="c67ae79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957E0A">
        <w:rPr>
          <w:rStyle w:val="Strong"/>
          <w:b w:val="false"/>
        </w:rPr>
        <w:t>84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</w:t>
      </w:r>
      <w:r w:rsidR="00957E0A">
        <w:rPr>
          <w:rStyle w:val="Strong"/>
          <w:b w:val="false"/>
        </w:rPr>
        <w:t>2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60174C">
        <w:t>OTVORENO SVEUČILIŠTE KLANJEC – PODUZEĆE ZA KULTURNO PROSVJETNU I NAKL</w:t>
      </w:r>
      <w:r w:rsidR="006D791E">
        <w:t>A</w:t>
      </w:r>
      <w:r w:rsidR="0060174C">
        <w:t xml:space="preserve">DNIČKU DJELAT., UGOSTITELJ., TRGOVINU, AGENCIJSKE I POSL.SERVISNE USL., D.O.O., Klanjec, Antuna Augustinčića 1, </w:t>
      </w:r>
      <w:r w:rsidR="00C75AC9">
        <w:t xml:space="preserve">OIB: </w:t>
      </w:r>
      <w:r w:rsidR="0060174C">
        <w:t>67704482086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EB5E1B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0174C">
        <w:t>OTVORENO SVEUČILIŠTE KLANJEC – PODUZEĆE ZA KULTURNO PROSVJETNU I NAKL</w:t>
      </w:r>
      <w:r w:rsidR="00951677">
        <w:t>A</w:t>
      </w:r>
      <w:r w:rsidR="0060174C">
        <w:t>DNIČKU DJELAT., UGOSTITELJ., TRGOVINU, AGENCIJSKE I POSL.SERVISNE USL., D.O.O., Klanjec, Antuna Augustinčića 1, OIB: 67704482086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60174C">
        <w:t xml:space="preserve"> 12</w:t>
      </w:r>
      <w:r w:rsidR="00780AF6">
        <w:t>.</w:t>
      </w:r>
      <w:r w:rsidR="0060174C">
        <w:t>388</w:t>
      </w:r>
      <w:r w:rsidR="00B20F95">
        <w:t>,</w:t>
      </w:r>
      <w:r w:rsidR="0060174C">
        <w:t>03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60174C">
        <w:t>84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EB5E1B">
        <w:t>3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0174C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4734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0174C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D791E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1677"/>
    <w:rsid w:val="009525D4"/>
    <w:rsid w:val="00957E0A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C4E4D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FC4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FC4E4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FC4E4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E4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E4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FC4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FC4E4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FC4E4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E4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E4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OTVORENO SVEUČILIŠTE KLANJEC d.o.o.</izvorni_sadrzaj>
    <derivirana_varijabla naziv="DomainObject.Predmet.ProtustrankaFormated_1">  OTVORENO SVEUČILIŠTE KLANJEC d.o.o.</derivirana_varijabla>
  </DomainObject.Predmet.ProtustrankaFormated>
  <DomainObject.Predmet.ProtustrankaFormatedOIB>
    <izvorni_sadrzaj>  OTVORENO SVEUČILIŠTE KLANJEC d.o.o., OIB 67704482086</izvorni_sadrzaj>
    <derivirana_varijabla naziv="DomainObject.Predmet.ProtustrankaFormatedOIB_1">  OTVORENO SVEUČILIŠTE KLANJEC d.o.o., OIB 67704482086</derivirana_varijabla>
  </DomainObject.Predmet.ProtustrankaFormatedOIB>
  <DomainObject.Predmet.ProtustrankaFormatedWithAdress>
    <izvorni_sadrzaj> OTVORENO SVEUČILIŠTE KLANJEC d.o.o., Anutuna Augustinčića 1, 49290 Klanjec</izvorni_sadrzaj>
    <derivirana_varijabla naziv="DomainObject.Predmet.ProtustrankaFormatedWithAdress_1"> OTVORENO SVEUČILIŠTE KLANJEC d.o.o., Anutuna Augustinčića 1, 49290 Klanjec</derivirana_varijabla>
  </DomainObject.Predmet.ProtustrankaFormatedWithAdress>
  <DomainObject.Predmet.ProtustrankaFormatedWithAdressOIB>
    <izvorni_sadrzaj> OTVORENO SVEUČILIŠTE KLANJEC d.o.o., OIB 67704482086, Anutuna Augustinčića 1, 49290 Klanjec</izvorni_sadrzaj>
    <derivirana_varijabla naziv="DomainObject.Predmet.ProtustrankaFormatedWithAdressOIB_1"> OTVORENO SVEUČILIŠTE KLANJEC d.o.o., OIB 67704482086, Anutuna Augustinčića 1, 49290 Klanjec</derivirana_varijabla>
  </DomainObject.Predmet.ProtustrankaFormatedWithAdressOIB>
  <DomainObject.Predmet.ProtustrankaWithAdress>
    <izvorni_sadrzaj>OTVORENO SVEUČILIŠTE KLANJEC d.o.o. Anutuna Augustinčića 1, 49290 Klanjec</izvorni_sadrzaj>
    <derivirana_varijabla naziv="DomainObject.Predmet.ProtustrankaWithAdress_1">OTVORENO SVEUČILIŠTE KLANJEC d.o.o. Anutuna Augustinčića 1, 49290 Klanjec</derivirana_varijabla>
  </DomainObject.Predmet.ProtustrankaWithAdress>
  <DomainObject.Predmet.ProtustrankaWithAdressOIB>
    <izvorni_sadrzaj>OTVORENO SVEUČILIŠTE KLANJEC d.o.o., OIB 67704482086, Anutuna Augustinčića 1, 49290 Klanjec</izvorni_sadrzaj>
    <derivirana_varijabla naziv="DomainObject.Predmet.ProtustrankaWithAdressOIB_1">OTVORENO SVEUČILIŠTE KLANJEC d.o.o., OIB 67704482086, Anutuna Augustinčića 1, 49290 Klanjec</derivirana_varijabla>
  </DomainObject.Predmet.ProtustrankaWithAdressOIB>
  <DomainObject.Predmet.ProtustrankaNazivFormated>
    <izvorni_sadrzaj>OTVORENO SVEUČILIŠTE KLANJEC d.o.o.</izvorni_sadrzaj>
    <derivirana_varijabla naziv="DomainObject.Predmet.ProtustrankaNazivFormated_1">OTVORENO SVEUČILIŠTE KLANJEC d.o.o.</derivirana_varijabla>
  </DomainObject.Predmet.ProtustrankaNazivFormated>
  <DomainObject.Predmet.ProtustrankaNazivFormatedOIB>
    <izvorni_sadrzaj>OTVORENO SVEUČILIŠTE KLANJEC d.o.o., OIB 67704482086</izvorni_sadrzaj>
    <derivirana_varijabla naziv="DomainObject.Predmet.ProtustrankaNazivFormatedOIB_1">OTVORENO SVEUČILIŠTE KLANJEC d.o.o., OIB 67704482086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OTVORENO SVEUČILIŠTE KLANJEC d.o.o.</item>
    </izvorni_sadrzaj>
    <derivirana_varijabla naziv="DomainObject.Predmet.ProtuStrankaListFormated_1">
      <item>OTVORENO SVEUČILIŠTE KLANJEC d.o.o.</item>
    </derivirana_varijabla>
  </DomainObject.Predmet.ProtuStrankaListFormated>
  <DomainObject.Predmet.ProtuStrankaListFormatedOIB>
    <izvorni_sadrzaj>
      <item>OTVORENO SVEUČILIŠTE KLANJEC d.o.o., OIB 67704482086</item>
    </izvorni_sadrzaj>
    <derivirana_varijabla naziv="DomainObject.Predmet.ProtuStrankaListFormatedOIB_1">
      <item>OTVORENO SVEUČILIŠTE KLANJEC d.o.o., OIB 67704482086</item>
    </derivirana_varijabla>
  </DomainObject.Predmet.ProtuStrankaListFormatedOIB>
  <DomainObject.Predmet.ProtuStrankaListFormatedWithAdress>
    <izvorni_sadrzaj>
      <item>OTVORENO SVEUČILIŠTE KLANJEC d.o.o., Anutuna Augustinčića 1, 49290 Klanjec</item>
    </izvorni_sadrzaj>
    <derivirana_varijabla naziv="DomainObject.Predmet.ProtuStrankaListFormatedWithAdress_1">
      <item>OTVORENO SVEUČILIŠTE KLANJEC d.o.o., Anutuna Augustinčića 1, 49290 Klanjec</item>
    </derivirana_varijabla>
  </DomainObject.Predmet.ProtuStrankaListFormatedWithAdress>
  <DomainObject.Predmet.ProtuStrankaListFormatedWithAdressOIB>
    <izvorni_sadrzaj>
      <item>OTVORENO SVEUČILIŠTE KLANJEC d.o.o., OIB 67704482086, Anutuna Augustinčića 1, 49290 Klanjec</item>
    </izvorni_sadrzaj>
    <derivirana_varijabla naziv="DomainObject.Predmet.ProtuStrankaListFormatedWithAdressOIB_1">
      <item>OTVORENO SVEUČILIŠTE KLANJEC d.o.o., OIB 67704482086, Anutuna Augustinčića 1, 49290 Klanjec</item>
    </derivirana_varijabla>
  </DomainObject.Predmet.ProtuStrankaListFormatedWithAdressOIB>
  <DomainObject.Predmet.ProtuStrankaListNazivFormated>
    <izvorni_sadrzaj>
      <item>OTVORENO SVEUČILIŠTE KLANJEC d.o.o.</item>
    </izvorni_sadrzaj>
    <derivirana_varijabla naziv="DomainObject.Predmet.ProtuStrankaListNazivFormated_1">
      <item>OTVORENO SVEUČILIŠTE KLANJEC d.o.o.</item>
    </derivirana_varijabla>
  </DomainObject.Predmet.ProtuStrankaListNazivFormated>
  <DomainObject.Predmet.ProtuStrankaListNazivFormatedOIB>
    <izvorni_sadrzaj>
      <item>OTVORENO SVEUČILIŠTE KLANJEC d.o.o., OIB 67704482086</item>
    </izvorni_sadrzaj>
    <derivirana_varijabla naziv="DomainObject.Predmet.ProtuStrankaListNazivFormatedOIB_1">
      <item>OTVORENO SVEUČILIŠTE KLANJEC d.o.o., OIB 67704482086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OTVORENO SVEUČILIŠTE KLANJEC d.o.o.</izvorni_sadrzaj>
    <derivirana_varijabla naziv="DomainObject.Predmet.ProtustrankaIDrugi_1">OTVORENO SVEUČILIŠTE KLANJEC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OTVORENO SVEUČILIŠTE KLANJEC d.o.o., OIB 67704482086, Anutuna Augustinčića 1, 49290 Klanjec</izvorni_sadrzaj>
    <derivirana_varijabla naziv="DomainObject.Predmet.ProtustrankaIDrugiAdressOIB_1">OTVORENO SVEUČILIŠTE KLANJEC d.o.o., OIB 67704482086, Anutuna Augustinčića 1,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OTVORENO SVEUČILIŠTE KLANJEC d.o.o.</item>
      <item>FINA Regionalni centar Zagreb</item>
    </izvorni_sadrzaj>
    <derivirana_varijabla naziv="DomainObject.Predmet.SudioniciListNaziv_1">
      <item>OTVORENO SVEUČILIŠTE KLANJEC d.o.o.</item>
      <item>FINA Regionalni centar Zagreb</item>
    </derivirana_varijabla>
  </DomainObject.Predmet.SudioniciListNaziv>
  <DomainObject.Predmet.SudioniciListAdressOIB>
    <izvorni_sadrzaj>
      <item>OTVORENO SVEUČILIŠTE KLANJEC d.o.o., OIB 67704482086, Anutuna Augustinčića 1,49290 Klanjec</item>
      <item>FINA Regionalni centar Zagreb, OIB 85821130368, Trg svibanjskih žrtava 1995. 1,10000 Zagreb</item>
    </izvorni_sadrzaj>
    <derivirana_varijabla naziv="DomainObject.Predmet.SudioniciListAdressOIB_1">
      <item>OTVORENO SVEUČILIŠTE KLANJEC d.o.o., OIB 67704482086, Anutuna Augustinčića 1,49290 Klanjec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67704482086</item>
      <item>, OIB 85821130368</item>
    </izvorni_sadrzaj>
    <derivirana_varijabla naziv="DomainObject.Predmet.SudioniciListNazivOIB_1">
      <item>, OIB 67704482086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ECDD5C-4502-4D01-8F30-9ECF4EA28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2232</properties:Characters>
  <properties:Lines>53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2017-02-03T09:34:00Z</dcterms:created>
  <dc:creator>Korisnik</dc:creator>
  <cp:lastModifiedBy>Maja Videnović</cp:lastModifiedBy>
  <cp:lastPrinted>2017-02-03T09:37:00Z</cp:lastPrinted>
  <dcterms:modified xmlns:xsi="http://www.w3.org/2001/XMLSchema-instance" xsi:type="dcterms:W3CDTF">2017-02-03T09:39:00Z</dcterms:modified>
  <cp:revision>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