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52f1" w14:paraId="18952f1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7D1BAB" w:rsidP="00584931" w:rsidR="007D1BAB">
      <w:pPr>
        <w:ind w:left="5040"/>
        <w:jc w:val="right"/>
      </w:pPr>
      <w:r>
        <w:t>LJULJETA ĐEVELJAKAJ</w:t>
      </w:r>
    </w:p>
    <w:p w:rsidRDefault="007D1BAB" w:rsidP="00584931" w:rsidR="007D1BAB">
      <w:pPr>
        <w:ind w:left="5040"/>
        <w:jc w:val="right"/>
      </w:pPr>
      <w:r>
        <w:t>Ivana Meštrovića 8</w:t>
      </w:r>
    </w:p>
    <w:p w:rsidRDefault="007D1BAB" w:rsidP="00584931" w:rsidR="00E36A19">
      <w:pPr>
        <w:ind w:left="5040"/>
        <w:jc w:val="right"/>
      </w:pPr>
      <w:r>
        <w:t>BENKOVAC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7D1BAB">
        <w:t>844</w:t>
      </w:r>
      <w:r w:rsidR="00E36A19">
        <w:t>/16-4</w:t>
      </w:r>
      <w:r>
        <w:t xml:space="preserve"> od </w:t>
      </w:r>
      <w:r w:rsidR="00E36A19">
        <w:t>16</w:t>
      </w:r>
      <w:r w:rsidR="00B1686E">
        <w:t>. lipnja</w:t>
      </w:r>
      <w:r>
        <w:t xml:space="preserve"> 2016. pokrenut je prethodni postupak radi utvrđivanja uvjeta za otvaranje stečajnog postupka nad stečajnim dužnikom </w:t>
      </w:r>
      <w:r w:rsidR="007D1BAB">
        <w:t>RIMALE j.d.o.o., Benkovac, Ivana Meštrovića 8, OIB: 65893793311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E36A19">
        <w:t>29</w:t>
      </w:r>
      <w:r w:rsidR="00B1686E">
        <w:t>. lipnja</w:t>
      </w:r>
      <w:r w:rsidR="007C0F7F">
        <w:t xml:space="preserve"> 2016. u</w:t>
      </w:r>
      <w:r w:rsidR="007C0F7F" w:rsidRPr="00F60CD9">
        <w:t xml:space="preserve"> </w:t>
      </w:r>
      <w:r w:rsidR="00E36A19">
        <w:t>08,</w:t>
      </w:r>
      <w:r w:rsidR="007D1BAB">
        <w:t>45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E36A19">
        <w:t>29</w:t>
      </w:r>
      <w:r w:rsidR="00B1686E">
        <w:t>. lipnja</w:t>
      </w:r>
      <w:r w:rsidR="007C0F7F">
        <w:t xml:space="preserve"> </w:t>
      </w:r>
      <w:r>
        <w:t xml:space="preserve">2016. u </w:t>
      </w:r>
      <w:r w:rsidR="00B1686E">
        <w:t>08,</w:t>
      </w:r>
      <w:r w:rsidR="007D1BAB">
        <w:t>45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E36A19">
        <w:t>16</w:t>
      </w:r>
      <w:r w:rsidR="00B1686E">
        <w:t>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1B618F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7673203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7D1BAB">
      <w:rPr>
        <w:b/>
        <w:bCs/>
        <w:sz w:val="28"/>
      </w:rPr>
      <w:t>844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B618F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D1BAB"/>
    <w:rsid w:val="007E425C"/>
    <w:rsid w:val="0080429C"/>
    <w:rsid w:val="00821885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1686E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4DDD"/>
    <w:rsid w:val="00DF5870"/>
    <w:rsid w:val="00E069BC"/>
    <w:rsid w:val="00E073B9"/>
    <w:rsid w:val="00E36A1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218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8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88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88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88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218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8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88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88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88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RIMALE jednostavno društvo s ograničenom odgovornošću za usluge</izvorni_sadrzaj>
    <derivirana_varijabla naziv="DomainObject.Predmet.ProtustrankaFormated_1">  RIMALE jednostavno društvo s ograničenom odgovornošću za usluge</derivirana_varijabla>
  </DomainObject.Predmet.ProtustrankaFormated>
  <DomainObject.Predmet.ProtustrankaFormatedOIB>
    <izvorni_sadrzaj>  RIMALE jednostavno društvo s ograničenom odgovornošću za usluge, OIB 65893793311</izvorni_sadrzaj>
    <derivirana_varijabla naziv="DomainObject.Predmet.ProtustrankaFormatedOIB_1">  RIMALE jednostavno društvo s ograničenom odgovornošću za usluge, OIB 65893793311</derivirana_varijabla>
  </DomainObject.Predmet.ProtustrankaFormatedOIB>
  <DomainObject.Predmet.ProtustrankaFormatedWithAdress>
    <izvorni_sadrzaj> RIMALE jednostavno društvo s ograničenom odgovornošću za usluge, Ivana Meštrovića 8, 23420 Benkovac</izvorni_sadrzaj>
    <derivirana_varijabla naziv="DomainObject.Predmet.ProtustrankaFormatedWithAdress_1"> RIMALE jednostavno društvo s ograničenom odgovornošću za usluge, Ivana Meštrovića 8, 23420 Benkovac</derivirana_varijabla>
  </DomainObject.Predmet.ProtustrankaFormatedWithAdress>
  <DomainObject.Predmet.ProtustrankaFormatedWithAdressOIB>
    <izvorni_sadrzaj> RIMALE jednostavno društvo s ograničenom odgovornošću za usluge, OIB 65893793311, Ivana Meštrovića 8, 23420 Benkovac</izvorni_sadrzaj>
    <derivirana_varijabla naziv="DomainObject.Predmet.ProtustrankaFormatedWithAdressOIB_1"> RIMALE jednostavno društvo s ograničenom odgovornošću za usluge, OIB 65893793311, Ivana Meštrovića 8, 23420 Benkovac</derivirana_varijabla>
  </DomainObject.Predmet.ProtustrankaFormatedWithAdressOIB>
  <DomainObject.Predmet.ProtustrankaWithAdress>
    <izvorni_sadrzaj>RIMALE jednostavno društvo s ograničenom odgovornošću za usluge Ivana Meštrovića 8, 23420 Benkovac</izvorni_sadrzaj>
    <derivirana_varijabla naziv="DomainObject.Predmet.ProtustrankaWithAdress_1">RIMALE jednostavno društvo s ograničenom odgovornošću za usluge Ivana Meštrovića 8, 23420 Benkovac</derivirana_varijabla>
  </DomainObject.Predmet.ProtustrankaWithAdress>
  <DomainObject.Predmet.ProtustrankaWithAdressOIB>
    <izvorni_sadrzaj>RIMALE jednostavno društvo s ograničenom odgovornošću za usluge, OIB 65893793311, Ivana Meštrovića 8, 23420 Benkovac</izvorni_sadrzaj>
    <derivirana_varijabla naziv="DomainObject.Predmet.ProtustrankaWithAdressOIB_1">RIMALE jednostavno društvo s ograničenom odgovornošću za usluge, OIB 65893793311, Ivana Meštrovića 8, 23420 Benkovac</derivirana_varijabla>
  </DomainObject.Predmet.ProtustrankaWithAdressOIB>
  <DomainObject.Predmet.ProtustrankaNazivFormated>
    <izvorni_sadrzaj>RIMALE jednostavno društvo s ograničenom odgovornošću za usluge</izvorni_sadrzaj>
    <derivirana_varijabla naziv="DomainObject.Predmet.ProtustrankaNazivFormated_1">RIMALE jednostavno društvo s ograničenom odgovornošću za usluge</derivirana_varijabla>
  </DomainObject.Predmet.ProtustrankaNazivFormated>
  <DomainObject.Predmet.ProtustrankaNazivFormatedOIB>
    <izvorni_sadrzaj>RIMALE jednostavno društvo s ograničenom odgovornošću za usluge, OIB 65893793311</izvorni_sadrzaj>
    <derivirana_varijabla naziv="DomainObject.Predmet.ProtustrankaNazivFormatedOIB_1">RIMALE jednostavno društvo s ograničenom odgovornošću za usluge, OIB 65893793311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43820.08</izvorni_sadrzaj>
    <derivirana_varijabla naziv="DomainObject.Predmet.TrenutnaVrijednost_1">43820.08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RIMALE jednostavno društvo s ograničenom odgovornošću za usluge</item>
    </izvorni_sadrzaj>
    <derivirana_varijabla naziv="DomainObject.Predmet.ProtuStrankaListFormated_1">
      <item>RIMALE jednostavno društvo s ograničenom odgovornošću za usluge</item>
    </derivirana_varijabla>
  </DomainObject.Predmet.ProtuStrankaListFormated>
  <DomainObject.Predmet.ProtuStrankaListFormatedOIB>
    <izvorni_sadrzaj>
      <item>RIMALE jednostavno društvo s ograničenom odgovornošću za usluge, OIB 65893793311</item>
    </izvorni_sadrzaj>
    <derivirana_varijabla naziv="DomainObject.Predmet.ProtuStrankaListFormatedOIB_1">
      <item>RIMALE jednostavno društvo s ograničenom odgovornošću za usluge, OIB 65893793311</item>
    </derivirana_varijabla>
  </DomainObject.Predmet.ProtuStrankaListFormatedOIB>
  <DomainObject.Predmet.ProtuStrankaListFormatedWithAdress>
    <izvorni_sadrzaj>
      <item>RIMALE jednostavno društvo s ograničenom odgovornošću za usluge, Ivana Meštrovića 8, 23420 Benkovac</item>
    </izvorni_sadrzaj>
    <derivirana_varijabla naziv="DomainObject.Predmet.ProtuStrankaListFormatedWithAdress_1">
      <item>RIMALE jednostavno društvo s ograničenom odgovornošću za usluge, Ivana Meštrovića 8, 23420 Benkovac</item>
    </derivirana_varijabla>
  </DomainObject.Predmet.ProtuStrankaListFormatedWithAdress>
  <DomainObject.Predmet.ProtuStrankaListFormatedWithAdressOIB>
    <izvorni_sadrzaj>
      <item>RIMALE jednostavno društvo s ograničenom odgovornošću za usluge, OIB 65893793311, Ivana Meštrovića 8, 23420 Benkovac</item>
    </izvorni_sadrzaj>
    <derivirana_varijabla naziv="DomainObject.Predmet.ProtuStrankaListFormatedWithAdressOIB_1">
      <item>RIMALE jednostavno društvo s ograničenom odgovornošću za usluge, OIB 65893793311, Ivana Meštrovića 8, 23420 Benkovac</item>
    </derivirana_varijabla>
  </DomainObject.Predmet.ProtuStrankaListFormatedWithAdressOIB>
  <DomainObject.Predmet.ProtuStrankaListNazivFormated>
    <izvorni_sadrzaj>
      <item>RIMALE jednostavno društvo s ograničenom odgovornošću za usluge</item>
    </izvorni_sadrzaj>
    <derivirana_varijabla naziv="DomainObject.Predmet.ProtuStrankaListNazivFormated_1">
      <item>RIMALE jednostavno društvo s ograničenom odgovornošću za usluge</item>
    </derivirana_varijabla>
  </DomainObject.Predmet.ProtuStrankaListNazivFormated>
  <DomainObject.Predmet.ProtuStrankaListNazivFormatedOIB>
    <izvorni_sadrzaj>
      <item>RIMALE jednostavno društvo s ograničenom odgovornošću za usluge, OIB 65893793311</item>
    </izvorni_sadrzaj>
    <derivirana_varijabla naziv="DomainObject.Predmet.ProtuStrankaListNazivFormatedOIB_1">
      <item>RIMALE jednostavno društvo s ograničenom odgovornošću za usluge, OIB 65893793311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RIMALE jednostavno društvo s ograničenom odgovornošću za usluge</izvorni_sadrzaj>
    <derivirana_varijabla naziv="DomainObject.Predmet.ProtustrankaIDrugi_1">RIMALE jednostavno društvo s ograničenom odgovornošću za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RIMALE jednostavno društvo s ograničenom odgovornošću za usluge, OIB 65893793311, Ivana Meštrovića 8, 23420 Benkovac</izvorni_sadrzaj>
    <derivirana_varijabla naziv="DomainObject.Predmet.ProtustrankaIDrugiAdressOIB_1">RIMALE jednostavno društvo s ograničenom odgovornošću za usluge, OIB 65893793311, Ivana Meštrovića 8,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RIMALE jednostavno društvo s ograničenom odgovornošću za usluge</item>
    </izvorni_sadrzaj>
    <derivirana_varijabla naziv="DomainObject.Predmet.SudioniciListNaziv_1">
      <item>Financijska agencija</item>
      <item>RIMALE jednostavno društvo s ograničenom odgovornošću za usluge</item>
    </derivirana_varijabla>
  </DomainObject.Predmet.SudioniciListNaziv>
  <DomainObject.Predmet.SudioniciListAdressOIB>
    <izvorni_sadrzaj>
      <item>Financijska agencija, OIB 85821130368, Ivana Danila 4,23000 Zadar</item>
      <item>RIMALE jednostavno društvo s ograničenom odgovornošću za usluge, OIB 65893793311, Ivana Meštrovića 8,23420 Benkovac</item>
    </izvorni_sadrzaj>
    <derivirana_varijabla naziv="DomainObject.Predmet.SudioniciListAdressOIB_1">
      <item>Financijska agencija, OIB 85821130368, Ivana Danila 4,23000 Zadar</item>
      <item>RIMALE jednostavno društvo s ograničenom odgovornošću za usluge, OIB 65893793311, Ivana Meštrovića 8,23420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65893793311</item>
    </izvorni_sadrzaj>
    <derivirana_varijabla naziv="DomainObject.Predmet.SudioniciListNazivOIB_1">
      <item>, OIB 85821130368</item>
      <item>, OIB 65893793311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F18185-94F3-438D-A95A-F0BA1D93A4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155</properties:Words>
  <properties:Characters>872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2016-06-15T12:35:00Z</dcterms:created>
  <dc:creator>Ardena Bajlo</dc:creator>
  <cp:lastModifiedBy>wsadmin</cp:lastModifiedBy>
  <cp:lastPrinted>2016-06-15T12:26:00Z</cp:lastPrinted>
  <dcterms:modified xmlns:xsi="http://www.w3.org/2001/XMLSchema-instance" xsi:type="dcterms:W3CDTF">2016-06-17T10:54:00Z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