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261f" w14:paraId="18d261f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FC2D33">
        <w:t>NEPTUN TURIZAM j.d.o.o. za ugostiteljstvo i turizam, Zadar, Bonifacija Perovića 7, OIB:11645232276</w:t>
      </w:r>
      <w:r w:rsidR="000524EB" w:rsidRPr="00E8339B">
        <w:t>,</w:t>
      </w:r>
      <w:r w:rsidR="00E8339B" w:rsidRPr="00E8339B">
        <w:t xml:space="preserve"> </w:t>
      </w:r>
      <w:r w:rsidR="00041690">
        <w:t>24</w:t>
      </w:r>
      <w:r w:rsidR="00713381">
        <w:t>.</w:t>
      </w:r>
      <w:r w:rsidR="00E8339B" w:rsidRPr="00E8339B">
        <w:t xml:space="preserve"> </w:t>
      </w:r>
      <w:r w:rsidR="00041690">
        <w:t>listopada</w:t>
      </w:r>
      <w:r w:rsidR="00E8339B" w:rsidRPr="00E8339B">
        <w:t xml:space="preserve">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FC2D33">
        <w:t>NEPTUN TURIZAM j.d.o.o. za ugostiteljstvo i turizam, Zadar, Bonifacija Perovića 7, OIB:11645232276</w:t>
      </w:r>
      <w:r w:rsidR="004738C6">
        <w:t>.</w:t>
      </w:r>
    </w:p>
    <w:p w:rsidRDefault="004738C6" w:rsidP="00E8339B" w:rsidR="004738C6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041690">
        <w:rPr>
          <w:b/>
        </w:rPr>
        <w:t>30</w:t>
      </w:r>
      <w:r w:rsidR="005F14EF">
        <w:rPr>
          <w:b/>
        </w:rPr>
        <w:t xml:space="preserve">. </w:t>
      </w:r>
      <w:r w:rsidR="00041690">
        <w:rPr>
          <w:b/>
        </w:rPr>
        <w:t>studenog</w:t>
      </w:r>
      <w:r w:rsidR="00347BB2" w:rsidRPr="005F14EF">
        <w:rPr>
          <w:b/>
        </w:rPr>
        <w:t xml:space="preserve"> 2018. u </w:t>
      </w:r>
      <w:r w:rsidR="00AB7D8C">
        <w:rPr>
          <w:b/>
        </w:rPr>
        <w:t>9,</w:t>
      </w:r>
      <w:r w:rsidR="00041690">
        <w:rPr>
          <w:b/>
        </w:rPr>
        <w:t>10</w:t>
      </w:r>
      <w:r w:rsidR="00AB7D8C">
        <w:rPr>
          <w:b/>
        </w:rPr>
        <w:t xml:space="preserve">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FC2D33">
        <w:t>Jurica Župan</w:t>
      </w:r>
      <w:r w:rsidR="00EB057A">
        <w:t xml:space="preserve"> iz </w:t>
      </w:r>
      <w:r w:rsidR="001B70EF">
        <w:t>Zadra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FC2D33">
        <w:t>1</w:t>
      </w:r>
      <w:r w:rsidR="00EB057A">
        <w:t xml:space="preserve">. </w:t>
      </w:r>
      <w:r w:rsidR="00FC2D33">
        <w:t>lipnja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1B70EF">
        <w:t>26</w:t>
      </w:r>
      <w:r w:rsidR="00E25BAC">
        <w:t xml:space="preserve">. </w:t>
      </w:r>
      <w:r w:rsidR="001B70EF">
        <w:t>lipnja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>Ministarstvo financija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FC2D33">
        <w:t>187</w:t>
      </w:r>
      <w:r w:rsidRPr="00E8339B">
        <w:t>/</w:t>
      </w:r>
      <w:r w:rsidR="004738C6">
        <w:t>2018</w:t>
      </w:r>
      <w:r w:rsidRPr="00E8339B">
        <w:t>-</w:t>
      </w:r>
      <w:r>
        <w:t>7</w:t>
      </w:r>
      <w:r w:rsidRPr="00E8339B">
        <w:t xml:space="preserve"> od </w:t>
      </w:r>
      <w:r w:rsidR="001B70EF">
        <w:t>27</w:t>
      </w:r>
      <w:r w:rsidR="00E25BAC">
        <w:t xml:space="preserve">. </w:t>
      </w:r>
      <w:r w:rsidR="001B70EF">
        <w:t>kolovoza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1B70EF">
        <w:t>13</w:t>
      </w:r>
      <w:r w:rsidR="00EB057A">
        <w:t xml:space="preserve">. </w:t>
      </w:r>
      <w:r w:rsidR="001B70EF">
        <w:t>rujna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041690">
        <w:t>24. listopada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C15A4D" w:rsidP="00C15A4D" w:rsidR="00C15A4D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C15A4D" w:rsidP="00C15A4D" w:rsidR="00C15A4D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70F75" w:rsidP="00170F75" w:rsidR="00170F75"/>
    <w:p w:rsidRDefault="00E8339B" w:rsidP="00170F75" w:rsidR="00E8339B" w:rsidRPr="00E8339B">
      <w:pPr>
        <w:jc w:val="center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C15A4D">
      <w:rPr>
        <w:noProof/>
      </w:rPr>
      <w:t>2</w:t>
    </w:r>
    <w:r>
      <w:fldChar w:fldCharType="end"/>
    </w:r>
    <w:r>
      <w:tab/>
    </w:r>
    <w:r w:rsidR="00922C07">
      <w:t>Poslovni broj: 2 St-</w:t>
    </w:r>
    <w:r w:rsidR="00FC2D33">
      <w:t>334</w:t>
    </w:r>
    <w:r w:rsidR="00922C07">
      <w:t>/2018-</w:t>
    </w:r>
    <w:r w:rsidR="00FC2D3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FC2D33">
      <w:t>334</w:t>
    </w:r>
    <w:r w:rsidR="00922C07">
      <w:t>/2018-</w:t>
    </w:r>
    <w:r w:rsidR="00FC2D3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1690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B70EF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15A4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5764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2D33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15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A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15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A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916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TURIZAM j.d.o.o. za ugostiteljstvo i turizam</izvorni_sadrzaj>
    <derivirana_varijabla naziv="DomainObject.Predmet.ProtustrankaFormated_1">  NEPTUN TURIZAM j.d.o.o. za ugostiteljstvo i turizam</derivirana_varijabla>
  </DomainObject.Predmet.ProtustrankaFormated>
  <DomainObject.Predmet.ProtustrankaFormatedOIB>
    <izvorni_sadrzaj>  NEPTUN TURIZAM j.d.o.o. za ugostiteljstvo i turizam, OIB 11645232276</izvorni_sadrzaj>
    <derivirana_varijabla naziv="DomainObject.Predmet.ProtustrankaFormatedOIB_1">  NEPTUN TURIZAM j.d.o.o. za ugostiteljstvo i turizam, OIB 11645232276</derivirana_varijabla>
  </DomainObject.Predmet.ProtustrankaFormatedOIB>
  <DomainObject.Predmet.ProtustrankaFormatedWithAdress>
    <izvorni_sadrzaj> NEPTUN TURIZAM j.d.o.o. za ugostiteljstvo i turizam, Bonifacija Perovića 7, 23000 Zadar</izvorni_sadrzaj>
    <derivirana_varijabla naziv="DomainObject.Predmet.ProtustrankaFormatedWithAdress_1"> NEPTUN TURIZAM j.d.o.o. za ugostiteljstvo i turizam, Bonifacija Perovića 7, 23000 Zadar</derivirana_varijabla>
  </DomainObject.Predmet.ProtustrankaFormatedWithAdress>
  <DomainObject.Predmet.ProtustrankaFormatedWithAdressOIB>
    <izvorni_sadrzaj> NEPTUN TURIZAM j.d.o.o. za ugostiteljstvo i turizam, OIB 11645232276, Bonifacija Perovića 7, 23000 Zadar</izvorni_sadrzaj>
    <derivirana_varijabla naziv="DomainObject.Predmet.ProtustrankaFormatedWithAdressOIB_1"> NEPTUN TURIZAM j.d.o.o. za ugostiteljstvo i turizam, OIB 11645232276, Bonifacija Perovića 7, 23000 Zadar</derivirana_varijabla>
  </DomainObject.Predmet.ProtustrankaFormatedWithAdressOIB>
  <DomainObject.Predmet.ProtustrankaWithAdress>
    <izvorni_sadrzaj>NEPTUN TURIZAM j.d.o.o. za ugostiteljstvo i turizam Bonifacija Perovića 7, 23000 Zadar</izvorni_sadrzaj>
    <derivirana_varijabla naziv="DomainObject.Predmet.ProtustrankaWithAdress_1">NEPTUN TURIZAM j.d.o.o. za ugostiteljstvo i turizam Bonifacija Perovića 7, 23000 Zadar</derivirana_varijabla>
  </DomainObject.Predmet.ProtustrankaWithAdress>
  <DomainObject.Predmet.ProtustrankaWithAdressOIB>
    <izvorni_sadrzaj>NEPTUN TURIZAM j.d.o.o. za ugostiteljstvo i turizam, OIB 11645232276, Bonifacija Perovića 7, 23000 Zadar</izvorni_sadrzaj>
    <derivirana_varijabla naziv="DomainObject.Predmet.ProtustrankaWithAdressOIB_1">NEPTUN TURIZAM j.d.o.o. za ugostiteljstvo i turizam, OIB 11645232276, Bonifacija Perovića 7, 23000 Zadar</derivirana_varijabla>
  </DomainObject.Predmet.ProtustrankaWithAdressOIB>
  <DomainObject.Predmet.ProtustrankaNazivFormated>
    <izvorni_sadrzaj>NEPTUN TURIZAM j.d.o.o. za ugostiteljstvo i turizam</izvorni_sadrzaj>
    <derivirana_varijabla naziv="DomainObject.Predmet.ProtustrankaNazivFormated_1">NEPTUN TURIZAM j.d.o.o. za ugostiteljstvo i turizam</derivirana_varijabla>
  </DomainObject.Predmet.ProtustrankaNazivFormated>
  <DomainObject.Predmet.ProtustrankaNazivFormatedOIB>
    <izvorni_sadrzaj>NEPTUN TURIZAM j.d.o.o. za ugostiteljstvo i turizam, OIB 11645232276</izvorni_sadrzaj>
    <derivirana_varijabla naziv="DomainObject.Predmet.ProtustrankaNazivFormatedOIB_1">NEPTUN TURIZAM j.d.o.o. za ugostiteljstvo i turizam, OIB 11645232276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NEPTUN TURIZAM j.d.o.o. za ugostiteljstvo i turizam</item>
    </izvorni_sadrzaj>
    <derivirana_varijabla naziv="DomainObject.Predmet.ProtuStrankaListFormated_1">
      <item>NEPTUN TURIZAM j.d.o.o. za ugostiteljstvo i turizam</item>
    </derivirana_varijabla>
  </DomainObject.Predmet.ProtuStrankaListFormated>
  <DomainObject.Predmet.ProtuStrankaListFormatedOIB>
    <izvorni_sadrzaj>
      <item>NEPTUN TURIZAM j.d.o.o. za ugostiteljstvo i turizam, OIB 11645232276</item>
    </izvorni_sadrzaj>
    <derivirana_varijabla naziv="DomainObject.Predmet.ProtuStrankaListFormatedOIB_1">
      <item>NEPTUN TURIZAM j.d.o.o. za ugostiteljstvo i turizam, OIB 11645232276</item>
    </derivirana_varijabla>
  </DomainObject.Predmet.ProtuStrankaListFormatedOIB>
  <DomainObject.Predmet.ProtuStrankaListFormatedWithAdress>
    <izvorni_sadrzaj>
      <item>NEPTUN TURIZAM j.d.o.o. za ugostiteljstvo i turizam, Bonifacija Perovića 7, 23000 Zadar</item>
    </izvorni_sadrzaj>
    <derivirana_varijabla naziv="DomainObject.Predmet.ProtuStrankaListFormatedWithAdress_1">
      <item>NEPTUN TURIZAM j.d.o.o. za ugostiteljstvo i turizam, Bonifacija Perovića 7, 23000 Zadar</item>
    </derivirana_varijabla>
  </DomainObject.Predmet.ProtuStrankaListFormatedWithAdress>
  <DomainObject.Predmet.ProtuStrankaListFormatedWithAdressOIB>
    <izvorni_sadrzaj>
      <item>NEPTUN TURIZAM j.d.o.o. za ugostiteljstvo i turizam, OIB 11645232276, Bonifacija Perovića 7, 23000 Zadar</item>
    </izvorni_sadrzaj>
    <derivirana_varijabla naziv="DomainObject.Predmet.ProtuStrankaListFormatedWithAdressOIB_1">
      <item>NEPTUN TURIZAM j.d.o.o. za ugostiteljstvo i turizam, OIB 11645232276, Bonifacija Perovića 7, 23000 Zadar</item>
    </derivirana_varijabla>
  </DomainObject.Predmet.ProtuStrankaListFormatedWithAdressOIB>
  <DomainObject.Predmet.ProtuStrankaListNazivFormated>
    <izvorni_sadrzaj>
      <item>NEPTUN TURIZAM j.d.o.o. za ugostiteljstvo i turizam</item>
    </izvorni_sadrzaj>
    <derivirana_varijabla naziv="DomainObject.Predmet.ProtuStrankaListNazivFormated_1">
      <item>NEPTUN TURIZAM j.d.o.o. za ugostiteljstvo i turizam</item>
    </derivirana_varijabla>
  </DomainObject.Predmet.ProtuStrankaListNazivFormated>
  <DomainObject.Predmet.ProtuStrankaListNazivFormatedOIB>
    <izvorni_sadrzaj>
      <item>NEPTUN TURIZAM j.d.o.o. za ugostiteljstvo i turizam, OIB 11645232276</item>
    </izvorni_sadrzaj>
    <derivirana_varijabla naziv="DomainObject.Predmet.ProtuStrankaListNazivFormatedOIB_1">
      <item>NEPTUN TURIZAM j.d.o.o. za ugostiteljstvo i turizam, OIB 11645232276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NEPTUN TURIZAM j.d.o.o. za ugostiteljstvo i turizam</izvorni_sadrzaj>
    <derivirana_varijabla naziv="DomainObject.Predmet.ProtustrankaIDrugi_1">NEPTUN TURIZAM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NEPTUN TURIZAM j.d.o.o. za ugostiteljstvo i turizam, OIB 11645232276, Bonifacija Perovića 7, 23000 Zadar</izvorni_sadrzaj>
    <derivirana_varijabla naziv="DomainObject.Predmet.ProtustrankaIDrugiAdressOIB_1">NEPTUN TURIZAM j.d.o.o. za ugostiteljstvo i turizam, OIB 11645232276, Bonifacija Perovića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NEPTUN TURIZAM j.d.o.o. za ugostiteljstvo i turizam</item>
      <item>FINA</item>
    </izvorni_sadrzaj>
    <derivirana_varijabla naziv="DomainObject.Predmet.SudioniciListNaziv_1">
      <item>NEPTUN TURIZAM j.d.o.o. za ugostiteljstvo i turizam</item>
      <item>FINA</item>
    </derivirana_varijabla>
  </DomainObject.Predmet.SudioniciListNaziv>
  <DomainObject.Predmet.SudioniciListAdressOIB>
    <izvorni_sadrzaj>
      <item>NEPTUN TURIZAM j.d.o.o. za ugostiteljstvo i turizam, OIB 11645232276, Bonifacija Perovića 7,23000 Zadar</item>
      <item>FINA, OIB 85821130368, Ivana Danila 4,23000 Zadar</item>
    </izvorni_sadrzaj>
    <derivirana_varijabla naziv="DomainObject.Predmet.SudioniciListAdressOIB_1">
      <item>NEPTUN TURIZAM j.d.o.o. za ugostiteljstvo i turizam, OIB 11645232276, Bonifacija Perovića 7,23000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11645232276</item>
      <item>, OIB 85821130368</item>
    </izvorni_sadrzaj>
    <derivirana_varijabla naziv="DomainObject.Predmet.SudioniciListNazivOIB_1">
      <item>, OIB 11645232276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BD90A-FE4D-41D2-9000-3F854E9C3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2443</properties:Characters>
  <properties:Lines>66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2018-09-27T13:14:00Z</dcterms:created>
  <dc:creator>Administrator</dc:creator>
  <cp:lastModifiedBy>Merlina Klišmanić</cp:lastModifiedBy>
  <cp:lastPrinted>2018-10-23T07:06:00Z</cp:lastPrinted>
  <dcterms:modified xmlns:xsi="http://www.w3.org/2001/XMLSchema-instance" xsi:type="dcterms:W3CDTF">2018-10-24T07:49:00Z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(St-334-18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