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6619" w14:paraId="4a3661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6247C">
        <w:rPr>
          <w:b/>
          <w:lang w:val="hr-HR"/>
        </w:rPr>
        <w:t>1478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1F2D8C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1F2D8C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6247C">
        <w:rPr>
          <w:lang w:val="hr-HR"/>
        </w:rPr>
        <w:t>KRALJEVAC d.o.o. Okrug Donji, Dalmatinska ulica 11, OIB: 64695137443, MBS: 060212682</w:t>
      </w:r>
      <w:r w:rsidR="00634348">
        <w:rPr>
          <w:lang w:val="hr-HR"/>
        </w:rPr>
        <w:t xml:space="preserve">, dana </w:t>
      </w:r>
      <w:r w:rsidR="00C41195">
        <w:rPr>
          <w:lang w:val="hr-HR"/>
        </w:rPr>
        <w:t>4. srpnja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1F2D8C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6247C">
        <w:rPr>
          <w:lang w:val="hr-HR"/>
        </w:rPr>
        <w:t>KRALJEVAC d.o.o. Okrug Donji, Dalmatinska ulica 11, OIB: 64695137443, MBS: 060212682</w:t>
      </w:r>
      <w:r>
        <w:rPr>
          <w:lang w:val="hr-HR"/>
        </w:rPr>
        <w:t xml:space="preserve">. Skraćeni stečajni postupak je otvoren dana </w:t>
      </w:r>
      <w:r w:rsidR="00C41195">
        <w:rPr>
          <w:lang w:val="hr-HR"/>
        </w:rPr>
        <w:t>4. srpnja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D5765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6247C">
        <w:rPr>
          <w:lang w:val="hr-HR"/>
        </w:rPr>
        <w:t>KRALJEVAC d.o.o. Okrug Donji, Dalmatinska ulica 11, OIB: 64695137443, MBS: 060212682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1F2D8C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F2D8C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06247C">
        <w:rPr>
          <w:lang w:val="hr-HR"/>
        </w:rPr>
        <w:t>KRALJEVAC d.o.o. Okrug Donji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F2D8C">
        <w:rPr>
          <w:lang w:val="hr-HR"/>
        </w:rPr>
        <w:t>23. listopada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F2D8C">
        <w:rPr>
          <w:lang w:val="hr-HR"/>
        </w:rPr>
        <w:t>120</w:t>
      </w:r>
      <w:r>
        <w:rPr>
          <w:lang w:val="hr-HR"/>
        </w:rPr>
        <w:t xml:space="preserve"> dan</w:t>
      </w:r>
      <w:r w:rsidR="001F2D8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6247C">
        <w:rPr>
          <w:lang w:val="hr-HR"/>
        </w:rPr>
        <w:t>2.850,80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B1F47">
        <w:rPr>
          <w:lang w:val="hr-HR"/>
        </w:rPr>
        <w:t>3. svibnja</w:t>
      </w:r>
      <w:r w:rsidR="001F2D8C" w:rsidRPr="009B1F47">
        <w:rPr>
          <w:lang w:val="hr-HR"/>
        </w:rPr>
        <w:t xml:space="preserve"> 2016</w:t>
      </w:r>
      <w:r w:rsidRPr="009B1F47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1F2D8C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1195">
        <w:rPr>
          <w:lang w:val="hr-HR"/>
        </w:rPr>
        <w:t>4. srpnja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1F2D8C" w:rsidP="00641FD6" w:rsidR="001F2D8C" w:rsidRPr="001F2D8C"/>
    <w:p w:rsidRDefault="001F2D8C" w:rsidP="001F2D8C" w:rsidR="001F2D8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1F2D8C" w:rsidP="001F2D8C" w:rsidR="001F2D8C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F2D8C">
        <w:rPr>
          <w:lang w:val="hr-HR"/>
        </w:rPr>
        <w:t>, Ispostava 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F2D8C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3193C" w:rsidRPr="00D3193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6247C">
      <w:t>1478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C1C66"/>
    <w:rsid w:val="001E0DA6"/>
    <w:rsid w:val="001E4E14"/>
    <w:rsid w:val="001F2D8C"/>
    <w:rsid w:val="001F5654"/>
    <w:rsid w:val="00200E29"/>
    <w:rsid w:val="00217DD3"/>
    <w:rsid w:val="00243C58"/>
    <w:rsid w:val="002702A4"/>
    <w:rsid w:val="00293337"/>
    <w:rsid w:val="002D048F"/>
    <w:rsid w:val="003148C7"/>
    <w:rsid w:val="00325BAA"/>
    <w:rsid w:val="0035082B"/>
    <w:rsid w:val="003734BE"/>
    <w:rsid w:val="00382327"/>
    <w:rsid w:val="003855E7"/>
    <w:rsid w:val="003929B4"/>
    <w:rsid w:val="003B2826"/>
    <w:rsid w:val="00400AB0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736EF6"/>
    <w:rsid w:val="00743750"/>
    <w:rsid w:val="007725FF"/>
    <w:rsid w:val="007A51CD"/>
    <w:rsid w:val="007A74B6"/>
    <w:rsid w:val="007B5450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D5765"/>
    <w:rsid w:val="008F708F"/>
    <w:rsid w:val="009374AD"/>
    <w:rsid w:val="00984E8A"/>
    <w:rsid w:val="009966BF"/>
    <w:rsid w:val="009A1D8E"/>
    <w:rsid w:val="009B1F47"/>
    <w:rsid w:val="009D46D2"/>
    <w:rsid w:val="009D7CAA"/>
    <w:rsid w:val="00A31ADC"/>
    <w:rsid w:val="00A83CF1"/>
    <w:rsid w:val="00A97762"/>
    <w:rsid w:val="00AA1815"/>
    <w:rsid w:val="00AC4892"/>
    <w:rsid w:val="00B347F0"/>
    <w:rsid w:val="00B6615F"/>
    <w:rsid w:val="00BB1B37"/>
    <w:rsid w:val="00BB4965"/>
    <w:rsid w:val="00BF6161"/>
    <w:rsid w:val="00C03DA1"/>
    <w:rsid w:val="00C30FC8"/>
    <w:rsid w:val="00C311AF"/>
    <w:rsid w:val="00C41195"/>
    <w:rsid w:val="00C435B4"/>
    <w:rsid w:val="00C5093E"/>
    <w:rsid w:val="00CC1B3F"/>
    <w:rsid w:val="00CE1BBC"/>
    <w:rsid w:val="00D20B7D"/>
    <w:rsid w:val="00D230DD"/>
    <w:rsid w:val="00D3193C"/>
    <w:rsid w:val="00D4027A"/>
    <w:rsid w:val="00D4418F"/>
    <w:rsid w:val="00D47B51"/>
    <w:rsid w:val="00D6076B"/>
    <w:rsid w:val="00D74C99"/>
    <w:rsid w:val="00DC1C24"/>
    <w:rsid w:val="00DD715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9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93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9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9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9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93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9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9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St-1478/2015</izvorni_sadrzaj>
    <derivirana_varijabla naziv="DomainObject.Predmet.OznakaBroj_1">St-1478/2015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KRALJEVAC d.o.o. za brodogradnju, iznajmljivanje plovila, turizam, ugostiteljstvo i trgovinu</izvorni_sadrzaj>
    <derivirana_varijabla naziv="DomainObject.Predmet.ProtustrankaFormated_1">  KRALJEVAC d.o.o. za brodogradnju, iznajmljivanje plovila, turizam, ugostiteljstvo i trgovinu</derivirana_varijabla>
  </DomainObject.Predmet.ProtustrankaFormated>
  <DomainObject.Predmet.ProtustrankaFormatedOIB>
    <izvorni_sadrzaj>  KRALJEVAC d.o.o. za brodogradnju, iznajmljivanje plovila, turizam, ugostiteljstvo i trgovinu, OIB 64695137443</izvorni_sadrzaj>
    <derivirana_varijabla naziv="DomainObject.Predmet.ProtustrankaFormatedOIB_1">  KRALJEVAC d.o.o. za brodogradnju, iznajmljivanje plovila, turizam, ugostiteljstvo i trgovinu, OIB 64695137443</derivirana_varijabla>
  </DomainObject.Predmet.ProtustrankaFormatedOIB>
  <DomainObject.Predmet.ProtustrankaFormatedWithAdress>
    <izvorni_sadrzaj> KRALJEVAC d.o.o. za brodogradnju, iznajmljivanje plovila, turizam, ugostiteljstvo i trgovinu, Dalmatinska ulica 11, 21220 Okrug Donji</izvorni_sadrzaj>
    <derivirana_varijabla naziv="DomainObject.Predmet.ProtustrankaFormatedWithAdress_1"> KRALJEVAC d.o.o. za brodogradnju, iznajmljivanje plovila, turizam, ugostiteljstvo i trgovinu, Dalmatinska ulica 11, 21220 Okrug Donji</derivirana_varijabla>
  </DomainObject.Predmet.ProtustrankaFormatedWithAdress>
  <DomainObject.Predmet.ProtustrankaFormatedWithAdressOIB>
    <izvorni_sadrzaj> KRALJEVAC d.o.o. za brodogradnju, iznajmljivanje plovila, turizam, ugostiteljstvo i trgovinu, OIB 64695137443, Dalmatinska ulica 11, 21220 Okrug Donji</izvorni_sadrzaj>
    <derivirana_varijabla naziv="DomainObject.Predmet.ProtustrankaFormatedWithAdressOIB_1"> KRALJEVAC d.o.o. za brodogradnju, iznajmljivanje plovila, turizam, ugostiteljstvo i trgovinu, OIB 64695137443, Dalmatinska ulica 11, 21220 Okrug Donji</derivirana_varijabla>
  </DomainObject.Predmet.ProtustrankaFormatedWithAdressOIB>
  <DomainObject.Predmet.ProtustrankaWithAdress>
    <izvorni_sadrzaj>KRALJEVAC d.o.o. za brodogradnju, iznajmljivanje plovila, turizam, ugostiteljstvo i trgovinu Dalmatinska ulica 11, 21220 Okrug Donji</izvorni_sadrzaj>
    <derivirana_varijabla naziv="DomainObject.Predmet.ProtustrankaWithAdress_1">KRALJEVAC d.o.o. za brodogradnju, iznajmljivanje plovila, turizam, ugostiteljstvo i trgovinu Dalmatinska ulica 11, 21220 Okrug Donji</derivirana_varijabla>
  </DomainObject.Predmet.ProtustrankaWithAdress>
  <DomainObject.Predmet.ProtustrankaWithAdressOIB>
    <izvorni_sadrzaj>KRALJEVAC d.o.o. za brodogradnju, iznajmljivanje plovila, turizam, ugostiteljstvo i trgovinu, OIB 64695137443, Dalmatinska ulica 11, 21220 Okrug Donji</izvorni_sadrzaj>
    <derivirana_varijabla naziv="DomainObject.Predmet.ProtustrankaWithAdressOIB_1">KRALJEVAC d.o.o. za brodogradnju, iznajmljivanje plovila, turizam, ugostiteljstvo i trgovinu, OIB 64695137443, Dalmatinska ulica 11, 21220 Okrug Donji</derivirana_varijabla>
  </DomainObject.Predmet.ProtustrankaWithAdressOIB>
  <DomainObject.Predmet.ProtustrankaNazivFormated>
    <izvorni_sadrzaj>KRALJEVAC d.o.o. za brodogradnju, iznajmljivanje plovila, turizam, ugostiteljstvo i trgovinu</izvorni_sadrzaj>
    <derivirana_varijabla naziv="DomainObject.Predmet.ProtustrankaNazivFormated_1">KRALJEVAC d.o.o. za brodogradnju, iznajmljivanje plovila, turizam, ugostiteljstvo i trgovinu</derivirana_varijabla>
  </DomainObject.Predmet.ProtustrankaNazivFormated>
  <DomainObject.Predmet.ProtustrankaNazivFormatedOIB>
    <izvorni_sadrzaj>KRALJEVAC d.o.o. za brodogradnju, iznajmljivanje plovila, turizam, ugostiteljstvo i trgovinu, OIB 64695137443</izvorni_sadrzaj>
    <derivirana_varijabla naziv="DomainObject.Predmet.ProtustrankaNazivFormatedOIB_1">KRALJEVAC d.o.o. za brodogradnju, iznajmljivanje plovila, turizam, ugostiteljstvo i trgovinu, OIB 64695137443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2850.80</izvorni_sadrzaj>
    <derivirana_varijabla naziv="DomainObject.Predmet.TrenutnaVrijednost_1">2850.80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KRALJEVAC d.o.o. za brodogradnju, iznajmljivanje plovila, turizam, ugostiteljstvo i trgovinu</item>
    </izvorni_sadrzaj>
    <derivirana_varijabla naziv="DomainObject.Predmet.ProtuStrankaListFormated_1">
      <item>KRALJEVAC d.o.o. za brodogradnju, iznajmljivanje plovila, turizam, ugostiteljstvo i trgovinu</item>
    </derivirana_varijabla>
  </DomainObject.Predmet.ProtuStrankaListFormated>
  <DomainObject.Predmet.ProtuStrankaListFormatedOIB>
    <izvorni_sadrzaj>
      <item>KRALJEVAC d.o.o. za brodogradnju, iznajmljivanje plovila, turizam, ugostiteljstvo i trgovinu, OIB 64695137443</item>
    </izvorni_sadrzaj>
    <derivirana_varijabla naziv="DomainObject.Predmet.ProtuStrankaListFormatedOIB_1">
      <item>KRALJEVAC d.o.o. za brodogradnju, iznajmljivanje plovila, turizam, ugostiteljstvo i trgovinu, OIB 64695137443</item>
    </derivirana_varijabla>
  </DomainObject.Predmet.ProtuStrankaListFormatedOIB>
  <DomainObject.Predmet.ProtuStrankaListFormatedWithAdress>
    <izvorni_sadrzaj>
      <item>KRALJEVAC d.o.o. za brodogradnju, iznajmljivanje plovila, turizam, ugostiteljstvo i trgovinu, Dalmatinska ulica 11, 21220 Okrug Donji</item>
    </izvorni_sadrzaj>
    <derivirana_varijabla naziv="DomainObject.Predmet.ProtuStrankaListFormatedWithAdress_1">
      <item>KRALJEVAC d.o.o. za brodogradnju, iznajmljivanje plovila, turizam, ugostiteljstvo i trgovinu, Dalmatinska ulica 11, 21220 Okrug Donji</item>
    </derivirana_varijabla>
  </DomainObject.Predmet.ProtuStrankaListFormatedWithAdress>
  <DomainObject.Predmet.ProtuStrankaListFormatedWithAdressOIB>
    <izvorni_sadrzaj>
      <item>KRALJEVAC d.o.o. za brodogradnju, iznajmljivanje plovila, turizam, ugostiteljstvo i trgovinu, OIB 64695137443, Dalmatinska ulica 11, 21220 Okrug Donji</item>
    </izvorni_sadrzaj>
    <derivirana_varijabla naziv="DomainObject.Predmet.ProtuStrankaListFormatedWithAdressOIB_1">
      <item>KRALJEVAC d.o.o. za brodogradnju, iznajmljivanje plovila, turizam, ugostiteljstvo i trgovinu, OIB 64695137443, Dalmatinska ulica 11, 21220 Okrug Donji</item>
    </derivirana_varijabla>
  </DomainObject.Predmet.ProtuStrankaListFormatedWithAdressOIB>
  <DomainObject.Predmet.ProtuStrankaListNazivFormated>
    <izvorni_sadrzaj>
      <item>KRALJEVAC d.o.o. za brodogradnju, iznajmljivanje plovila, turizam, ugostiteljstvo i trgovinu</item>
    </izvorni_sadrzaj>
    <derivirana_varijabla naziv="DomainObject.Predmet.ProtuStrankaListNazivFormated_1">
      <item>KRALJEVAC d.o.o. za brodogradnju, iznajmljivanje plovila, turizam, ugostiteljstvo i trgovinu</item>
    </derivirana_varijabla>
  </DomainObject.Predmet.ProtuStrankaListNazivFormated>
  <DomainObject.Predmet.ProtuStrankaListNazivFormatedOIB>
    <izvorni_sadrzaj>
      <item>KRALJEVAC d.o.o. za brodogradnju, iznajmljivanje plovila, turizam, ugostiteljstvo i trgovinu, OIB 64695137443</item>
    </izvorni_sadrzaj>
    <derivirana_varijabla naziv="DomainObject.Predmet.ProtuStrankaListNazivFormatedOIB_1">
      <item>KRALJEVAC d.o.o. za brodogradnju, iznajmljivanje plovila, turizam, ugostiteljstvo i trgovinu, OIB 64695137443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KRALJEVAC d.o.o. za brodogradnju, iznajmljivanje plovila, turizam, ugostiteljstvo i trgovinu</izvorni_sadrzaj>
    <derivirana_varijabla naziv="DomainObject.Predmet.ProtustrankaIDrugi_1">KRALJEVAC d.o.o. za brodogradnju, iznajmljivanje plovila,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KRALJEVAC d.o.o. za brodogradnju, iznajmljivanje plovila, turizam, ugostiteljstvo i trgovinu, OIB 64695137443, Dalmatinska ulica 11, 21220 Okrug Donji</izvorni_sadrzaj>
    <derivirana_varijabla naziv="DomainObject.Predmet.ProtustrankaIDrugiAdressOIB_1">KRALJEVAC d.o.o. za brodogradnju, iznajmljivanje plovila, turizam, ugostiteljstvo i trgovinu, OIB 64695137443, Dalmatinska ulica 11, 21220 Okrug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KRALJEVAC d.o.o. za brodogradnju, iznajmljivanje plovila, turizam, ugostiteljstvo i trgovinu</item>
      <item>FINANCIJSKA AGENCIJA, RC SPLIT</item>
    </izvorni_sadrzaj>
    <derivirana_varijabla naziv="DomainObject.Predmet.SudioniciListNaziv_1">
      <item>KRALJEVAC d.o.o. za brodogradnju, iznajmljivanje plovila, turizam, ugostiteljstvo i trgovinu</item>
      <item>FINANCIJSKA AGENCIJA, RC SPLIT</item>
    </derivirana_varijabla>
  </DomainObject.Predmet.SudioniciListNaziv>
  <DomainObject.Predmet.SudioniciListAdressOIB>
    <izvorni_sadrzaj>
      <item>KRALJEVAC d.o.o. za brodogradnju, iznajmljivanje plovila, turizam, ugostiteljstvo i trgovinu, OIB 64695137443, Dalmatinska ulica 11,21220 Okrug Donji</item>
      <item>FINANCIJSKA AGENCIJA, RC SPLIT, OIB 85821130368, Mažuranićevo šetalište 24 b,21000 Split</item>
    </izvorni_sadrzaj>
    <derivirana_varijabla naziv="DomainObject.Predmet.SudioniciListAdressOIB_1">
      <item>KRALJEVAC d.o.o. za brodogradnju, iznajmljivanje plovila, turizam, ugostiteljstvo i trgovinu, OIB 64695137443, Dalmatinska ulica 11,21220 Okrug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64695137443</item>
      <item>, OIB 85821130368</item>
    </izvorni_sadrzaj>
    <derivirana_varijabla naziv="DomainObject.Predmet.SudioniciListNazivOIB_1">
      <item>, OIB 64695137443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C70BE-6CD6-40B9-9DE3-D6F0CFD29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4215</properties:Characters>
  <properties:Lines>112</properties:Lines>
  <properties:Paragraphs>35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2016-07-04T06:05:00Z</cp:lastPrinted>
  <dcterms:modified xmlns:xsi="http://www.w3.org/2001/XMLSchema-instance" xsi:type="dcterms:W3CDTF">2016-07-04T06:05:00Z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