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250c" w14:paraId="5c5250c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323F5">
        <w:rPr>
          <w:rStyle w:val="Naglaeno"/>
          <w:b w:val="false"/>
        </w:rPr>
        <w:t>20</w:t>
      </w:r>
      <w:r w:rsidR="00F90E1A">
        <w:rPr>
          <w:rStyle w:val="Naglaeno"/>
          <w:b w:val="false"/>
        </w:rPr>
        <w:t>86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4F0B19">
        <w:t>Osijek</w:t>
      </w:r>
      <w:r w:rsidR="00F564E3">
        <w:t>,</w:t>
      </w:r>
      <w:r w:rsidR="004F0B19">
        <w:t xml:space="preserve"> Podružnica Osijek</w:t>
      </w:r>
      <w:r w:rsidR="00EA1A0E">
        <w:t xml:space="preserve">, </w:t>
      </w:r>
      <w:r w:rsidR="004F0B19">
        <w:t>L. Jagera 3,</w:t>
      </w:r>
      <w:r w:rsidR="00EA1A0E">
        <w:t xml:space="preserve"> za provedbu</w:t>
      </w:r>
      <w:r w:rsidR="00867612">
        <w:t xml:space="preserve"> skraćenog stečajnog postupka </w:t>
      </w:r>
      <w:r w:rsidR="004A0D7B">
        <w:t xml:space="preserve">nad dužnikom </w:t>
      </w:r>
      <w:r w:rsidR="00F90E1A">
        <w:t>BAKŠIŠ</w:t>
      </w:r>
      <w:r w:rsidR="00F607EF">
        <w:t xml:space="preserve"> </w:t>
      </w:r>
      <w:r w:rsidR="00915922">
        <w:t>j.</w:t>
      </w:r>
      <w:r w:rsidR="003829D9">
        <w:t xml:space="preserve">d.o.o za </w:t>
      </w:r>
      <w:r w:rsidR="00F90E1A">
        <w:t>trgovinu i usluge</w:t>
      </w:r>
      <w:r w:rsidR="003829D9">
        <w:t xml:space="preserve">, </w:t>
      </w:r>
      <w:r w:rsidR="00915922">
        <w:t xml:space="preserve">Osijek, </w:t>
      </w:r>
      <w:r w:rsidR="00F90E1A">
        <w:t>Matije Gupca 5</w:t>
      </w:r>
      <w:r w:rsidR="00915922">
        <w:t>6</w:t>
      </w:r>
      <w:r w:rsidR="00ED7CF1">
        <w:t>,</w:t>
      </w:r>
      <w:r w:rsidR="001431BC">
        <w:t xml:space="preserve"> </w:t>
      </w:r>
      <w:r w:rsidR="00331402">
        <w:t>MBS:</w:t>
      </w:r>
      <w:r w:rsidR="00BB3D58">
        <w:t xml:space="preserve"> </w:t>
      </w:r>
      <w:r w:rsidR="004F0B19">
        <w:t>030</w:t>
      </w:r>
      <w:r w:rsidR="00F90E1A">
        <w:t>146674</w:t>
      </w:r>
      <w:r w:rsidR="0054215E">
        <w:t>,</w:t>
      </w:r>
      <w:r w:rsidR="00331402">
        <w:t xml:space="preserve"> OIB:</w:t>
      </w:r>
      <w:r w:rsidR="00BB3D58">
        <w:t xml:space="preserve"> </w:t>
      </w:r>
      <w:r w:rsidR="00F90E1A">
        <w:t>81970368771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4F0B19">
        <w:t>1</w:t>
      </w:r>
      <w:r w:rsidR="00915922">
        <w:t>1</w:t>
      </w:r>
      <w:r w:rsidR="00BB3D58">
        <w:t xml:space="preserve">. </w:t>
      </w:r>
      <w:r w:rsidR="004F0B19">
        <w:t>kolovoza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F90E1A">
        <w:t>BAKŠIŠ j.d.o.o za trgovinu i usluge, Osijek, Matije Gupca 56, MBS: 030146674, OIB: 81970368771</w:t>
      </w:r>
      <w:r w:rsidR="004F0B19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F90E1A">
        <w:t>6</w:t>
      </w:r>
      <w:r w:rsidR="00780AF6">
        <w:t>.</w:t>
      </w:r>
      <w:r w:rsidR="00F90E1A">
        <w:t>832</w:t>
      </w:r>
      <w:r w:rsidR="00B20F95">
        <w:t>,</w:t>
      </w:r>
      <w:r w:rsidR="00F90E1A">
        <w:t>55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ED7CF1">
        <w:t>208</w:t>
      </w:r>
      <w:r w:rsidR="00F90E1A">
        <w:t>6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4F0B19">
        <w:t>1</w:t>
      </w:r>
      <w:r w:rsidR="00915922">
        <w:t>1</w:t>
      </w:r>
      <w:r w:rsidR="004F0B19">
        <w:t>. kolovoz</w:t>
      </w:r>
      <w:r w:rsidR="00F00C28">
        <w:t xml:space="preserve">a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ED7CF1">
        <w:t>5</w:t>
      </w:r>
      <w:r w:rsidR="004F0B19">
        <w:t>.</w:t>
      </w:r>
      <w:r w:rsidR="00ED7CF1">
        <w:t>10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29D9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58FD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0B19"/>
    <w:rsid w:val="004F5FE8"/>
    <w:rsid w:val="004F653C"/>
    <w:rsid w:val="005126B5"/>
    <w:rsid w:val="005159C5"/>
    <w:rsid w:val="00515F79"/>
    <w:rsid w:val="005167FF"/>
    <w:rsid w:val="00516EFA"/>
    <w:rsid w:val="00530A9B"/>
    <w:rsid w:val="005323F5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B5A5F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57E1D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5922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86247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A63AE"/>
    <w:rsid w:val="00DB4D59"/>
    <w:rsid w:val="00DD6682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D7CF1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07EF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0E1A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63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A63A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A63A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3A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3A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63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A63A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A63A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3A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3A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2086</izvorni_sadrzaj>
    <derivirana_varijabla naziv="DomainObject.Predmet.Broj_1">2086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St-2086/2016</izvorni_sadrzaj>
    <derivirana_varijabla naziv="DomainObject.Predmet.OznakaBroj_1">St-2086/2016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BAKŠIŠ j.d.o.o. za trgovinu i usluge</izvorni_sadrzaj>
    <derivirana_varijabla naziv="DomainObject.Predmet.ProtustrankaFormated_1">  BAKŠIŠ j.d.o.o. za trgovinu i usluge</derivirana_varijabla>
  </DomainObject.Predmet.ProtustrankaFormated>
  <DomainObject.Predmet.ProtustrankaFormatedOIB>
    <izvorni_sadrzaj>  BAKŠIŠ j.d.o.o. za trgovinu i usluge, OIB 81970368771</izvorni_sadrzaj>
    <derivirana_varijabla naziv="DomainObject.Predmet.ProtustrankaFormatedOIB_1">  BAKŠIŠ j.d.o.o. za trgovinu i usluge, OIB 81970368771</derivirana_varijabla>
  </DomainObject.Predmet.ProtustrankaFormatedOIB>
  <DomainObject.Predmet.ProtustrankaFormatedWithAdress>
    <izvorni_sadrzaj> BAKŠIŠ j.d.o.o. za trgovinu i usluge, Matije Gupca 56, 31000 Osijek</izvorni_sadrzaj>
    <derivirana_varijabla naziv="DomainObject.Predmet.ProtustrankaFormatedWithAdress_1"> BAKŠIŠ j.d.o.o. za trgovinu i usluge, Matije Gupca 56, 31000 Osijek</derivirana_varijabla>
  </DomainObject.Predmet.ProtustrankaFormatedWithAdress>
  <DomainObject.Predmet.ProtustrankaFormatedWithAdressOIB>
    <izvorni_sadrzaj> BAKŠIŠ j.d.o.o. za trgovinu i usluge, OIB 81970368771, Matije Gupca 56, 31000 Osijek</izvorni_sadrzaj>
    <derivirana_varijabla naziv="DomainObject.Predmet.ProtustrankaFormatedWithAdressOIB_1"> BAKŠIŠ j.d.o.o. za trgovinu i usluge, OIB 81970368771, Matije Gupca 56, 31000 Osijek</derivirana_varijabla>
  </DomainObject.Predmet.ProtustrankaFormatedWithAdressOIB>
  <DomainObject.Predmet.ProtustrankaWithAdress>
    <izvorni_sadrzaj>BAKŠIŠ j.d.o.o. za trgovinu i usluge Matije Gupca 56, 31000 Osijek</izvorni_sadrzaj>
    <derivirana_varijabla naziv="DomainObject.Predmet.ProtustrankaWithAdress_1">BAKŠIŠ j.d.o.o. za trgovinu i usluge Matije Gupca 56, 31000 Osijek</derivirana_varijabla>
  </DomainObject.Predmet.ProtustrankaWithAdress>
  <DomainObject.Predmet.ProtustrankaWithAdressOIB>
    <izvorni_sadrzaj>BAKŠIŠ j.d.o.o. za trgovinu i usluge, OIB 81970368771, Matije Gupca 56, 31000 Osijek</izvorni_sadrzaj>
    <derivirana_varijabla naziv="DomainObject.Predmet.ProtustrankaWithAdressOIB_1">BAKŠIŠ j.d.o.o. za trgovinu i usluge, OIB 81970368771, Matije Gupca 56, 31000 Osijek</derivirana_varijabla>
  </DomainObject.Predmet.ProtustrankaWithAdressOIB>
  <DomainObject.Predmet.ProtustrankaNazivFormated>
    <izvorni_sadrzaj>BAKŠIŠ j.d.o.o. za trgovinu i usluge</izvorni_sadrzaj>
    <derivirana_varijabla naziv="DomainObject.Predmet.ProtustrankaNazivFormated_1">BAKŠIŠ j.d.o.o. za trgovinu i usluge</derivirana_varijabla>
  </DomainObject.Predmet.ProtustrankaNazivFormated>
  <DomainObject.Predmet.ProtustrankaNazivFormatedOIB>
    <izvorni_sadrzaj>BAKŠIŠ j.d.o.o. za trgovinu i usluge, OIB 81970368771</izvorni_sadrzaj>
    <derivirana_varijabla naziv="DomainObject.Predmet.ProtustrankaNazivFormatedOIB_1">BAKŠIŠ j.d.o.o. za trgovinu i usluge, OIB 81970368771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BAKŠIŠ j.d.o.o. za trgovinu i usluge</item>
    </izvorni_sadrzaj>
    <derivirana_varijabla naziv="DomainObject.Predmet.ProtuStrankaListFormated_1">
      <item>BAKŠIŠ j.d.o.o. za trgovinu i usluge</item>
    </derivirana_varijabla>
  </DomainObject.Predmet.ProtuStrankaListFormated>
  <DomainObject.Predmet.ProtuStrankaListFormatedOIB>
    <izvorni_sadrzaj>
      <item>BAKŠIŠ j.d.o.o. za trgovinu i usluge, OIB 81970368771</item>
    </izvorni_sadrzaj>
    <derivirana_varijabla naziv="DomainObject.Predmet.ProtuStrankaListFormatedOIB_1">
      <item>BAKŠIŠ j.d.o.o. za trgovinu i usluge, OIB 81970368771</item>
    </derivirana_varijabla>
  </DomainObject.Predmet.ProtuStrankaListFormatedOIB>
  <DomainObject.Predmet.ProtuStrankaListFormatedWithAdress>
    <izvorni_sadrzaj>
      <item>BAKŠIŠ j.d.o.o. za trgovinu i usluge, Matije Gupca 56, 31000 Osijek</item>
    </izvorni_sadrzaj>
    <derivirana_varijabla naziv="DomainObject.Predmet.ProtuStrankaListFormatedWithAdress_1">
      <item>BAKŠIŠ j.d.o.o. za trgovinu i usluge, Matije Gupca 56, 31000 Osijek</item>
    </derivirana_varijabla>
  </DomainObject.Predmet.ProtuStrankaListFormatedWithAdress>
  <DomainObject.Predmet.ProtuStrankaListFormatedWithAdressOIB>
    <izvorni_sadrzaj>
      <item>BAKŠIŠ j.d.o.o. za trgovinu i usluge, OIB 81970368771, Matije Gupca 56, 31000 Osijek</item>
    </izvorni_sadrzaj>
    <derivirana_varijabla naziv="DomainObject.Predmet.ProtuStrankaListFormatedWithAdressOIB_1">
      <item>BAKŠIŠ j.d.o.o. za trgovinu i usluge, OIB 81970368771, Matije Gupca 56, 31000 Osijek</item>
    </derivirana_varijabla>
  </DomainObject.Predmet.ProtuStrankaListFormatedWithAdressOIB>
  <DomainObject.Predmet.ProtuStrankaListNazivFormated>
    <izvorni_sadrzaj>
      <item>BAKŠIŠ j.d.o.o. za trgovinu i usluge</item>
    </izvorni_sadrzaj>
    <derivirana_varijabla naziv="DomainObject.Predmet.ProtuStrankaListNazivFormated_1">
      <item>BAKŠIŠ j.d.o.o. za trgovinu i usluge</item>
    </derivirana_varijabla>
  </DomainObject.Predmet.ProtuStrankaListNazivFormated>
  <DomainObject.Predmet.ProtuStrankaListNazivFormatedOIB>
    <izvorni_sadrzaj>
      <item>BAKŠIŠ j.d.o.o. za trgovinu i usluge, OIB 81970368771</item>
    </izvorni_sadrzaj>
    <derivirana_varijabla naziv="DomainObject.Predmet.ProtuStrankaListNazivFormatedOIB_1">
      <item>BAKŠIŠ j.d.o.o. za trgovinu i usluge, OIB 81970368771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BAKŠIŠ j.d.o.o. za trgovinu i usluge</izvorni_sadrzaj>
    <derivirana_varijabla naziv="DomainObject.Predmet.ProtustrankaIDrugi_1">BAKŠIŠ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BAKŠIŠ j.d.o.o. za trgovinu i usluge, OIB 81970368771, Matije Gupca 56, 31000 Osijek</izvorni_sadrzaj>
    <derivirana_varijabla naziv="DomainObject.Predmet.ProtustrankaIDrugiAdressOIB_1">BAKŠIŠ j.d.o.o. za trgovinu i usluge, OIB 81970368771, Matije Gupca 56,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BAKŠIŠ j.d.o.o. za trgovinu i usluge</item>
    </izvorni_sadrzaj>
    <derivirana_varijabla naziv="DomainObject.Predmet.SudioniciListNaziv_1">
      <item>FINA RC OSIJEK</item>
      <item>BAKŠIŠ j.d.o.o. za trgovinu i usluge</item>
    </derivirana_varijabla>
  </DomainObject.Predmet.SudioniciListNaziv>
  <DomainObject.Predmet.SudioniciListAdressOIB>
    <izvorni_sadrzaj>
      <item>FINA RC OSIJEK, OIB 85821130368</item>
      <item>BAKŠIŠ j.d.o.o. za trgovinu i usluge, OIB 81970368771, Matije Gupca 56,31000 Osijek</item>
    </izvorni_sadrzaj>
    <derivirana_varijabla naziv="DomainObject.Predmet.SudioniciListAdressOIB_1">
      <item>FINA RC OSIJEK, OIB 85821130368</item>
      <item>BAKŠIŠ j.d.o.o. za trgovinu i usluge, OIB 81970368771, Matije Gupca 56,31000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81970368771</item>
    </izvorni_sadrzaj>
    <derivirana_varijabla naziv="DomainObject.Predmet.SudioniciListNazivOIB_1">
      <item>, OIB 85821130368</item>
      <item>, OIB 81970368771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A431E7-3EA4-495A-BF39-39735943F7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383</properties:Words>
  <properties:Characters>2031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2016-08-11T08:57:00Z</dcterms:created>
  <dc:creator>Korisnik</dc:creator>
  <cp:lastModifiedBy>Maja Videnović</cp:lastModifiedBy>
  <cp:lastPrinted>2016-08-11T08:54:00Z</cp:lastPrinted>
  <dcterms:modified xmlns:xsi="http://www.w3.org/2001/XMLSchema-instance" xsi:type="dcterms:W3CDTF">2016-08-11T09:10:00Z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