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4fa6" w14:paraId="b864fa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0670E0">
        <w:rPr>
          <w:sz w:val="24"/>
          <w:szCs w:val="24"/>
        </w:rPr>
        <w:t>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34B3C" w:rsidRPr="00F40338">
        <w:rPr>
          <w:sz w:val="24"/>
          <w:szCs w:val="24"/>
          <w:lang w:eastAsia="en-US"/>
        </w:rPr>
        <w:t>VOLARICA d.o.o. za unutarnju i vanjsku trgovinu i putnička agencija Lovinac,  Ličko Cerje 47 ( MBS 080260436 – OIB 86010576451</w:t>
      </w:r>
      <w:r w:rsidR="00534B3C" w:rsidRPr="00A94427">
        <w:rPr>
          <w:sz w:val="24"/>
          <w:szCs w:val="24"/>
          <w:lang w:eastAsia="en-US"/>
        </w:rPr>
        <w:t>)</w:t>
      </w:r>
      <w:r w:rsidR="007E2FF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670E0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34B3C">
        <w:rPr>
          <w:color w:val="000000"/>
          <w:sz w:val="24"/>
          <w:szCs w:val="24"/>
        </w:rPr>
        <w:t>600.710,37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534B3C">
        <w:rPr>
          <w:color w:val="000000"/>
          <w:sz w:val="24"/>
          <w:szCs w:val="24"/>
        </w:rPr>
        <w:t>75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534B3C">
        <w:rPr>
          <w:color w:val="000000"/>
          <w:sz w:val="24"/>
          <w:szCs w:val="24"/>
        </w:rPr>
        <w:t>75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B7D" w:rsidP="00FF2B80" w:rsidR="00DD2B7D">
      <w:pPr>
        <w:spacing w:lineRule="auto" w:line="240" w:after="0"/>
      </w:pPr>
      <w:r>
        <w:separator/>
      </w:r>
    </w:p>
  </w:endnote>
  <w:endnote w:id="0" w:type="continuationSeparator">
    <w:p w:rsidRDefault="00DD2B7D" w:rsidP="00FF2B80" w:rsidR="00DD2B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B7D" w:rsidP="00FF2B80" w:rsidR="00DD2B7D">
      <w:pPr>
        <w:spacing w:lineRule="auto" w:line="240" w:after="0"/>
      </w:pPr>
      <w:r>
        <w:separator/>
      </w:r>
    </w:p>
  </w:footnote>
  <w:footnote w:id="0" w:type="continuationSeparator">
    <w:p w:rsidRDefault="00DD2B7D" w:rsidP="00FF2B80" w:rsidR="00DD2B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534B3C">
      <w:rPr>
        <w:sz w:val="24"/>
        <w:szCs w:val="24"/>
      </w:rPr>
      <w:t>75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D2B7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670E0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38F1"/>
    <w:rsid w:val="003F6ECD"/>
    <w:rsid w:val="004315D2"/>
    <w:rsid w:val="00437BFD"/>
    <w:rsid w:val="00474213"/>
    <w:rsid w:val="004943DC"/>
    <w:rsid w:val="004B5AF0"/>
    <w:rsid w:val="004E4AC8"/>
    <w:rsid w:val="004F6C16"/>
    <w:rsid w:val="004F6CD4"/>
    <w:rsid w:val="00513160"/>
    <w:rsid w:val="005144B8"/>
    <w:rsid w:val="00534B3C"/>
    <w:rsid w:val="00540FC9"/>
    <w:rsid w:val="00541CCE"/>
    <w:rsid w:val="00556204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0E29"/>
    <w:rsid w:val="0085401D"/>
    <w:rsid w:val="00862E0F"/>
    <w:rsid w:val="008825FB"/>
    <w:rsid w:val="0088419E"/>
    <w:rsid w:val="00887DCA"/>
    <w:rsid w:val="00892534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D2B7D"/>
    <w:rsid w:val="00DE275B"/>
    <w:rsid w:val="00DF1BD1"/>
    <w:rsid w:val="00DF406E"/>
    <w:rsid w:val="00DF5921"/>
    <w:rsid w:val="00E11E14"/>
    <w:rsid w:val="00E15D16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A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A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VOLARICA d.o.o.  Lovinac</izvorni_sadrzaj>
    <derivirana_varijabla naziv="DomainObject.Predmet.ProtustrankaFormated_1">  VOLARICA d.o.o.  Lovinac</derivirana_varijabla>
  </DomainObject.Predmet.ProtustrankaFormated>
  <DomainObject.Predmet.ProtustrankaFormatedOIB>
    <izvorni_sadrzaj>  VOLARICA d.o.o.  Lovinac, OIB 86010576451</izvorni_sadrzaj>
    <derivirana_varijabla naziv="DomainObject.Predmet.ProtustrankaFormatedOIB_1">  VOLARICA d.o.o.  Lovinac, OIB 86010576451</derivirana_varijabla>
  </DomainObject.Predmet.ProtustrankaFormatedOIB>
  <DomainObject.Predmet.ProtustrankaFormatedWithAdress>
    <izvorni_sadrzaj> VOLARICA d.o.o.  Lovinac, Ličko Cerje 47, 53244 Lovinac</izvorni_sadrzaj>
    <derivirana_varijabla naziv="DomainObject.Predmet.ProtustrankaFormatedWithAdress_1"> VOLARICA d.o.o.  Lovinac, Ličko Cerje 47, 53244 Lovinac</derivirana_varijabla>
  </DomainObject.Predmet.ProtustrankaFormatedWithAdress>
  <DomainObject.Predmet.ProtustrankaFormatedWithAdressOIB>
    <izvorni_sadrzaj> VOLARICA d.o.o.  Lovinac, OIB 86010576451, Ličko Cerje 47, 53244 Lovinac</izvorni_sadrzaj>
    <derivirana_varijabla naziv="DomainObject.Predmet.ProtustrankaFormatedWithAdressOIB_1"> VOLARICA d.o.o.  Lovinac, OIB 86010576451, Ličko Cerje 47, 53244 Lovinac</derivirana_varijabla>
  </DomainObject.Predmet.ProtustrankaFormatedWithAdressOIB>
  <DomainObject.Predmet.ProtustrankaWithAdress>
    <izvorni_sadrzaj>VOLARICA d.o.o.  Lovinac Ličko Cerje 47, 53244 Lovinac</izvorni_sadrzaj>
    <derivirana_varijabla naziv="DomainObject.Predmet.ProtustrankaWithAdress_1">VOLARICA d.o.o.  Lovinac Ličko Cerje 47, 53244 Lovinac</derivirana_varijabla>
  </DomainObject.Predmet.ProtustrankaWithAdress>
  <DomainObject.Predmet.ProtustrankaWithAdressOIB>
    <izvorni_sadrzaj>VOLARICA d.o.o.  Lovinac, OIB 86010576451, Ličko Cerje 47, 53244 Lovinac</izvorni_sadrzaj>
    <derivirana_varijabla naziv="DomainObject.Predmet.ProtustrankaWithAdressOIB_1">VOLARICA d.o.o.  Lovinac, OIB 86010576451, Ličko Cerje 47, 53244 Lovinac</derivirana_varijabla>
  </DomainObject.Predmet.ProtustrankaWithAdressOIB>
  <DomainObject.Predmet.ProtustrankaNazivFormated>
    <izvorni_sadrzaj>VOLARICA d.o.o.  Lovinac</izvorni_sadrzaj>
    <derivirana_varijabla naziv="DomainObject.Predmet.ProtustrankaNazivFormated_1">VOLARICA d.o.o.  Lovinac</derivirana_varijabla>
  </DomainObject.Predmet.ProtustrankaNazivFormated>
  <DomainObject.Predmet.ProtustrankaNazivFormatedOIB>
    <izvorni_sadrzaj>VOLARICA d.o.o.  Lovinac, OIB 86010576451</izvorni_sadrzaj>
    <derivirana_varijabla naziv="DomainObject.Predmet.ProtustrankaNazivFormatedOIB_1">VOLARICA d.o.o.  Lovinac, OIB 86010576451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VOLARICA d.o.o.  Lovinac</item>
    </izvorni_sadrzaj>
    <derivirana_varijabla naziv="DomainObject.Predmet.ProtuStrankaListFormated_1">
      <item>VOLARICA d.o.o.  Lovinac</item>
    </derivirana_varijabla>
  </DomainObject.Predmet.ProtuStrankaListFormated>
  <DomainObject.Predmet.ProtuStrankaListFormatedOIB>
    <izvorni_sadrzaj>
      <item>VOLARICA d.o.o.  Lovinac, OIB 86010576451</item>
    </izvorni_sadrzaj>
    <derivirana_varijabla naziv="DomainObject.Predmet.ProtuStrankaListFormatedOIB_1">
      <item>VOLARICA d.o.o.  Lovinac, OIB 86010576451</item>
    </derivirana_varijabla>
  </DomainObject.Predmet.ProtuStrankaListFormatedOIB>
  <DomainObject.Predmet.ProtuStrankaListFormatedWithAdress>
    <izvorni_sadrzaj>
      <item>VOLARICA d.o.o.  Lovinac, Ličko Cerje 47, 53244 Lovinac</item>
    </izvorni_sadrzaj>
    <derivirana_varijabla naziv="DomainObject.Predmet.ProtuStrankaListFormatedWithAdress_1">
      <item>VOLARICA d.o.o.  Lovinac, Ličko Cerje 47, 53244 Lovinac</item>
    </derivirana_varijabla>
  </DomainObject.Predmet.ProtuStrankaListFormatedWithAdress>
  <DomainObject.Predmet.ProtuStrankaListFormatedWithAdressOIB>
    <izvorni_sadrzaj>
      <item>VOLARICA d.o.o.  Lovinac, OIB 86010576451, Ličko Cerje 47, 53244 Lovinac</item>
    </izvorni_sadrzaj>
    <derivirana_varijabla naziv="DomainObject.Predmet.ProtuStrankaListFormatedWithAdressOIB_1">
      <item>VOLARICA d.o.o.  Lovinac, OIB 86010576451, Ličko Cerje 47, 53244 Lovinac</item>
    </derivirana_varijabla>
  </DomainObject.Predmet.ProtuStrankaListFormatedWithAdressOIB>
  <DomainObject.Predmet.ProtuStrankaListNazivFormated>
    <izvorni_sadrzaj>
      <item>VOLARICA d.o.o.  Lovinac</item>
    </izvorni_sadrzaj>
    <derivirana_varijabla naziv="DomainObject.Predmet.ProtuStrankaListNazivFormated_1">
      <item>VOLARICA d.o.o.  Lovinac</item>
    </derivirana_varijabla>
  </DomainObject.Predmet.ProtuStrankaListNazivFormated>
  <DomainObject.Predmet.ProtuStrankaListNazivFormatedOIB>
    <izvorni_sadrzaj>
      <item>VOLARICA d.o.o.  Lovinac, OIB 86010576451</item>
    </izvorni_sadrzaj>
    <derivirana_varijabla naziv="DomainObject.Predmet.ProtuStrankaListNazivFormatedOIB_1">
      <item>VOLARICA d.o.o.  Lovinac, OIB 86010576451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VOLARICA d.o.o.  Lovinac</izvorni_sadrzaj>
    <derivirana_varijabla naziv="DomainObject.Predmet.ProtustrankaIDrugi_1">VOLARICA d.o.o.  Lovinac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VOLARICA d.o.o.  Lovinac, OIB 86010576451, Ličko Cerje 47, 53244 Lovinac</izvorni_sadrzaj>
    <derivirana_varijabla naziv="DomainObject.Predmet.ProtustrankaIDrugiAdressOIB_1">VOLARICA d.o.o.  Lovinac, OIB 86010576451, Ličko Cerje 47,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VOLARICA d.o.o.  Lovinac</item>
    </izvorni_sadrzaj>
    <derivirana_varijabla naziv="DomainObject.Predmet.SudioniciListNaziv_1">
      <item>FINA  Rijeka</item>
      <item>VOLARICA d.o.o.  Lovinac</item>
    </derivirana_varijabla>
  </DomainObject.Predmet.SudioniciListNaziv>
  <DomainObject.Predmet.SudioniciListAdressOIB>
    <izvorni_sadrzaj>
      <item>FINA  Rijeka, OIB 85821130368, Frana Kurelca 8,51000 Rijeka</item>
      <item>VOLARICA d.o.o.  Lovinac, OIB 86010576451, Ličko Cerje 47,53244 Lovinac</item>
    </izvorni_sadrzaj>
    <derivirana_varijabla naziv="DomainObject.Predmet.SudioniciListAdressOIB_1">
      <item>FINA  Rijeka, OIB 85821130368, Frana Kurelca 8,51000 Rijeka</item>
      <item>VOLARICA d.o.o.  Lovinac, OIB 86010576451, Ličko Cerje 47,53244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86010576451</item>
    </izvorni_sadrzaj>
    <derivirana_varijabla naziv="DomainObject.Predmet.SudioniciListNazivOIB_1">
      <item>, OIB 85821130368</item>
      <item>, OIB 86010576451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06D55-F55E-4C29-BB29-691E9ADE5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2016-01-15T07:46:00Z</dcterms:created>
  <dc:creator>Vera Jelenović</dc:creator>
  <cp:lastModifiedBy>Sonja Krapić</cp:lastModifiedBy>
  <cp:lastPrinted>2016-01-15T07:48:00Z</cp:lastPrinted>
  <dcterms:modified xmlns:xsi="http://www.w3.org/2001/XMLSchema-instance" xsi:type="dcterms:W3CDTF">2016-01-15T07:48:00Z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